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0"/>
        <w:gridCol w:w="1262"/>
        <w:gridCol w:w="1258"/>
        <w:gridCol w:w="180"/>
        <w:gridCol w:w="1710"/>
        <w:gridCol w:w="180"/>
        <w:gridCol w:w="364"/>
        <w:gridCol w:w="180"/>
        <w:gridCol w:w="2521"/>
      </w:tblGrid>
      <w:tr w:rsidR="00F14FB0" w:rsidRPr="00AA0235" w:rsidTr="00B31506">
        <w:trPr>
          <w:trHeight w:val="225"/>
        </w:trPr>
        <w:tc>
          <w:tcPr>
            <w:tcW w:w="7630" w:type="dxa"/>
            <w:gridSpan w:val="8"/>
          </w:tcPr>
          <w:p w:rsidR="00F14FB0" w:rsidRPr="00AA0235" w:rsidRDefault="00F14FB0" w:rsidP="0001122B">
            <w:pPr>
              <w:pStyle w:val="Kop1"/>
              <w:rPr>
                <w:rFonts w:ascii="Plantin" w:hAnsi="Plantin"/>
              </w:rPr>
            </w:pPr>
            <w:r w:rsidRPr="00AA0235">
              <w:rPr>
                <w:rFonts w:ascii="Plantin" w:hAnsi="Plantin"/>
                <w:sz w:val="28"/>
              </w:rPr>
              <w:t xml:space="preserve">Voorstel aan Burgemeester en Wethouders </w:t>
            </w:r>
          </w:p>
        </w:tc>
        <w:tc>
          <w:tcPr>
            <w:tcW w:w="2520" w:type="dxa"/>
            <w:vAlign w:val="center"/>
          </w:tcPr>
          <w:p w:rsidR="00F14FB0" w:rsidRPr="00B4473D" w:rsidRDefault="00E46E20" w:rsidP="0001122B">
            <w:pPr>
              <w:rPr>
                <w:sz w:val="15"/>
              </w:rPr>
            </w:pPr>
            <w:r>
              <w:rPr>
                <w:b/>
                <w:sz w:val="15"/>
              </w:rPr>
              <w:t>Afdeling Zorg &amp; Welzijn</w:t>
            </w:r>
          </w:p>
        </w:tc>
      </w:tr>
      <w:tr w:rsidR="00F14FB0" w:rsidTr="00B31506">
        <w:trPr>
          <w:trHeight w:val="225"/>
        </w:trPr>
        <w:tc>
          <w:tcPr>
            <w:tcW w:w="7630" w:type="dxa"/>
            <w:gridSpan w:val="8"/>
          </w:tcPr>
          <w:p w:rsidR="00F14FB0" w:rsidRDefault="00F14FB0" w:rsidP="0001122B">
            <w:pPr>
              <w:pStyle w:val="Tekstopmerking"/>
            </w:pPr>
          </w:p>
        </w:tc>
        <w:tc>
          <w:tcPr>
            <w:tcW w:w="2520" w:type="dxa"/>
            <w:vAlign w:val="bottom"/>
          </w:tcPr>
          <w:p w:rsidR="00F14FB0" w:rsidRPr="00B4473D" w:rsidRDefault="00F14FB0" w:rsidP="00B46420">
            <w:pPr>
              <w:rPr>
                <w:b/>
                <w:sz w:val="15"/>
              </w:rPr>
            </w:pPr>
            <w:r w:rsidRPr="00B4473D">
              <w:rPr>
                <w:b/>
                <w:sz w:val="15"/>
              </w:rPr>
              <w:t xml:space="preserve">Steller: </w:t>
            </w:r>
            <w:r w:rsidR="00E46E20">
              <w:rPr>
                <w:b/>
                <w:sz w:val="15"/>
              </w:rPr>
              <w:t>J. Kats</w:t>
            </w:r>
          </w:p>
        </w:tc>
      </w:tr>
      <w:tr w:rsidR="00F14FB0" w:rsidTr="00B31506">
        <w:trPr>
          <w:trHeight w:val="225"/>
        </w:trPr>
        <w:tc>
          <w:tcPr>
            <w:tcW w:w="7630" w:type="dxa"/>
            <w:gridSpan w:val="8"/>
          </w:tcPr>
          <w:p w:rsidR="00F14FB0" w:rsidRDefault="00F14FB0" w:rsidP="0001122B"/>
        </w:tc>
        <w:tc>
          <w:tcPr>
            <w:tcW w:w="2520" w:type="dxa"/>
          </w:tcPr>
          <w:p w:rsidR="00F14FB0" w:rsidRPr="00B4473D" w:rsidRDefault="00F14FB0" w:rsidP="0001122B">
            <w:pPr>
              <w:rPr>
                <w:sz w:val="15"/>
              </w:rPr>
            </w:pPr>
          </w:p>
        </w:tc>
      </w:tr>
      <w:tr w:rsidR="00F14FB0" w:rsidTr="00B31506">
        <w:trPr>
          <w:trHeight w:val="225"/>
        </w:trPr>
        <w:tc>
          <w:tcPr>
            <w:tcW w:w="7630" w:type="dxa"/>
            <w:gridSpan w:val="8"/>
          </w:tcPr>
          <w:p w:rsidR="00F14FB0" w:rsidRDefault="00F14FB0" w:rsidP="0001122B"/>
        </w:tc>
        <w:bookmarkStart w:id="0" w:name="v5"/>
        <w:tc>
          <w:tcPr>
            <w:tcW w:w="2520" w:type="dxa"/>
          </w:tcPr>
          <w:p w:rsidR="00F14FB0" w:rsidRPr="00B4473D" w:rsidRDefault="00F14FB0" w:rsidP="0001122B">
            <w:pPr>
              <w:rPr>
                <w:sz w:val="15"/>
              </w:rPr>
            </w:pPr>
            <w:r w:rsidRPr="00B4473D">
              <w:rPr>
                <w:sz w:val="15"/>
              </w:rPr>
              <w:fldChar w:fldCharType="begin">
                <w:ffData>
                  <w:name w:val="v5"/>
                  <w:enabled/>
                  <w:calcOnExit w:val="0"/>
                  <w:textInput>
                    <w:default w:val="Verseon"/>
                  </w:textInput>
                </w:ffData>
              </w:fldChar>
            </w:r>
            <w:r w:rsidRPr="00B4473D">
              <w:rPr>
                <w:sz w:val="15"/>
              </w:rPr>
              <w:instrText xml:space="preserve"> FORMTEXT </w:instrText>
            </w:r>
            <w:r w:rsidRPr="00B4473D">
              <w:rPr>
                <w:sz w:val="15"/>
              </w:rPr>
            </w:r>
            <w:r w:rsidRPr="00B4473D">
              <w:rPr>
                <w:sz w:val="15"/>
              </w:rPr>
              <w:fldChar w:fldCharType="separate"/>
            </w:r>
            <w:r w:rsidRPr="00B4473D">
              <w:rPr>
                <w:noProof/>
                <w:sz w:val="15"/>
              </w:rPr>
              <w:t>Verseon</w:t>
            </w:r>
            <w:r w:rsidRPr="00B4473D">
              <w:rPr>
                <w:sz w:val="15"/>
              </w:rPr>
              <w:fldChar w:fldCharType="end"/>
            </w:r>
            <w:bookmarkEnd w:id="0"/>
            <w:r>
              <w:rPr>
                <w:sz w:val="15"/>
              </w:rPr>
              <w:t>:</w:t>
            </w:r>
          </w:p>
        </w:tc>
      </w:tr>
      <w:tr w:rsidR="00F14FB0" w:rsidTr="00B31506">
        <w:trPr>
          <w:trHeight w:val="225"/>
        </w:trPr>
        <w:tc>
          <w:tcPr>
            <w:tcW w:w="7630" w:type="dxa"/>
            <w:gridSpan w:val="8"/>
          </w:tcPr>
          <w:p w:rsidR="00F14FB0" w:rsidRDefault="00F14FB0" w:rsidP="0001122B">
            <w:pPr>
              <w:pStyle w:val="Tekstopmerking"/>
            </w:pPr>
          </w:p>
        </w:tc>
        <w:tc>
          <w:tcPr>
            <w:tcW w:w="2520" w:type="dxa"/>
          </w:tcPr>
          <w:p w:rsidR="00F14FB0" w:rsidRPr="00B4473D" w:rsidRDefault="00F14FB0" w:rsidP="0001122B">
            <w:pPr>
              <w:rPr>
                <w:sz w:val="15"/>
              </w:rPr>
            </w:pPr>
            <w:r w:rsidRPr="00B4473D">
              <w:rPr>
                <w:sz w:val="15"/>
              </w:rPr>
              <w:t>Datum</w:t>
            </w:r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Ben</w:t>
            </w:r>
            <w:r w:rsidRPr="00B4473D">
              <w:rPr>
                <w:sz w:val="15"/>
              </w:rPr>
              <w:t>W</w:t>
            </w:r>
            <w:proofErr w:type="spellEnd"/>
            <w:r w:rsidRPr="00B4473D">
              <w:rPr>
                <w:sz w:val="15"/>
              </w:rPr>
              <w:t xml:space="preserve">: </w:t>
            </w:r>
            <w:r w:rsidR="00B31506">
              <w:rPr>
                <w:sz w:val="15"/>
              </w:rPr>
              <w:t xml:space="preserve">12 maart </w:t>
            </w:r>
            <w:r w:rsidR="009E5B07">
              <w:rPr>
                <w:sz w:val="15"/>
              </w:rPr>
              <w:t>2019</w:t>
            </w:r>
          </w:p>
        </w:tc>
      </w:tr>
      <w:tr w:rsidR="00F14FB0" w:rsidTr="00B31506">
        <w:trPr>
          <w:trHeight w:val="320"/>
        </w:trPr>
        <w:tc>
          <w:tcPr>
            <w:tcW w:w="7630" w:type="dxa"/>
            <w:gridSpan w:val="8"/>
            <w:vAlign w:val="bottom"/>
          </w:tcPr>
          <w:p w:rsidR="00F14FB0" w:rsidRPr="00B97D0D" w:rsidRDefault="00F14FB0" w:rsidP="0001122B">
            <w:pPr>
              <w:rPr>
                <w:b/>
                <w:sz w:val="15"/>
              </w:rPr>
            </w:pPr>
            <w:r>
              <w:rPr>
                <w:b/>
                <w:sz w:val="15"/>
              </w:rPr>
              <w:fldChar w:fldCharType="begin">
                <w:ffData>
                  <w:name w:val="v1"/>
                  <w:enabled/>
                  <w:calcOnExit w:val="0"/>
                  <w:textInput>
                    <w:default w:val="Onderwerp: "/>
                  </w:textInput>
                </w:ffData>
              </w:fldChar>
            </w:r>
            <w:bookmarkStart w:id="1" w:name="v1"/>
            <w:r>
              <w:rPr>
                <w:b/>
                <w:sz w:val="15"/>
              </w:rPr>
              <w:instrText xml:space="preserve"> FORMTEXT </w:instrText>
            </w:r>
            <w:r>
              <w:rPr>
                <w:b/>
                <w:sz w:val="15"/>
              </w:rPr>
            </w:r>
            <w:r>
              <w:rPr>
                <w:b/>
                <w:sz w:val="15"/>
              </w:rPr>
              <w:fldChar w:fldCharType="separate"/>
            </w:r>
            <w:r>
              <w:rPr>
                <w:b/>
                <w:noProof/>
                <w:sz w:val="15"/>
              </w:rPr>
              <w:t xml:space="preserve">Onderwerp: </w:t>
            </w:r>
            <w:r>
              <w:rPr>
                <w:b/>
                <w:sz w:val="15"/>
              </w:rPr>
              <w:fldChar w:fldCharType="end"/>
            </w:r>
            <w:bookmarkEnd w:id="1"/>
          </w:p>
        </w:tc>
        <w:tc>
          <w:tcPr>
            <w:tcW w:w="2520" w:type="dxa"/>
          </w:tcPr>
          <w:p w:rsidR="00F14FB0" w:rsidRPr="00597885" w:rsidRDefault="00F14FB0" w:rsidP="0001122B">
            <w:pPr>
              <w:rPr>
                <w:sz w:val="15"/>
              </w:rPr>
            </w:pPr>
            <w:r w:rsidRPr="00B4473D">
              <w:rPr>
                <w:sz w:val="15"/>
              </w:rPr>
              <w:t xml:space="preserve">Pagina </w:t>
            </w:r>
            <w:r w:rsidRPr="00B4473D">
              <w:rPr>
                <w:sz w:val="15"/>
              </w:rPr>
              <w:fldChar w:fldCharType="begin"/>
            </w:r>
            <w:r w:rsidRPr="00B4473D">
              <w:rPr>
                <w:sz w:val="15"/>
              </w:rPr>
              <w:instrText xml:space="preserve"> PAGE  \* MERGEFORMAT </w:instrText>
            </w:r>
            <w:r w:rsidRPr="00B4473D">
              <w:rPr>
                <w:sz w:val="15"/>
              </w:rPr>
              <w:fldChar w:fldCharType="separate"/>
            </w:r>
            <w:r w:rsidR="0073207F">
              <w:rPr>
                <w:noProof/>
                <w:sz w:val="15"/>
              </w:rPr>
              <w:t>1</w:t>
            </w:r>
            <w:r w:rsidRPr="00B4473D">
              <w:rPr>
                <w:sz w:val="15"/>
              </w:rPr>
              <w:fldChar w:fldCharType="end"/>
            </w:r>
            <w:r w:rsidRPr="00B4473D">
              <w:rPr>
                <w:sz w:val="15"/>
              </w:rPr>
              <w:t>/</w:t>
            </w:r>
            <w:r w:rsidRPr="00B4473D">
              <w:rPr>
                <w:sz w:val="15"/>
              </w:rPr>
              <w:fldChar w:fldCharType="begin"/>
            </w:r>
            <w:r w:rsidRPr="00B4473D">
              <w:rPr>
                <w:sz w:val="15"/>
              </w:rPr>
              <w:instrText xml:space="preserve"> NUMPAGES  \* MERGEFORMAT </w:instrText>
            </w:r>
            <w:r w:rsidRPr="00B4473D">
              <w:rPr>
                <w:sz w:val="15"/>
              </w:rPr>
              <w:fldChar w:fldCharType="separate"/>
            </w:r>
            <w:r w:rsidR="0073207F">
              <w:rPr>
                <w:noProof/>
                <w:sz w:val="15"/>
              </w:rPr>
              <w:t>3</w:t>
            </w:r>
            <w:r w:rsidRPr="00B4473D">
              <w:rPr>
                <w:sz w:val="15"/>
              </w:rPr>
              <w:fldChar w:fldCharType="end"/>
            </w:r>
          </w:p>
        </w:tc>
      </w:tr>
      <w:tr w:rsidR="00376F8D" w:rsidTr="00B31506">
        <w:trPr>
          <w:trHeight w:val="225"/>
        </w:trPr>
        <w:tc>
          <w:tcPr>
            <w:tcW w:w="10150" w:type="dxa"/>
            <w:gridSpan w:val="9"/>
            <w:tcBorders>
              <w:bottom w:val="single" w:sz="4" w:space="0" w:color="auto"/>
            </w:tcBorders>
            <w:shd w:val="clear" w:color="auto" w:fill="FFFFFF"/>
          </w:tcPr>
          <w:p w:rsidR="00376F8D" w:rsidRPr="00E806B4" w:rsidRDefault="00E7014E" w:rsidP="00E7014E">
            <w:r>
              <w:t xml:space="preserve">Beantwoording schriftelijke vragen van </w:t>
            </w:r>
            <w:r w:rsidR="00B31506">
              <w:t xml:space="preserve">de </w:t>
            </w:r>
            <w:r w:rsidR="00E46E20">
              <w:t>PVV</w:t>
            </w:r>
            <w:r>
              <w:t xml:space="preserve"> over </w:t>
            </w:r>
            <w:r w:rsidR="00E46E20">
              <w:t>Thuiszorgorganisatie Joost Zorgt failliet verklaard</w:t>
            </w:r>
          </w:p>
        </w:tc>
      </w:tr>
      <w:tr w:rsidR="008B692E" w:rsidTr="00B31506">
        <w:trPr>
          <w:trHeight w:val="70"/>
        </w:trPr>
        <w:tc>
          <w:tcPr>
            <w:tcW w:w="10150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:rsidR="008B692E" w:rsidRPr="008B692E" w:rsidRDefault="008B692E" w:rsidP="0001122B">
            <w:pPr>
              <w:rPr>
                <w:sz w:val="15"/>
                <w:szCs w:val="15"/>
              </w:rPr>
            </w:pPr>
          </w:p>
        </w:tc>
      </w:tr>
      <w:tr w:rsidR="00A91989" w:rsidTr="00B31506">
        <w:trPr>
          <w:trHeight w:val="61"/>
        </w:trPr>
        <w:tc>
          <w:tcPr>
            <w:tcW w:w="10150" w:type="dxa"/>
            <w:gridSpan w:val="9"/>
            <w:shd w:val="clear" w:color="auto" w:fill="FFFFFF"/>
          </w:tcPr>
          <w:p w:rsidR="00A91989" w:rsidRPr="008B692E" w:rsidRDefault="008B692E" w:rsidP="0001122B">
            <w:pPr>
              <w:rPr>
                <w:b/>
                <w:sz w:val="15"/>
                <w:szCs w:val="15"/>
              </w:rPr>
            </w:pPr>
            <w:r w:rsidRPr="008B692E">
              <w:rPr>
                <w:b/>
                <w:sz w:val="15"/>
                <w:szCs w:val="15"/>
              </w:rPr>
              <w:t>Portefeuille</w:t>
            </w:r>
          </w:p>
        </w:tc>
      </w:tr>
      <w:tr w:rsidR="008B692E" w:rsidRPr="00710474" w:rsidTr="00B31506">
        <w:trPr>
          <w:cantSplit/>
          <w:trHeight w:val="219"/>
        </w:trPr>
        <w:tc>
          <w:tcPr>
            <w:tcW w:w="3762" w:type="dxa"/>
            <w:gridSpan w:val="2"/>
            <w:shd w:val="clear" w:color="auto" w:fill="FFFFFF"/>
          </w:tcPr>
          <w:p w:rsidR="008B692E" w:rsidRPr="00E320C3" w:rsidRDefault="00B31506" w:rsidP="0001122B">
            <w:r>
              <w:t>Sociaal Domein, D</w:t>
            </w:r>
            <w:r w:rsidR="00E46E20">
              <w:t xml:space="preserve">iversiteit en </w:t>
            </w:r>
            <w:r>
              <w:t>I</w:t>
            </w:r>
            <w:r w:rsidR="00E46E20">
              <w:t>nclusie</w:t>
            </w:r>
          </w:p>
        </w:tc>
        <w:tc>
          <w:tcPr>
            <w:tcW w:w="3872" w:type="dxa"/>
            <w:gridSpan w:val="6"/>
            <w:shd w:val="clear" w:color="auto" w:fill="FFFFFF"/>
          </w:tcPr>
          <w:p w:rsidR="008B692E" w:rsidRPr="0030383B" w:rsidRDefault="008B692E" w:rsidP="0001122B"/>
        </w:tc>
        <w:tc>
          <w:tcPr>
            <w:tcW w:w="2521" w:type="dxa"/>
            <w:shd w:val="clear" w:color="auto" w:fill="FFFFFF"/>
          </w:tcPr>
          <w:p w:rsidR="008B692E" w:rsidRPr="0030383B" w:rsidRDefault="008B692E" w:rsidP="0001122B"/>
        </w:tc>
      </w:tr>
      <w:tr w:rsidR="008B692E" w:rsidRPr="00710474" w:rsidTr="00B31506">
        <w:trPr>
          <w:cantSplit/>
          <w:trHeight w:val="89"/>
        </w:trPr>
        <w:tc>
          <w:tcPr>
            <w:tcW w:w="10155" w:type="dxa"/>
            <w:gridSpan w:val="9"/>
            <w:shd w:val="clear" w:color="auto" w:fill="FFFFFF"/>
          </w:tcPr>
          <w:p w:rsidR="008B692E" w:rsidRPr="008B692E" w:rsidRDefault="008B692E" w:rsidP="0001122B">
            <w:pPr>
              <w:rPr>
                <w:b/>
                <w:sz w:val="15"/>
                <w:szCs w:val="15"/>
              </w:rPr>
            </w:pPr>
          </w:p>
        </w:tc>
      </w:tr>
      <w:tr w:rsidR="00C653A0" w:rsidRPr="00710474" w:rsidTr="00B31506">
        <w:trPr>
          <w:cantSplit/>
          <w:trHeight w:val="98"/>
        </w:trPr>
        <w:tc>
          <w:tcPr>
            <w:tcW w:w="10155" w:type="dxa"/>
            <w:gridSpan w:val="9"/>
            <w:shd w:val="clear" w:color="auto" w:fill="FFFFFF"/>
          </w:tcPr>
          <w:p w:rsidR="00C653A0" w:rsidRPr="008B692E" w:rsidRDefault="008B692E" w:rsidP="0001122B">
            <w:pPr>
              <w:rPr>
                <w:b/>
                <w:sz w:val="15"/>
                <w:szCs w:val="15"/>
              </w:rPr>
            </w:pPr>
            <w:r w:rsidRPr="008B692E">
              <w:rPr>
                <w:b/>
                <w:sz w:val="15"/>
                <w:szCs w:val="15"/>
              </w:rPr>
              <w:fldChar w:fldCharType="begin">
                <w:ffData>
                  <w:name w:val="v3"/>
                  <w:enabled/>
                  <w:calcOnExit w:val="0"/>
                  <w:textInput>
                    <w:default w:val="Portefeuillehouder(s) "/>
                  </w:textInput>
                </w:ffData>
              </w:fldChar>
            </w:r>
            <w:bookmarkStart w:id="2" w:name="v3"/>
            <w:r w:rsidRPr="008B692E">
              <w:rPr>
                <w:b/>
                <w:sz w:val="15"/>
                <w:szCs w:val="15"/>
              </w:rPr>
              <w:instrText xml:space="preserve"> FORMTEXT </w:instrText>
            </w:r>
            <w:r w:rsidRPr="008B692E">
              <w:rPr>
                <w:b/>
                <w:sz w:val="15"/>
                <w:szCs w:val="15"/>
              </w:rPr>
            </w:r>
            <w:r w:rsidRPr="008B692E">
              <w:rPr>
                <w:b/>
                <w:sz w:val="15"/>
                <w:szCs w:val="15"/>
              </w:rPr>
              <w:fldChar w:fldCharType="separate"/>
            </w:r>
            <w:r w:rsidRPr="008B692E">
              <w:rPr>
                <w:b/>
                <w:noProof/>
                <w:sz w:val="15"/>
                <w:szCs w:val="15"/>
              </w:rPr>
              <w:t xml:space="preserve">Portefeuillehouder(s) </w:t>
            </w:r>
            <w:r w:rsidRPr="008B692E">
              <w:rPr>
                <w:b/>
                <w:sz w:val="15"/>
                <w:szCs w:val="15"/>
              </w:rPr>
              <w:fldChar w:fldCharType="end"/>
            </w:r>
            <w:bookmarkEnd w:id="2"/>
          </w:p>
        </w:tc>
      </w:tr>
      <w:tr w:rsidR="008B692E" w:rsidRPr="00710474" w:rsidTr="00B31506">
        <w:trPr>
          <w:cantSplit/>
          <w:trHeight w:val="243"/>
        </w:trPr>
        <w:tc>
          <w:tcPr>
            <w:tcW w:w="3762" w:type="dxa"/>
            <w:gridSpan w:val="2"/>
            <w:shd w:val="clear" w:color="auto" w:fill="FFFFFF"/>
          </w:tcPr>
          <w:p w:rsidR="008B692E" w:rsidRPr="00E320C3" w:rsidRDefault="00E46E20" w:rsidP="00B46420">
            <w:pPr>
              <w:tabs>
                <w:tab w:val="left" w:pos="967"/>
              </w:tabs>
            </w:pPr>
            <w:r>
              <w:t>J.A. Soetekouw</w:t>
            </w:r>
          </w:p>
        </w:tc>
        <w:tc>
          <w:tcPr>
            <w:tcW w:w="3872" w:type="dxa"/>
            <w:gridSpan w:val="6"/>
            <w:shd w:val="clear" w:color="auto" w:fill="FFFFFF"/>
          </w:tcPr>
          <w:p w:rsidR="008B692E" w:rsidRPr="0030383B" w:rsidRDefault="008B692E" w:rsidP="0001122B"/>
        </w:tc>
        <w:tc>
          <w:tcPr>
            <w:tcW w:w="2521" w:type="dxa"/>
            <w:shd w:val="clear" w:color="auto" w:fill="FFFFFF"/>
          </w:tcPr>
          <w:p w:rsidR="008B692E" w:rsidRPr="0030383B" w:rsidRDefault="008B692E" w:rsidP="0001122B"/>
        </w:tc>
      </w:tr>
      <w:tr w:rsidR="00EF7C39" w:rsidTr="00B31506">
        <w:trPr>
          <w:cantSplit/>
          <w:trHeight w:val="197"/>
        </w:trPr>
        <w:tc>
          <w:tcPr>
            <w:tcW w:w="10155" w:type="dxa"/>
            <w:gridSpan w:val="9"/>
          </w:tcPr>
          <w:p w:rsidR="00EF7C39" w:rsidRPr="00372EBE" w:rsidRDefault="00EF7C39" w:rsidP="0001122B">
            <w:pPr>
              <w:pStyle w:val="kopjes"/>
              <w:rPr>
                <w:rFonts w:ascii="Plantin" w:hAnsi="Plantin"/>
                <w:szCs w:val="15"/>
              </w:rPr>
            </w:pPr>
          </w:p>
        </w:tc>
      </w:tr>
      <w:tr w:rsidR="00F231D9" w:rsidTr="00B31506">
        <w:trPr>
          <w:cantSplit/>
          <w:trHeight w:val="61"/>
        </w:trPr>
        <w:tc>
          <w:tcPr>
            <w:tcW w:w="7634" w:type="dxa"/>
            <w:gridSpan w:val="8"/>
            <w:vAlign w:val="bottom"/>
          </w:tcPr>
          <w:p w:rsidR="00F231D9" w:rsidRPr="00B97D0D" w:rsidRDefault="00F231D9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  <w:r w:rsidRPr="001A4606">
              <w:rPr>
                <w:rFonts w:ascii="Plantin" w:hAnsi="Plantin"/>
                <w:szCs w:val="15"/>
              </w:rPr>
              <w:t>Publiekssamenvatting</w:t>
            </w:r>
          </w:p>
        </w:tc>
        <w:tc>
          <w:tcPr>
            <w:tcW w:w="2521" w:type="dxa"/>
            <w:vAlign w:val="bottom"/>
          </w:tcPr>
          <w:p w:rsidR="00F231D9" w:rsidRPr="00B97D0D" w:rsidRDefault="008B692E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  <w:r w:rsidRPr="0077324E">
              <w:rPr>
                <w:rFonts w:ascii="Plantin" w:hAnsi="Plantin"/>
                <w:b w:val="0"/>
              </w:rPr>
              <w:fldChar w:fldCharType="begin">
                <w:ffData>
                  <w:name w:val="v4"/>
                  <w:enabled/>
                  <w:calcOnExit w:val="0"/>
                  <w:textInput>
                    <w:default w:val="Soort Stuk "/>
                  </w:textInput>
                </w:ffData>
              </w:fldChar>
            </w:r>
            <w:r w:rsidRPr="0077324E">
              <w:rPr>
                <w:rFonts w:ascii="Plantin" w:hAnsi="Plantin"/>
              </w:rPr>
              <w:instrText xml:space="preserve"> FORMTEXT </w:instrText>
            </w:r>
            <w:r w:rsidRPr="0077324E">
              <w:rPr>
                <w:rFonts w:ascii="Plantin" w:hAnsi="Plantin"/>
                <w:b w:val="0"/>
              </w:rPr>
            </w:r>
            <w:r w:rsidRPr="0077324E">
              <w:rPr>
                <w:rFonts w:ascii="Plantin" w:hAnsi="Plantin"/>
                <w:b w:val="0"/>
              </w:rPr>
              <w:fldChar w:fldCharType="separate"/>
            </w:r>
            <w:r w:rsidRPr="0077324E">
              <w:rPr>
                <w:rFonts w:ascii="Plantin" w:hAnsi="Plantin"/>
                <w:noProof/>
              </w:rPr>
              <w:t xml:space="preserve">Soort Stuk </w:t>
            </w:r>
            <w:r w:rsidRPr="0077324E">
              <w:rPr>
                <w:rFonts w:ascii="Plantin" w:hAnsi="Plantin"/>
                <w:b w:val="0"/>
              </w:rPr>
              <w:fldChar w:fldCharType="end"/>
            </w:r>
          </w:p>
        </w:tc>
      </w:tr>
      <w:tr w:rsidR="003779ED" w:rsidTr="00B31506">
        <w:trPr>
          <w:cantSplit/>
          <w:trHeight w:val="224"/>
        </w:trPr>
        <w:tc>
          <w:tcPr>
            <w:tcW w:w="745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D" w:rsidRDefault="00E46E20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  <w:r>
              <w:rPr>
                <w:rFonts w:ascii="Plantin" w:hAnsi="Plantin"/>
                <w:b w:val="0"/>
                <w:sz w:val="20"/>
              </w:rPr>
              <w:t>M</w:t>
            </w:r>
            <w:r w:rsidR="00E7014E">
              <w:rPr>
                <w:rFonts w:ascii="Plantin" w:hAnsi="Plantin"/>
                <w:b w:val="0"/>
                <w:sz w:val="20"/>
              </w:rPr>
              <w:t xml:space="preserve">evrouw </w:t>
            </w:r>
            <w:proofErr w:type="spellStart"/>
            <w:r>
              <w:rPr>
                <w:rFonts w:ascii="Plantin" w:hAnsi="Plantin"/>
                <w:b w:val="0"/>
                <w:sz w:val="20"/>
              </w:rPr>
              <w:t>Raijer</w:t>
            </w:r>
            <w:proofErr w:type="spellEnd"/>
            <w:r w:rsidR="00E7014E">
              <w:rPr>
                <w:rFonts w:ascii="Plantin" w:hAnsi="Plantin"/>
                <w:b w:val="0"/>
                <w:sz w:val="20"/>
              </w:rPr>
              <w:t xml:space="preserve"> van </w:t>
            </w:r>
            <w:r>
              <w:rPr>
                <w:rFonts w:ascii="Plantin" w:hAnsi="Plantin"/>
                <w:b w:val="0"/>
                <w:sz w:val="20"/>
              </w:rPr>
              <w:t>de PVV</w:t>
            </w:r>
            <w:r w:rsidR="00E7014E">
              <w:rPr>
                <w:rFonts w:ascii="Plantin" w:hAnsi="Plantin"/>
                <w:b w:val="0"/>
                <w:sz w:val="20"/>
              </w:rPr>
              <w:t xml:space="preserve"> heeft </w:t>
            </w:r>
            <w:r w:rsidR="00E7014E" w:rsidRPr="0069729A">
              <w:rPr>
                <w:rFonts w:ascii="Plantin" w:hAnsi="Plantin"/>
                <w:b w:val="0"/>
                <w:sz w:val="20"/>
              </w:rPr>
              <w:t xml:space="preserve">op </w:t>
            </w:r>
            <w:r>
              <w:rPr>
                <w:rFonts w:ascii="Plantin" w:hAnsi="Plantin"/>
                <w:b w:val="0"/>
                <w:sz w:val="20"/>
              </w:rPr>
              <w:t>7 februari 2019</w:t>
            </w:r>
            <w:r w:rsidR="00E7014E" w:rsidRPr="0069729A">
              <w:rPr>
                <w:rFonts w:ascii="Plantin" w:hAnsi="Plantin"/>
                <w:b w:val="0"/>
                <w:sz w:val="20"/>
              </w:rPr>
              <w:t xml:space="preserve"> schriftelijke vragen </w:t>
            </w:r>
            <w:r w:rsidR="00E7014E">
              <w:rPr>
                <w:rFonts w:ascii="Plantin" w:hAnsi="Plantin"/>
                <w:b w:val="0"/>
                <w:sz w:val="20"/>
              </w:rPr>
              <w:t xml:space="preserve">aan het college gesteld over </w:t>
            </w:r>
            <w:r>
              <w:rPr>
                <w:rFonts w:ascii="Plantin" w:hAnsi="Plantin"/>
                <w:b w:val="0"/>
                <w:sz w:val="20"/>
              </w:rPr>
              <w:t>Thuiszorgorganisatie Joost Zorgt failliet verklaard.</w:t>
            </w:r>
            <w:r w:rsidR="00E7014E">
              <w:rPr>
                <w:rFonts w:ascii="Plantin" w:hAnsi="Plantin"/>
                <w:b w:val="0"/>
                <w:sz w:val="20"/>
              </w:rPr>
              <w:t xml:space="preserve"> </w:t>
            </w:r>
            <w:r w:rsidR="00E7014E" w:rsidRPr="0069729A">
              <w:rPr>
                <w:rFonts w:ascii="Plantin" w:hAnsi="Plantin"/>
                <w:b w:val="0"/>
                <w:sz w:val="20"/>
              </w:rPr>
              <w:t>In een antwoordbrief worden de gestelde vragen beantwoord</w:t>
            </w:r>
            <w:r w:rsidR="00E7014E">
              <w:rPr>
                <w:rFonts w:ascii="Plantin" w:hAnsi="Plantin"/>
                <w:b w:val="0"/>
                <w:sz w:val="20"/>
              </w:rPr>
              <w:t xml:space="preserve">. </w:t>
            </w:r>
          </w:p>
          <w:p w:rsidR="003779ED" w:rsidRDefault="003779ED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</w:p>
          <w:p w:rsidR="003779ED" w:rsidRDefault="003779ED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</w:p>
          <w:p w:rsidR="003779ED" w:rsidRDefault="003779ED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</w:p>
          <w:p w:rsidR="003779ED" w:rsidRPr="00347FCF" w:rsidRDefault="003779ED" w:rsidP="0001122B">
            <w:pPr>
              <w:tabs>
                <w:tab w:val="left" w:pos="5664"/>
              </w:tabs>
            </w:pPr>
            <w:r>
              <w:tab/>
            </w:r>
          </w:p>
        </w:tc>
        <w:tc>
          <w:tcPr>
            <w:tcW w:w="1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9ED" w:rsidRPr="001A4606" w:rsidRDefault="003779ED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D" w:rsidRPr="00326988" w:rsidRDefault="00B46420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  <w:r w:rsidRPr="008B692E">
              <w:rPr>
                <w:rFonts w:ascii="Plantin" w:hAnsi="Plantin"/>
                <w:b w:val="0"/>
                <w:sz w:val="20"/>
              </w:rPr>
              <w:t>Hamerstuk</w:t>
            </w:r>
          </w:p>
        </w:tc>
      </w:tr>
      <w:tr w:rsidR="003779ED" w:rsidTr="00B31506">
        <w:trPr>
          <w:cantSplit/>
          <w:trHeight w:val="52"/>
        </w:trPr>
        <w:tc>
          <w:tcPr>
            <w:tcW w:w="745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D" w:rsidRPr="0003385B" w:rsidRDefault="003779ED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</w:p>
        </w:tc>
        <w:tc>
          <w:tcPr>
            <w:tcW w:w="180" w:type="dxa"/>
            <w:vMerge/>
            <w:tcBorders>
              <w:left w:val="single" w:sz="4" w:space="0" w:color="auto"/>
            </w:tcBorders>
          </w:tcPr>
          <w:p w:rsidR="003779ED" w:rsidRPr="001A4606" w:rsidRDefault="003779ED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2521" w:type="dxa"/>
            <w:tcBorders>
              <w:top w:val="single" w:sz="4" w:space="0" w:color="auto"/>
            </w:tcBorders>
          </w:tcPr>
          <w:p w:rsidR="003779ED" w:rsidRPr="00C52FAD" w:rsidRDefault="003779ED" w:rsidP="0001122B">
            <w:pPr>
              <w:pStyle w:val="KopjesVet"/>
              <w:rPr>
                <w:rFonts w:ascii="Plantin" w:hAnsi="Plantin"/>
                <w:b w:val="0"/>
                <w:szCs w:val="15"/>
              </w:rPr>
            </w:pPr>
          </w:p>
        </w:tc>
      </w:tr>
      <w:tr w:rsidR="00347FCF" w:rsidTr="00B31506">
        <w:trPr>
          <w:cantSplit/>
          <w:trHeight w:val="88"/>
        </w:trPr>
        <w:tc>
          <w:tcPr>
            <w:tcW w:w="745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CF" w:rsidRPr="001A4606" w:rsidRDefault="00347FCF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180" w:type="dxa"/>
            <w:vMerge/>
            <w:tcBorders>
              <w:left w:val="single" w:sz="4" w:space="0" w:color="auto"/>
            </w:tcBorders>
          </w:tcPr>
          <w:p w:rsidR="00347FCF" w:rsidRPr="001A4606" w:rsidRDefault="00347FCF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:rsidR="00347FCF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  <w:r>
              <w:rPr>
                <w:rFonts w:ascii="Plantin" w:hAnsi="Plantin"/>
              </w:rPr>
              <w:fldChar w:fldCharType="begin">
                <w:ffData>
                  <w:name w:val="v7"/>
                  <w:enabled/>
                  <w:calcOnExit w:val="0"/>
                  <w:textInput>
                    <w:default w:val="(Tijdelijke) Geheimhouding:"/>
                  </w:textInput>
                </w:ffData>
              </w:fldChar>
            </w:r>
            <w:r>
              <w:rPr>
                <w:rFonts w:ascii="Plantin" w:hAnsi="Plantin"/>
              </w:rPr>
              <w:instrText xml:space="preserve"> FORMTEXT </w:instrText>
            </w:r>
            <w:r>
              <w:rPr>
                <w:rFonts w:ascii="Plantin" w:hAnsi="Plantin"/>
              </w:rPr>
            </w:r>
            <w:r>
              <w:rPr>
                <w:rFonts w:ascii="Plantin" w:hAnsi="Plantin"/>
              </w:rPr>
              <w:fldChar w:fldCharType="separate"/>
            </w:r>
            <w:r>
              <w:rPr>
                <w:rFonts w:ascii="Plantin" w:hAnsi="Plantin"/>
                <w:noProof/>
              </w:rPr>
              <w:t>(Tijdelijke) Geheimhouding:</w:t>
            </w:r>
            <w:r>
              <w:rPr>
                <w:rFonts w:ascii="Plantin" w:hAnsi="Plantin"/>
              </w:rPr>
              <w:fldChar w:fldCharType="end"/>
            </w:r>
          </w:p>
        </w:tc>
      </w:tr>
      <w:tr w:rsidR="008B692E" w:rsidTr="00B31506">
        <w:trPr>
          <w:cantSplit/>
          <w:trHeight w:val="123"/>
        </w:trPr>
        <w:tc>
          <w:tcPr>
            <w:tcW w:w="745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2E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92E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2E" w:rsidRPr="00326988" w:rsidRDefault="008B692E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</w:p>
        </w:tc>
      </w:tr>
      <w:tr w:rsidR="008B692E" w:rsidTr="00B31506">
        <w:trPr>
          <w:cantSplit/>
          <w:trHeight w:val="123"/>
        </w:trPr>
        <w:tc>
          <w:tcPr>
            <w:tcW w:w="745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2E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180" w:type="dxa"/>
            <w:vMerge/>
            <w:tcBorders>
              <w:left w:val="single" w:sz="4" w:space="0" w:color="auto"/>
            </w:tcBorders>
          </w:tcPr>
          <w:p w:rsidR="008B692E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2521" w:type="dxa"/>
            <w:tcBorders>
              <w:top w:val="single" w:sz="4" w:space="0" w:color="auto"/>
            </w:tcBorders>
          </w:tcPr>
          <w:p w:rsidR="008B692E" w:rsidRPr="00C52FAD" w:rsidRDefault="008B692E" w:rsidP="0001122B">
            <w:pPr>
              <w:pStyle w:val="KopjesVet"/>
              <w:rPr>
                <w:rFonts w:ascii="Plantin" w:hAnsi="Plantin"/>
                <w:b w:val="0"/>
                <w:szCs w:val="15"/>
              </w:rPr>
            </w:pPr>
          </w:p>
        </w:tc>
      </w:tr>
      <w:tr w:rsidR="008B692E" w:rsidTr="00B31506">
        <w:trPr>
          <w:cantSplit/>
          <w:trHeight w:val="88"/>
        </w:trPr>
        <w:tc>
          <w:tcPr>
            <w:tcW w:w="745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2E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180" w:type="dxa"/>
            <w:vMerge/>
            <w:tcBorders>
              <w:left w:val="single" w:sz="4" w:space="0" w:color="auto"/>
            </w:tcBorders>
          </w:tcPr>
          <w:p w:rsidR="008B692E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:rsidR="008B692E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  <w:r w:rsidRPr="00710474">
              <w:rPr>
                <w:rFonts w:ascii="Plantin" w:hAnsi="Plantin"/>
              </w:rPr>
              <w:fldChar w:fldCharType="begin">
                <w:ffData>
                  <w:name w:val="v7c"/>
                  <w:enabled/>
                  <w:calcOnExit w:val="0"/>
                  <w:textInput>
                    <w:default w:val="Embargo tot:"/>
                  </w:textInput>
                </w:ffData>
              </w:fldChar>
            </w:r>
            <w:r w:rsidRPr="00710474">
              <w:rPr>
                <w:rFonts w:ascii="Plantin" w:hAnsi="Plantin"/>
              </w:rPr>
              <w:instrText xml:space="preserve"> FORMTEXT </w:instrText>
            </w:r>
            <w:r w:rsidRPr="00710474">
              <w:rPr>
                <w:rFonts w:ascii="Plantin" w:hAnsi="Plantin"/>
              </w:rPr>
            </w:r>
            <w:r w:rsidRPr="00710474">
              <w:rPr>
                <w:rFonts w:ascii="Plantin" w:hAnsi="Plantin"/>
              </w:rPr>
              <w:fldChar w:fldCharType="separate"/>
            </w:r>
            <w:r w:rsidRPr="00710474">
              <w:rPr>
                <w:rFonts w:ascii="Plantin" w:hAnsi="Plantin"/>
                <w:noProof/>
              </w:rPr>
              <w:t>Embargo tot:</w:t>
            </w:r>
            <w:r w:rsidRPr="00710474">
              <w:rPr>
                <w:rFonts w:ascii="Plantin" w:hAnsi="Plantin"/>
              </w:rPr>
              <w:fldChar w:fldCharType="end"/>
            </w:r>
          </w:p>
        </w:tc>
      </w:tr>
      <w:tr w:rsidR="008B692E" w:rsidTr="00B31506">
        <w:trPr>
          <w:cantSplit/>
          <w:trHeight w:val="123"/>
        </w:trPr>
        <w:tc>
          <w:tcPr>
            <w:tcW w:w="745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2E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92E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2E" w:rsidRPr="0003385B" w:rsidRDefault="008B692E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</w:p>
        </w:tc>
      </w:tr>
      <w:tr w:rsidR="008B692E" w:rsidTr="00B31506">
        <w:trPr>
          <w:cantSplit/>
          <w:trHeight w:val="122"/>
        </w:trPr>
        <w:tc>
          <w:tcPr>
            <w:tcW w:w="745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2E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180" w:type="dxa"/>
            <w:vMerge/>
            <w:tcBorders>
              <w:left w:val="single" w:sz="4" w:space="0" w:color="auto"/>
            </w:tcBorders>
          </w:tcPr>
          <w:p w:rsidR="008B692E" w:rsidRPr="001A4606" w:rsidRDefault="008B692E" w:rsidP="0001122B">
            <w:pPr>
              <w:pStyle w:val="KopjesVet"/>
              <w:rPr>
                <w:rFonts w:ascii="Plantin" w:hAnsi="Plantin"/>
                <w:szCs w:val="15"/>
              </w:rPr>
            </w:pPr>
          </w:p>
        </w:tc>
        <w:tc>
          <w:tcPr>
            <w:tcW w:w="2521" w:type="dxa"/>
          </w:tcPr>
          <w:p w:rsidR="008B692E" w:rsidRPr="0003385B" w:rsidRDefault="008B692E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</w:p>
        </w:tc>
      </w:tr>
      <w:tr w:rsidR="00372EBE" w:rsidTr="00B31506">
        <w:trPr>
          <w:cantSplit/>
          <w:trHeight w:val="152"/>
        </w:trPr>
        <w:tc>
          <w:tcPr>
            <w:tcW w:w="10155" w:type="dxa"/>
            <w:gridSpan w:val="9"/>
          </w:tcPr>
          <w:p w:rsidR="00372EBE" w:rsidRPr="00532877" w:rsidRDefault="00372EBE" w:rsidP="0001122B">
            <w:pPr>
              <w:pStyle w:val="KopjesVet"/>
              <w:rPr>
                <w:rFonts w:ascii="Plantin" w:hAnsi="Plantin"/>
                <w:b w:val="0"/>
                <w:sz w:val="16"/>
                <w:szCs w:val="16"/>
              </w:rPr>
            </w:pPr>
          </w:p>
        </w:tc>
      </w:tr>
      <w:tr w:rsidR="00372EBE" w:rsidTr="00B31506">
        <w:trPr>
          <w:cantSplit/>
          <w:trHeight w:val="116"/>
        </w:trPr>
        <w:tc>
          <w:tcPr>
            <w:tcW w:w="5200" w:type="dxa"/>
            <w:gridSpan w:val="4"/>
          </w:tcPr>
          <w:p w:rsidR="00372EBE" w:rsidRPr="0003385B" w:rsidRDefault="00372EBE" w:rsidP="0001122B">
            <w:pPr>
              <w:pStyle w:val="KopjesVet"/>
              <w:tabs>
                <w:tab w:val="left" w:pos="3569"/>
              </w:tabs>
              <w:rPr>
                <w:rFonts w:ascii="Plantin" w:hAnsi="Plantin"/>
                <w:b w:val="0"/>
                <w:szCs w:val="15"/>
              </w:rPr>
            </w:pPr>
            <w:r>
              <w:rPr>
                <w:rFonts w:ascii="Plantin" w:hAnsi="Plantin"/>
              </w:rPr>
              <w:t>Bestuurlijk voortraject</w:t>
            </w:r>
            <w:r w:rsidR="00714D6E">
              <w:rPr>
                <w:rFonts w:ascii="Plantin" w:hAnsi="Plantin"/>
              </w:rPr>
              <w:tab/>
            </w:r>
          </w:p>
        </w:tc>
        <w:tc>
          <w:tcPr>
            <w:tcW w:w="4955" w:type="dxa"/>
            <w:gridSpan w:val="5"/>
            <w:tcBorders>
              <w:left w:val="nil"/>
              <w:bottom w:val="single" w:sz="4" w:space="0" w:color="auto"/>
            </w:tcBorders>
          </w:tcPr>
          <w:p w:rsidR="00372EBE" w:rsidRPr="0003385B" w:rsidRDefault="00372EBE" w:rsidP="0001122B">
            <w:pPr>
              <w:pStyle w:val="KopjesVet"/>
              <w:rPr>
                <w:rFonts w:ascii="Plantin" w:hAnsi="Plantin"/>
                <w:b w:val="0"/>
                <w:szCs w:val="15"/>
              </w:rPr>
            </w:pPr>
            <w:r>
              <w:rPr>
                <w:rFonts w:ascii="Plantin" w:hAnsi="Plantin"/>
              </w:rPr>
              <w:fldChar w:fldCharType="begin">
                <w:ffData>
                  <w:name w:val="v10"/>
                  <w:enabled/>
                  <w:calcOnExit w:val="0"/>
                  <w:textInput>
                    <w:default w:val="Bestuurlijke Besluitvorming"/>
                  </w:textInput>
                </w:ffData>
              </w:fldChar>
            </w:r>
            <w:bookmarkStart w:id="3" w:name="v10"/>
            <w:r>
              <w:rPr>
                <w:rFonts w:ascii="Plantin" w:hAnsi="Plantin"/>
              </w:rPr>
              <w:instrText xml:space="preserve"> FORMTEXT </w:instrText>
            </w:r>
            <w:r>
              <w:rPr>
                <w:rFonts w:ascii="Plantin" w:hAnsi="Plantin"/>
              </w:rPr>
            </w:r>
            <w:r>
              <w:rPr>
                <w:rFonts w:ascii="Plantin" w:hAnsi="Plantin"/>
              </w:rPr>
              <w:fldChar w:fldCharType="separate"/>
            </w:r>
            <w:r>
              <w:rPr>
                <w:rFonts w:ascii="Plantin" w:hAnsi="Plantin"/>
                <w:noProof/>
              </w:rPr>
              <w:t>Bestuurlijk vervolg</w:t>
            </w:r>
            <w:r>
              <w:rPr>
                <w:rFonts w:ascii="Plantin" w:hAnsi="Plantin"/>
              </w:rPr>
              <w:fldChar w:fldCharType="end"/>
            </w:r>
            <w:bookmarkEnd w:id="3"/>
          </w:p>
        </w:tc>
      </w:tr>
      <w:tr w:rsidR="00532877" w:rsidTr="00B31506">
        <w:trPr>
          <w:cantSplit/>
          <w:trHeight w:val="232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877" w:rsidRPr="00532877" w:rsidRDefault="00714D6E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  <w:r w:rsidRPr="002052F1">
              <w:rPr>
                <w:rFonts w:ascii="Plantin" w:hAnsi="Plantin"/>
                <w:b w:val="0"/>
                <w:sz w:val="20"/>
              </w:rPr>
              <w:t xml:space="preserve">PFO </w:t>
            </w:r>
            <w:r w:rsidR="00E46E20">
              <w:rPr>
                <w:rFonts w:ascii="Plantin" w:hAnsi="Plantin"/>
                <w:b w:val="0"/>
                <w:sz w:val="20"/>
              </w:rPr>
              <w:t>Sociaal Domein, diversiteit en inclusie</w:t>
            </w:r>
            <w:r w:rsidRPr="002052F1">
              <w:rPr>
                <w:rFonts w:ascii="Plantin" w:hAnsi="Plantin"/>
                <w:b w:val="0"/>
                <w:sz w:val="20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D6E" w:rsidRDefault="00E46E20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  <w:r>
              <w:rPr>
                <w:rFonts w:ascii="Plantin" w:hAnsi="Plantin"/>
                <w:b w:val="0"/>
                <w:sz w:val="20"/>
              </w:rPr>
              <w:t>4 maart 2019</w:t>
            </w:r>
          </w:p>
          <w:p w:rsidR="00532877" w:rsidRDefault="00532877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</w:p>
        </w:tc>
        <w:tc>
          <w:tcPr>
            <w:tcW w:w="180" w:type="dxa"/>
            <w:tcBorders>
              <w:right w:val="single" w:sz="4" w:space="0" w:color="auto"/>
            </w:tcBorders>
          </w:tcPr>
          <w:p w:rsidR="00714D6E" w:rsidRPr="002052F1" w:rsidRDefault="00714D6E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</w:p>
        </w:tc>
        <w:tc>
          <w:tcPr>
            <w:tcW w:w="2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877" w:rsidRPr="002052F1" w:rsidRDefault="00714D6E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  <w:r w:rsidRPr="002052F1">
              <w:rPr>
                <w:rFonts w:ascii="Plantin" w:hAnsi="Plantin"/>
                <w:b w:val="0"/>
                <w:sz w:val="20"/>
              </w:rPr>
              <w:t>Verzending aan</w:t>
            </w:r>
            <w:r>
              <w:rPr>
                <w:rFonts w:ascii="Plantin" w:hAnsi="Plantin"/>
                <w:b w:val="0"/>
                <w:sz w:val="20"/>
              </w:rPr>
              <w:t xml:space="preserve"> de</w:t>
            </w:r>
            <w:r w:rsidRPr="002052F1">
              <w:rPr>
                <w:rFonts w:ascii="Plantin" w:hAnsi="Plantin"/>
                <w:b w:val="0"/>
                <w:sz w:val="20"/>
              </w:rPr>
              <w:t xml:space="preserve"> raad</w:t>
            </w:r>
            <w:r>
              <w:rPr>
                <w:rFonts w:ascii="Plantin" w:hAnsi="Plantin"/>
                <w:b w:val="0"/>
                <w:sz w:val="20"/>
              </w:rPr>
              <w:t>: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877" w:rsidRPr="002052F1" w:rsidRDefault="00E7014E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  <w:r>
              <w:rPr>
                <w:rFonts w:ascii="Plantin" w:hAnsi="Plantin"/>
                <w:b w:val="0"/>
                <w:sz w:val="20"/>
              </w:rPr>
              <w:t>Ja</w:t>
            </w:r>
          </w:p>
        </w:tc>
      </w:tr>
      <w:tr w:rsidR="00E84D78" w:rsidTr="00B31506">
        <w:trPr>
          <w:cantSplit/>
          <w:trHeight w:val="125"/>
        </w:trPr>
        <w:tc>
          <w:tcPr>
            <w:tcW w:w="10155" w:type="dxa"/>
            <w:gridSpan w:val="9"/>
          </w:tcPr>
          <w:p w:rsidR="00E84D78" w:rsidRPr="00710474" w:rsidRDefault="00E84D78" w:rsidP="0001122B">
            <w:pPr>
              <w:pStyle w:val="KopjesVet"/>
              <w:rPr>
                <w:rFonts w:ascii="Plantin" w:hAnsi="Plantin"/>
              </w:rPr>
            </w:pPr>
          </w:p>
        </w:tc>
      </w:tr>
      <w:tr w:rsidR="003779ED" w:rsidTr="00B31506">
        <w:trPr>
          <w:cantSplit/>
          <w:trHeight w:val="134"/>
        </w:trPr>
        <w:tc>
          <w:tcPr>
            <w:tcW w:w="7090" w:type="dxa"/>
            <w:gridSpan w:val="6"/>
            <w:vAlign w:val="bottom"/>
          </w:tcPr>
          <w:p w:rsidR="003779ED" w:rsidRPr="002052F1" w:rsidRDefault="003779ED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  <w:r w:rsidRPr="00710474">
              <w:rPr>
                <w:rFonts w:ascii="Plantin" w:hAnsi="Plantin"/>
              </w:rPr>
              <w:fldChar w:fldCharType="begin">
                <w:ffData>
                  <w:name w:val="v11"/>
                  <w:enabled/>
                  <w:calcOnExit w:val="0"/>
                  <w:textInput>
                    <w:default w:val="Bijlagen"/>
                  </w:textInput>
                </w:ffData>
              </w:fldChar>
            </w:r>
            <w:bookmarkStart w:id="4" w:name="v11"/>
            <w:r w:rsidRPr="00710474">
              <w:rPr>
                <w:rFonts w:ascii="Plantin" w:hAnsi="Plantin"/>
              </w:rPr>
              <w:instrText xml:space="preserve"> FORMTEXT </w:instrText>
            </w:r>
            <w:r w:rsidRPr="00710474">
              <w:rPr>
                <w:rFonts w:ascii="Plantin" w:hAnsi="Plantin"/>
              </w:rPr>
            </w:r>
            <w:r w:rsidRPr="00710474">
              <w:rPr>
                <w:rFonts w:ascii="Plantin" w:hAnsi="Plantin"/>
              </w:rPr>
              <w:fldChar w:fldCharType="separate"/>
            </w:r>
            <w:r w:rsidRPr="00710474">
              <w:rPr>
                <w:rFonts w:ascii="Plantin" w:hAnsi="Plantin"/>
                <w:noProof/>
              </w:rPr>
              <w:t>Bijlagen</w:t>
            </w:r>
            <w:r w:rsidRPr="00710474">
              <w:rPr>
                <w:rFonts w:ascii="Plantin" w:hAnsi="Plantin"/>
              </w:rPr>
              <w:fldChar w:fldCharType="end"/>
            </w:r>
          </w:p>
        </w:tc>
        <w:bookmarkEnd w:id="4"/>
        <w:tc>
          <w:tcPr>
            <w:tcW w:w="3065" w:type="dxa"/>
            <w:gridSpan w:val="3"/>
          </w:tcPr>
          <w:p w:rsidR="003779ED" w:rsidRPr="002052F1" w:rsidRDefault="003779ED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  <w:r w:rsidRPr="00D47B24">
              <w:rPr>
                <w:rFonts w:ascii="Plantin" w:hAnsi="Plantin"/>
                <w:sz w:val="20"/>
              </w:rPr>
              <w:t>Collegebesluit</w:t>
            </w:r>
          </w:p>
        </w:tc>
      </w:tr>
      <w:tr w:rsidR="00714D6E" w:rsidTr="00B31506">
        <w:trPr>
          <w:cantSplit/>
          <w:trHeight w:val="506"/>
        </w:trPr>
        <w:tc>
          <w:tcPr>
            <w:tcW w:w="6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D6E" w:rsidRDefault="00E7014E" w:rsidP="00B46420">
            <w:pPr>
              <w:pStyle w:val="Lijstalinea"/>
              <w:numPr>
                <w:ilvl w:val="0"/>
                <w:numId w:val="12"/>
              </w:numPr>
            </w:pPr>
            <w:r>
              <w:t>Antwoordbrief</w:t>
            </w:r>
          </w:p>
        </w:tc>
        <w:tc>
          <w:tcPr>
            <w:tcW w:w="180" w:type="dxa"/>
            <w:tcBorders>
              <w:left w:val="single" w:sz="4" w:space="0" w:color="auto"/>
              <w:right w:val="single" w:sz="4" w:space="0" w:color="auto"/>
            </w:tcBorders>
          </w:tcPr>
          <w:p w:rsidR="00714D6E" w:rsidRDefault="00714D6E" w:rsidP="0001122B"/>
          <w:p w:rsidR="00714D6E" w:rsidRPr="00714D6E" w:rsidRDefault="00714D6E" w:rsidP="0001122B">
            <w:pPr>
              <w:tabs>
                <w:tab w:val="left" w:pos="3976"/>
              </w:tabs>
            </w:pPr>
            <w:r>
              <w:tab/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D6E" w:rsidRPr="0073207F" w:rsidRDefault="00714D6E" w:rsidP="0001122B">
            <w:pPr>
              <w:pStyle w:val="KopjesVet"/>
              <w:rPr>
                <w:rFonts w:ascii="Plantin" w:hAnsi="Plantin"/>
                <w:b w:val="0"/>
                <w:i/>
                <w:sz w:val="20"/>
              </w:rPr>
            </w:pPr>
            <w:r>
              <w:rPr>
                <w:rFonts w:ascii="Plantin" w:hAnsi="Plantin"/>
                <w:b w:val="0"/>
                <w:i/>
                <w:sz w:val="20"/>
              </w:rPr>
              <w:t>in te vullen door Bureau Agenda</w:t>
            </w:r>
            <w:r w:rsidRPr="00D47B24">
              <w:rPr>
                <w:rFonts w:ascii="Plantin" w:hAnsi="Plantin"/>
                <w:b w:val="0"/>
                <w:sz w:val="20"/>
              </w:rPr>
              <w:t xml:space="preserve"> </w:t>
            </w:r>
          </w:p>
          <w:p w:rsidR="00714D6E" w:rsidRPr="0073207F" w:rsidRDefault="00714D6E" w:rsidP="0001122B">
            <w:pPr>
              <w:pStyle w:val="KopjesVet"/>
              <w:rPr>
                <w:rFonts w:ascii="Plantin" w:hAnsi="Plantin"/>
                <w:b w:val="0"/>
                <w:sz w:val="16"/>
                <w:szCs w:val="16"/>
              </w:rPr>
            </w:pPr>
          </w:p>
          <w:p w:rsidR="00714D6E" w:rsidRPr="00344C51" w:rsidRDefault="00984161" w:rsidP="0001122B">
            <w:pPr>
              <w:pStyle w:val="KopjesVet"/>
              <w:rPr>
                <w:rFonts w:ascii="Plantin" w:hAnsi="Plantin" w:cs="Arial"/>
                <w:b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</w:rPr>
              <w:t xml:space="preserve">■ </w:t>
            </w:r>
            <w:r w:rsidR="00714D6E" w:rsidRPr="00344C51">
              <w:rPr>
                <w:rFonts w:ascii="Plantin" w:hAnsi="Plantin" w:cs="Arial"/>
                <w:b w:val="0"/>
                <w:sz w:val="18"/>
                <w:szCs w:val="18"/>
              </w:rPr>
              <w:t>Conform</w:t>
            </w:r>
            <w:r>
              <w:rPr>
                <w:rFonts w:ascii="Plantin" w:hAnsi="Plantin" w:cs="Arial"/>
                <w:b w:val="0"/>
                <w:sz w:val="18"/>
                <w:szCs w:val="18"/>
              </w:rPr>
              <w:t xml:space="preserve"> 12 maart 2019</w:t>
            </w:r>
          </w:p>
          <w:p w:rsidR="00714D6E" w:rsidRPr="00344C51" w:rsidRDefault="00714D6E" w:rsidP="0001122B">
            <w:pPr>
              <w:pStyle w:val="KopjesVet"/>
              <w:rPr>
                <w:rFonts w:ascii="Plantin" w:hAnsi="Plantin" w:cs="Arial"/>
                <w:b w:val="0"/>
                <w:sz w:val="18"/>
                <w:szCs w:val="18"/>
              </w:rPr>
            </w:pPr>
          </w:p>
          <w:p w:rsidR="00714D6E" w:rsidRPr="00344C51" w:rsidRDefault="00714D6E" w:rsidP="0001122B">
            <w:pPr>
              <w:pStyle w:val="KopjesVet"/>
              <w:rPr>
                <w:rFonts w:ascii="Plantin" w:hAnsi="Plantin" w:cs="Arial"/>
                <w:b w:val="0"/>
                <w:sz w:val="18"/>
                <w:szCs w:val="18"/>
              </w:rPr>
            </w:pPr>
            <w:r w:rsidRPr="00344C51">
              <w:rPr>
                <w:rFonts w:ascii="Times New Roman" w:hAnsi="Times New Roman"/>
                <w:b w:val="0"/>
                <w:sz w:val="18"/>
                <w:szCs w:val="18"/>
              </w:rPr>
              <w:t>□</w:t>
            </w:r>
            <w:r w:rsidRPr="00344C51">
              <w:rPr>
                <w:rFonts w:ascii="Plantin" w:hAnsi="Plantin" w:cs="Arial"/>
                <w:b w:val="0"/>
                <w:sz w:val="18"/>
                <w:szCs w:val="18"/>
              </w:rPr>
              <w:t xml:space="preserve"> Gewijzigd</w:t>
            </w:r>
          </w:p>
          <w:p w:rsidR="00714D6E" w:rsidRPr="00344C51" w:rsidRDefault="00714D6E" w:rsidP="0001122B">
            <w:pPr>
              <w:pStyle w:val="KopjesVet"/>
              <w:rPr>
                <w:rFonts w:ascii="Plantin" w:hAnsi="Plantin" w:cs="Arial"/>
                <w:b w:val="0"/>
                <w:sz w:val="18"/>
                <w:szCs w:val="18"/>
              </w:rPr>
            </w:pPr>
          </w:p>
          <w:p w:rsidR="00714D6E" w:rsidRPr="00344C51" w:rsidRDefault="00714D6E" w:rsidP="0001122B">
            <w:pPr>
              <w:pStyle w:val="KopjesVet"/>
              <w:rPr>
                <w:rFonts w:ascii="Plantin" w:hAnsi="Plantin" w:cs="Arial"/>
                <w:b w:val="0"/>
                <w:sz w:val="18"/>
                <w:szCs w:val="18"/>
              </w:rPr>
            </w:pPr>
            <w:r w:rsidRPr="00344C51">
              <w:rPr>
                <w:rFonts w:ascii="Times New Roman" w:hAnsi="Times New Roman"/>
                <w:b w:val="0"/>
                <w:sz w:val="18"/>
                <w:szCs w:val="18"/>
              </w:rPr>
              <w:t>□</w:t>
            </w:r>
            <w:r w:rsidRPr="00344C51">
              <w:rPr>
                <w:rFonts w:ascii="Plantin" w:hAnsi="Plantin" w:cs="Arial"/>
                <w:b w:val="0"/>
                <w:sz w:val="18"/>
                <w:szCs w:val="18"/>
              </w:rPr>
              <w:t xml:space="preserve"> Aangehouden</w:t>
            </w:r>
          </w:p>
          <w:p w:rsidR="00714D6E" w:rsidRPr="00344C51" w:rsidRDefault="00714D6E" w:rsidP="0001122B">
            <w:pPr>
              <w:pStyle w:val="KopjesVet"/>
              <w:rPr>
                <w:rFonts w:ascii="Plantin" w:hAnsi="Plantin" w:cs="Arial"/>
                <w:b w:val="0"/>
                <w:sz w:val="18"/>
                <w:szCs w:val="18"/>
              </w:rPr>
            </w:pPr>
          </w:p>
          <w:p w:rsidR="00714D6E" w:rsidRDefault="00714D6E" w:rsidP="0001122B">
            <w:pPr>
              <w:pStyle w:val="KopjesVet"/>
              <w:rPr>
                <w:rFonts w:ascii="Plantin" w:hAnsi="Plantin" w:cs="Arial"/>
                <w:b w:val="0"/>
                <w:sz w:val="18"/>
                <w:szCs w:val="18"/>
              </w:rPr>
            </w:pPr>
            <w:r w:rsidRPr="00344C51">
              <w:rPr>
                <w:rFonts w:ascii="Times New Roman" w:hAnsi="Times New Roman"/>
                <w:b w:val="0"/>
                <w:sz w:val="18"/>
                <w:szCs w:val="18"/>
              </w:rPr>
              <w:t>□</w:t>
            </w:r>
            <w:r>
              <w:rPr>
                <w:rFonts w:ascii="Plantin" w:hAnsi="Plantin" w:cs="Arial"/>
                <w:b w:val="0"/>
                <w:sz w:val="18"/>
                <w:szCs w:val="18"/>
              </w:rPr>
              <w:t xml:space="preserve"> Teruggenomen </w:t>
            </w:r>
          </w:p>
          <w:p w:rsidR="00714D6E" w:rsidRPr="004167E8" w:rsidRDefault="00714D6E" w:rsidP="0001122B">
            <w:pPr>
              <w:pStyle w:val="KopjesVet"/>
            </w:pPr>
          </w:p>
        </w:tc>
      </w:tr>
    </w:tbl>
    <w:p w:rsidR="006850A5" w:rsidRDefault="006850A5" w:rsidP="0001122B">
      <w:pPr>
        <w:pStyle w:val="KopjesVet"/>
        <w:rPr>
          <w:b w:val="0"/>
        </w:rPr>
      </w:pPr>
    </w:p>
    <w:p w:rsidR="00A94332" w:rsidRDefault="00A94332" w:rsidP="0001122B">
      <w:pPr>
        <w:pStyle w:val="KopjesVet"/>
        <w:rPr>
          <w:b w:val="0"/>
        </w:rPr>
      </w:pPr>
    </w:p>
    <w:p w:rsidR="00B07ACE" w:rsidRPr="00B07ACE" w:rsidRDefault="00B07ACE" w:rsidP="0001122B">
      <w:pPr>
        <w:pStyle w:val="KopjesVet"/>
        <w:rPr>
          <w:rFonts w:cs="Arial"/>
          <w:b w:val="0"/>
          <w:sz w:val="18"/>
          <w:szCs w:val="18"/>
        </w:rPr>
        <w:sectPr w:rsidR="00B07ACE" w:rsidRPr="00B07ACE" w:rsidSect="00714D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523" w:right="560" w:bottom="1417" w:left="1280" w:header="708" w:footer="708" w:gutter="0"/>
          <w:cols w:space="708"/>
        </w:sect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4506"/>
        <w:gridCol w:w="240"/>
        <w:gridCol w:w="2266"/>
      </w:tblGrid>
      <w:tr w:rsidR="00EF7C39" w:rsidRPr="00AA0235" w:rsidTr="00F43517">
        <w:trPr>
          <w:trHeight w:val="1066"/>
        </w:trPr>
        <w:tc>
          <w:tcPr>
            <w:tcW w:w="7270" w:type="dxa"/>
            <w:gridSpan w:val="2"/>
          </w:tcPr>
          <w:p w:rsidR="00EF7C39" w:rsidRPr="00AA0235" w:rsidRDefault="00EF7C39" w:rsidP="0001122B">
            <w:pPr>
              <w:pStyle w:val="Kop1"/>
              <w:rPr>
                <w:rFonts w:ascii="Plantin" w:hAnsi="Plantin"/>
              </w:rPr>
            </w:pPr>
            <w:r w:rsidRPr="00AA0235">
              <w:rPr>
                <w:rFonts w:ascii="Plantin" w:hAnsi="Plantin"/>
                <w:sz w:val="28"/>
              </w:rPr>
              <w:lastRenderedPageBreak/>
              <w:t xml:space="preserve">Voorstel aan Burgemeester en Wethouders </w:t>
            </w:r>
          </w:p>
          <w:p w:rsidR="00EF7C39" w:rsidRPr="00AA0235" w:rsidRDefault="00EF7C39" w:rsidP="0001122B">
            <w:pPr>
              <w:pStyle w:val="KopjesVet"/>
              <w:rPr>
                <w:rFonts w:ascii="Plantin" w:hAnsi="Plantin"/>
                <w:b w:val="0"/>
                <w:sz w:val="20"/>
              </w:rPr>
            </w:pPr>
          </w:p>
        </w:tc>
        <w:tc>
          <w:tcPr>
            <w:tcW w:w="240" w:type="dxa"/>
          </w:tcPr>
          <w:p w:rsidR="00EF7C39" w:rsidRPr="00AA0235" w:rsidRDefault="00EF7C39" w:rsidP="0001122B"/>
        </w:tc>
        <w:tc>
          <w:tcPr>
            <w:tcW w:w="2266" w:type="dxa"/>
          </w:tcPr>
          <w:p w:rsidR="00EF7C39" w:rsidRPr="00AA0235" w:rsidRDefault="00EF7C39" w:rsidP="0001122B">
            <w:pPr>
              <w:pStyle w:val="kopjes"/>
              <w:rPr>
                <w:rFonts w:ascii="Plantin" w:hAnsi="Plantin"/>
              </w:rPr>
            </w:pPr>
          </w:p>
          <w:bookmarkStart w:id="5" w:name="v5c"/>
          <w:p w:rsidR="00EF7C39" w:rsidRPr="00AA0235" w:rsidRDefault="00EF7C39" w:rsidP="0001122B">
            <w:pPr>
              <w:pStyle w:val="kopjes"/>
              <w:rPr>
                <w:rFonts w:ascii="Plantin" w:hAnsi="Plantin"/>
              </w:rPr>
            </w:pPr>
            <w:r>
              <w:rPr>
                <w:rFonts w:ascii="Plantin" w:hAnsi="Plantin"/>
              </w:rPr>
              <w:fldChar w:fldCharType="begin">
                <w:ffData>
                  <w:name w:val="v5c"/>
                  <w:enabled/>
                  <w:calcOnExit w:val="0"/>
                  <w:textInput>
                    <w:default w:val="Verseon"/>
                  </w:textInput>
                </w:ffData>
              </w:fldChar>
            </w:r>
            <w:r>
              <w:rPr>
                <w:rFonts w:ascii="Plantin" w:hAnsi="Plantin"/>
              </w:rPr>
              <w:instrText xml:space="preserve"> FORMTEXT </w:instrText>
            </w:r>
            <w:r>
              <w:rPr>
                <w:rFonts w:ascii="Plantin" w:hAnsi="Plantin"/>
              </w:rPr>
            </w:r>
            <w:r>
              <w:rPr>
                <w:rFonts w:ascii="Plantin" w:hAnsi="Plantin"/>
              </w:rPr>
              <w:fldChar w:fldCharType="separate"/>
            </w:r>
            <w:r>
              <w:rPr>
                <w:rFonts w:ascii="Plantin" w:hAnsi="Plantin"/>
                <w:noProof/>
              </w:rPr>
              <w:t>Verseon</w:t>
            </w:r>
            <w:r>
              <w:rPr>
                <w:rFonts w:ascii="Plantin" w:hAnsi="Plantin"/>
              </w:rPr>
              <w:fldChar w:fldCharType="end"/>
            </w:r>
            <w:bookmarkEnd w:id="5"/>
            <w:r w:rsidRPr="00AA0235">
              <w:rPr>
                <w:rFonts w:ascii="Plantin" w:hAnsi="Plantin"/>
              </w:rPr>
              <w:t xml:space="preserve"> </w:t>
            </w:r>
          </w:p>
          <w:p w:rsidR="00EF7C39" w:rsidRPr="00AA0235" w:rsidRDefault="00EF7C39" w:rsidP="0001122B">
            <w:pPr>
              <w:pStyle w:val="kopjes"/>
              <w:rPr>
                <w:rFonts w:ascii="Plantin" w:hAnsi="Plantin"/>
              </w:rPr>
            </w:pPr>
          </w:p>
          <w:p w:rsidR="00EF7C39" w:rsidRPr="00AA0235" w:rsidRDefault="00EF7C39" w:rsidP="0001122B">
            <w:pPr>
              <w:pStyle w:val="kopjes"/>
              <w:rPr>
                <w:rFonts w:ascii="Plantin" w:hAnsi="Plantin"/>
              </w:rPr>
            </w:pPr>
          </w:p>
          <w:p w:rsidR="00EF7C39" w:rsidRPr="00AA0235" w:rsidRDefault="00EF7C39" w:rsidP="0001122B">
            <w:pPr>
              <w:pStyle w:val="kopjes"/>
              <w:rPr>
                <w:rFonts w:ascii="Plantin" w:hAnsi="Plantin"/>
              </w:rPr>
            </w:pPr>
          </w:p>
          <w:p w:rsidR="00EF7C39" w:rsidRPr="00AA0235" w:rsidRDefault="00EF7C39" w:rsidP="0001122B">
            <w:pPr>
              <w:pStyle w:val="kopjes"/>
              <w:rPr>
                <w:rFonts w:ascii="Plantin" w:hAnsi="Plantin"/>
              </w:rPr>
            </w:pPr>
            <w:r w:rsidRPr="00AA0235">
              <w:rPr>
                <w:rFonts w:ascii="Plantin" w:hAnsi="Plantin"/>
              </w:rPr>
              <w:t xml:space="preserve">Pagina  </w:t>
            </w:r>
            <w:r w:rsidRPr="00AA0235">
              <w:rPr>
                <w:rFonts w:ascii="Plantin" w:hAnsi="Plantin"/>
              </w:rPr>
              <w:fldChar w:fldCharType="begin"/>
            </w:r>
            <w:r w:rsidRPr="00AA0235">
              <w:rPr>
                <w:rFonts w:ascii="Plantin" w:hAnsi="Plantin"/>
              </w:rPr>
              <w:instrText xml:space="preserve"> PAGE  \* MERGEFORMAT </w:instrText>
            </w:r>
            <w:r w:rsidRPr="00AA0235">
              <w:rPr>
                <w:rFonts w:ascii="Plantin" w:hAnsi="Plantin"/>
              </w:rPr>
              <w:fldChar w:fldCharType="separate"/>
            </w:r>
            <w:r w:rsidR="0073207F">
              <w:rPr>
                <w:rFonts w:ascii="Plantin" w:hAnsi="Plantin"/>
                <w:noProof/>
              </w:rPr>
              <w:t>2</w:t>
            </w:r>
            <w:r w:rsidRPr="00AA0235">
              <w:rPr>
                <w:rFonts w:ascii="Plantin" w:hAnsi="Plantin"/>
              </w:rPr>
              <w:fldChar w:fldCharType="end"/>
            </w:r>
            <w:r w:rsidRPr="00AA0235">
              <w:rPr>
                <w:rFonts w:ascii="Plantin" w:hAnsi="Plantin"/>
              </w:rPr>
              <w:t>/</w:t>
            </w:r>
            <w:r w:rsidRPr="00AA0235">
              <w:rPr>
                <w:rFonts w:ascii="Plantin" w:hAnsi="Plantin"/>
              </w:rPr>
              <w:fldChar w:fldCharType="begin"/>
            </w:r>
            <w:r w:rsidRPr="00AA0235">
              <w:rPr>
                <w:rFonts w:ascii="Plantin" w:hAnsi="Plantin"/>
              </w:rPr>
              <w:instrText xml:space="preserve"> NUMPAGES  \* MERGEFORMAT </w:instrText>
            </w:r>
            <w:r w:rsidRPr="00AA0235">
              <w:rPr>
                <w:rFonts w:ascii="Plantin" w:hAnsi="Plantin"/>
              </w:rPr>
              <w:fldChar w:fldCharType="separate"/>
            </w:r>
            <w:r w:rsidR="0073207F">
              <w:rPr>
                <w:rFonts w:ascii="Plantin" w:hAnsi="Plantin"/>
                <w:noProof/>
              </w:rPr>
              <w:t>3</w:t>
            </w:r>
            <w:r w:rsidRPr="00AA0235">
              <w:rPr>
                <w:rFonts w:ascii="Plantin" w:hAnsi="Plantin"/>
              </w:rPr>
              <w:fldChar w:fldCharType="end"/>
            </w:r>
          </w:p>
        </w:tc>
      </w:tr>
      <w:tr w:rsidR="00EF7C39" w:rsidTr="00F43517">
        <w:trPr>
          <w:cantSplit/>
          <w:trHeight w:val="280"/>
        </w:trPr>
        <w:tc>
          <w:tcPr>
            <w:tcW w:w="9776" w:type="dxa"/>
            <w:gridSpan w:val="4"/>
          </w:tcPr>
          <w:p w:rsidR="00EF7C39" w:rsidRDefault="00EF7C39" w:rsidP="0001122B">
            <w:pPr>
              <w:pStyle w:val="kopjes"/>
            </w:pPr>
          </w:p>
        </w:tc>
      </w:tr>
      <w:tr w:rsidR="00EF7C39" w:rsidRPr="00753BAE" w:rsidTr="00F43517">
        <w:trPr>
          <w:trHeight w:val="331"/>
        </w:trPr>
        <w:tc>
          <w:tcPr>
            <w:tcW w:w="2764" w:type="dxa"/>
          </w:tcPr>
          <w:p w:rsidR="00EF7C39" w:rsidRPr="00344C51" w:rsidRDefault="000D33E5" w:rsidP="0001122B">
            <w:pPr>
              <w:pStyle w:val="KopjesVet"/>
              <w:ind w:right="-113"/>
              <w:rPr>
                <w:rFonts w:ascii="Plantin" w:hAnsi="Plantin"/>
                <w:sz w:val="18"/>
                <w:szCs w:val="18"/>
              </w:rPr>
            </w:pPr>
            <w:r w:rsidRPr="00344C51">
              <w:rPr>
                <w:rFonts w:ascii="Plantin" w:hAnsi="Plantin"/>
                <w:sz w:val="18"/>
                <w:szCs w:val="18"/>
              </w:rPr>
              <w:t>Ontwerpbesluit</w:t>
            </w:r>
          </w:p>
        </w:tc>
        <w:tc>
          <w:tcPr>
            <w:tcW w:w="7012" w:type="dxa"/>
            <w:gridSpan w:val="3"/>
          </w:tcPr>
          <w:p w:rsidR="00AB65FB" w:rsidRPr="00DA3C27" w:rsidRDefault="00E7014E" w:rsidP="00E7014E">
            <w:r w:rsidRPr="004A41E8">
              <w:t xml:space="preserve">In te stemmen met de antwoordbrief aan </w:t>
            </w:r>
            <w:r w:rsidR="00B31506">
              <w:t xml:space="preserve">de </w:t>
            </w:r>
            <w:r w:rsidR="00E46E20">
              <w:t>PVV</w:t>
            </w:r>
            <w:r>
              <w:t xml:space="preserve"> over </w:t>
            </w:r>
            <w:r w:rsidR="00E46E20">
              <w:t>Thuiszorgorganisatie Joost Zorgt failliet verklaard.</w:t>
            </w:r>
          </w:p>
        </w:tc>
      </w:tr>
      <w:tr w:rsidR="00EF7C39" w:rsidRPr="00753BAE" w:rsidTr="00F43517">
        <w:trPr>
          <w:cantSplit/>
          <w:trHeight w:val="225"/>
        </w:trPr>
        <w:tc>
          <w:tcPr>
            <w:tcW w:w="9776" w:type="dxa"/>
            <w:gridSpan w:val="4"/>
          </w:tcPr>
          <w:p w:rsidR="00EF7C39" w:rsidRPr="00EC05A2" w:rsidRDefault="00EF7C39" w:rsidP="0001122B">
            <w:pPr>
              <w:rPr>
                <w:sz w:val="18"/>
                <w:szCs w:val="18"/>
              </w:rPr>
            </w:pPr>
          </w:p>
        </w:tc>
      </w:tr>
      <w:tr w:rsidR="00EF7C39" w:rsidRPr="00753BAE" w:rsidTr="00F43517">
        <w:trPr>
          <w:trHeight w:val="331"/>
        </w:trPr>
        <w:tc>
          <w:tcPr>
            <w:tcW w:w="2764" w:type="dxa"/>
          </w:tcPr>
          <w:p w:rsidR="00EF7C39" w:rsidRPr="00344C51" w:rsidRDefault="00EF7C39" w:rsidP="0001122B">
            <w:pPr>
              <w:pStyle w:val="KopjesVet"/>
              <w:ind w:right="-113"/>
              <w:rPr>
                <w:rFonts w:ascii="Plantin" w:hAnsi="Plantin"/>
                <w:sz w:val="18"/>
                <w:szCs w:val="18"/>
              </w:rPr>
            </w:pPr>
            <w:r w:rsidRPr="00344C51">
              <w:rPr>
                <w:rFonts w:ascii="Plantin" w:hAnsi="Plantin"/>
                <w:sz w:val="18"/>
                <w:szCs w:val="18"/>
              </w:rPr>
              <w:t>Inleiding en bestuurlijke context</w:t>
            </w:r>
          </w:p>
        </w:tc>
        <w:tc>
          <w:tcPr>
            <w:tcW w:w="7012" w:type="dxa"/>
            <w:gridSpan w:val="3"/>
          </w:tcPr>
          <w:p w:rsidR="00D006FC" w:rsidRPr="00B83632" w:rsidRDefault="00E46E20" w:rsidP="00E7014E">
            <w:r>
              <w:t xml:space="preserve">Mevrouw </w:t>
            </w:r>
            <w:proofErr w:type="spellStart"/>
            <w:r>
              <w:t>Raijer</w:t>
            </w:r>
            <w:proofErr w:type="spellEnd"/>
            <w:r w:rsidR="00E7014E">
              <w:t xml:space="preserve"> van </w:t>
            </w:r>
            <w:r>
              <w:t>de PVV</w:t>
            </w:r>
            <w:r w:rsidR="00E7014E">
              <w:t xml:space="preserve"> heeft </w:t>
            </w:r>
            <w:r>
              <w:t xml:space="preserve">op 7 februari 2019 </w:t>
            </w:r>
            <w:r w:rsidR="00E7014E" w:rsidRPr="0069729A">
              <w:t xml:space="preserve">schriftelijke vragen </w:t>
            </w:r>
            <w:r w:rsidR="00200675">
              <w:t xml:space="preserve">aan het college gesteld over </w:t>
            </w:r>
            <w:r>
              <w:t>Thuiszorgorganisatie Joost Zorgt failliet verklaard.</w:t>
            </w:r>
          </w:p>
        </w:tc>
      </w:tr>
      <w:tr w:rsidR="00EF7C39" w:rsidRPr="00753BAE" w:rsidTr="00F43517">
        <w:trPr>
          <w:cantSplit/>
          <w:trHeight w:val="88"/>
        </w:trPr>
        <w:tc>
          <w:tcPr>
            <w:tcW w:w="2764" w:type="dxa"/>
          </w:tcPr>
          <w:p w:rsidR="00EF7C39" w:rsidRPr="00753BAE" w:rsidRDefault="00EF7C39" w:rsidP="0001122B">
            <w:pPr>
              <w:pStyle w:val="KopjesVet"/>
              <w:rPr>
                <w:rFonts w:ascii="Plantin" w:hAnsi="Plantin"/>
              </w:rPr>
            </w:pPr>
          </w:p>
        </w:tc>
        <w:tc>
          <w:tcPr>
            <w:tcW w:w="7012" w:type="dxa"/>
            <w:gridSpan w:val="3"/>
          </w:tcPr>
          <w:p w:rsidR="00EF7C39" w:rsidRPr="00EC05A2" w:rsidRDefault="00EF7C39" w:rsidP="0001122B">
            <w:pPr>
              <w:rPr>
                <w:sz w:val="18"/>
                <w:szCs w:val="18"/>
              </w:rPr>
            </w:pPr>
          </w:p>
        </w:tc>
      </w:tr>
      <w:tr w:rsidR="00EF7C39" w:rsidRPr="00753BAE" w:rsidTr="00F43517">
        <w:trPr>
          <w:trHeight w:val="88"/>
        </w:trPr>
        <w:tc>
          <w:tcPr>
            <w:tcW w:w="2764" w:type="dxa"/>
          </w:tcPr>
          <w:p w:rsidR="00EF7C39" w:rsidRPr="00344C51" w:rsidRDefault="00EF7C39" w:rsidP="0001122B">
            <w:pPr>
              <w:pStyle w:val="KopjesVet"/>
              <w:rPr>
                <w:rFonts w:ascii="Plantin" w:hAnsi="Plantin"/>
                <w:sz w:val="18"/>
                <w:szCs w:val="18"/>
              </w:rPr>
            </w:pPr>
            <w:r w:rsidRPr="00344C51">
              <w:rPr>
                <w:rFonts w:ascii="Plantin" w:hAnsi="Plantin"/>
                <w:sz w:val="18"/>
                <w:szCs w:val="18"/>
              </w:rPr>
              <w:t>Beoogd effect</w:t>
            </w:r>
          </w:p>
        </w:tc>
        <w:tc>
          <w:tcPr>
            <w:tcW w:w="7012" w:type="dxa"/>
            <w:gridSpan w:val="3"/>
          </w:tcPr>
          <w:p w:rsidR="00DA31E3" w:rsidRPr="004167E8" w:rsidRDefault="00E7014E" w:rsidP="00200675">
            <w:r>
              <w:t xml:space="preserve">Het informeren van de raad over de gestelde schriftelijke vragen door </w:t>
            </w:r>
            <w:r w:rsidR="00E46E20">
              <w:t>PVV</w:t>
            </w:r>
            <w:r w:rsidR="00C43470">
              <w:t xml:space="preserve"> </w:t>
            </w:r>
            <w:r>
              <w:t>en de antwoorden van het college.</w:t>
            </w:r>
          </w:p>
        </w:tc>
      </w:tr>
      <w:tr w:rsidR="00EF7C39" w:rsidRPr="00753BAE" w:rsidTr="00F43517">
        <w:trPr>
          <w:cantSplit/>
          <w:trHeight w:val="225"/>
        </w:trPr>
        <w:tc>
          <w:tcPr>
            <w:tcW w:w="9776" w:type="dxa"/>
            <w:gridSpan w:val="4"/>
          </w:tcPr>
          <w:p w:rsidR="00EF7C39" w:rsidRPr="00EC05A2" w:rsidRDefault="00EF7C39" w:rsidP="0001122B">
            <w:pPr>
              <w:rPr>
                <w:sz w:val="18"/>
                <w:szCs w:val="18"/>
              </w:rPr>
            </w:pPr>
          </w:p>
        </w:tc>
      </w:tr>
      <w:tr w:rsidR="00EF7C39" w:rsidRPr="00753BAE" w:rsidTr="00F43517">
        <w:trPr>
          <w:trHeight w:val="88"/>
        </w:trPr>
        <w:tc>
          <w:tcPr>
            <w:tcW w:w="2764" w:type="dxa"/>
          </w:tcPr>
          <w:p w:rsidR="00EF7C39" w:rsidRPr="00344C51" w:rsidRDefault="00EF7C39" w:rsidP="0001122B">
            <w:pPr>
              <w:pStyle w:val="KopjesVet"/>
              <w:rPr>
                <w:rFonts w:ascii="Plantin" w:hAnsi="Plantin"/>
                <w:sz w:val="18"/>
                <w:szCs w:val="18"/>
              </w:rPr>
            </w:pPr>
            <w:r w:rsidRPr="00344C51">
              <w:rPr>
                <w:rFonts w:ascii="Plantin" w:hAnsi="Plantin"/>
                <w:sz w:val="18"/>
                <w:szCs w:val="18"/>
              </w:rPr>
              <w:t>Argumenten</w:t>
            </w:r>
          </w:p>
        </w:tc>
        <w:tc>
          <w:tcPr>
            <w:tcW w:w="7012" w:type="dxa"/>
            <w:gridSpan w:val="3"/>
          </w:tcPr>
          <w:p w:rsidR="00123FDD" w:rsidRPr="004167E8" w:rsidRDefault="00E7014E" w:rsidP="0001122B">
            <w:pPr>
              <w:pStyle w:val="Geenafstand"/>
              <w:rPr>
                <w:color w:val="000000"/>
              </w:rPr>
            </w:pPr>
            <w:r>
              <w:rPr>
                <w:rFonts w:cs="Arial"/>
              </w:rPr>
              <w:t>Voor de inhoudelijke toelichting wordt verwezen naar de antwoordbrief</w:t>
            </w:r>
          </w:p>
        </w:tc>
      </w:tr>
      <w:tr w:rsidR="00EF7C39" w:rsidRPr="00753BAE" w:rsidTr="00F43517">
        <w:trPr>
          <w:cantSplit/>
          <w:trHeight w:val="88"/>
        </w:trPr>
        <w:tc>
          <w:tcPr>
            <w:tcW w:w="9776" w:type="dxa"/>
            <w:gridSpan w:val="4"/>
          </w:tcPr>
          <w:p w:rsidR="00EF7C39" w:rsidRPr="00EC05A2" w:rsidRDefault="00EF7C39" w:rsidP="0001122B">
            <w:pPr>
              <w:rPr>
                <w:sz w:val="18"/>
                <w:szCs w:val="18"/>
              </w:rPr>
            </w:pPr>
          </w:p>
        </w:tc>
      </w:tr>
      <w:tr w:rsidR="00E7014E" w:rsidRPr="00753BAE" w:rsidTr="00F43517">
        <w:trPr>
          <w:trHeight w:val="88"/>
        </w:trPr>
        <w:tc>
          <w:tcPr>
            <w:tcW w:w="2764" w:type="dxa"/>
          </w:tcPr>
          <w:p w:rsidR="00E7014E" w:rsidRPr="00344C51" w:rsidRDefault="00E7014E" w:rsidP="0001122B">
            <w:pPr>
              <w:pStyle w:val="KopjesVet"/>
              <w:rPr>
                <w:rFonts w:ascii="Plantin" w:hAnsi="Plantin"/>
                <w:sz w:val="18"/>
                <w:szCs w:val="18"/>
              </w:rPr>
            </w:pPr>
            <w:r w:rsidRPr="00344C51">
              <w:rPr>
                <w:rFonts w:ascii="Plantin" w:hAnsi="Plantin"/>
                <w:sz w:val="18"/>
                <w:szCs w:val="18"/>
              </w:rPr>
              <w:t>Tegenargumenten en kanttekeningen</w:t>
            </w:r>
          </w:p>
        </w:tc>
        <w:tc>
          <w:tcPr>
            <w:tcW w:w="7012" w:type="dxa"/>
            <w:gridSpan w:val="3"/>
          </w:tcPr>
          <w:p w:rsidR="00E7014E" w:rsidRPr="00B83632" w:rsidRDefault="00E7014E" w:rsidP="00DD1475">
            <w:pPr>
              <w:rPr>
                <w:rFonts w:cs="Arial"/>
              </w:rPr>
            </w:pPr>
            <w:r>
              <w:rPr>
                <w:rFonts w:cs="Arial"/>
              </w:rPr>
              <w:t>N.v.t. aangezien het beantwoording van schriftelijke vragen door het college betreft.</w:t>
            </w:r>
          </w:p>
        </w:tc>
      </w:tr>
      <w:tr w:rsidR="00E7014E" w:rsidRPr="00753BAE" w:rsidTr="00F43517">
        <w:trPr>
          <w:cantSplit/>
          <w:trHeight w:val="88"/>
        </w:trPr>
        <w:tc>
          <w:tcPr>
            <w:tcW w:w="9776" w:type="dxa"/>
            <w:gridSpan w:val="4"/>
          </w:tcPr>
          <w:p w:rsidR="00E7014E" w:rsidRPr="00EC05A2" w:rsidRDefault="00E7014E" w:rsidP="0001122B">
            <w:pPr>
              <w:rPr>
                <w:sz w:val="18"/>
                <w:szCs w:val="18"/>
              </w:rPr>
            </w:pPr>
          </w:p>
        </w:tc>
      </w:tr>
      <w:tr w:rsidR="00E7014E" w:rsidRPr="00753BAE" w:rsidTr="00F43517">
        <w:trPr>
          <w:trHeight w:val="88"/>
        </w:trPr>
        <w:tc>
          <w:tcPr>
            <w:tcW w:w="2764" w:type="dxa"/>
          </w:tcPr>
          <w:p w:rsidR="00E7014E" w:rsidRPr="00344C51" w:rsidRDefault="00E7014E" w:rsidP="0001122B">
            <w:pPr>
              <w:pStyle w:val="KopjesVet"/>
              <w:rPr>
                <w:rFonts w:ascii="Plantin" w:hAnsi="Plantin"/>
                <w:sz w:val="18"/>
                <w:szCs w:val="18"/>
              </w:rPr>
            </w:pPr>
            <w:r w:rsidRPr="00344C51">
              <w:rPr>
                <w:rFonts w:ascii="Plantin" w:hAnsi="Plantin"/>
                <w:sz w:val="18"/>
                <w:szCs w:val="18"/>
              </w:rPr>
              <w:t>Financiële middelen en effecten</w:t>
            </w:r>
          </w:p>
        </w:tc>
        <w:tc>
          <w:tcPr>
            <w:tcW w:w="7012" w:type="dxa"/>
            <w:gridSpan w:val="3"/>
          </w:tcPr>
          <w:p w:rsidR="00E7014E" w:rsidRPr="00B83632" w:rsidRDefault="00E7014E" w:rsidP="00DD1475">
            <w:pPr>
              <w:rPr>
                <w:rFonts w:cs="Arial"/>
              </w:rPr>
            </w:pPr>
            <w:r>
              <w:rPr>
                <w:rFonts w:cs="Arial"/>
              </w:rPr>
              <w:t>N.v.t. aangezien het beantwoording van schriftelijke vragen door het college betreft.</w:t>
            </w:r>
          </w:p>
        </w:tc>
      </w:tr>
      <w:tr w:rsidR="00E7014E" w:rsidRPr="00753BAE" w:rsidTr="00F43517">
        <w:trPr>
          <w:cantSplit/>
          <w:trHeight w:val="88"/>
        </w:trPr>
        <w:tc>
          <w:tcPr>
            <w:tcW w:w="9776" w:type="dxa"/>
            <w:gridSpan w:val="4"/>
          </w:tcPr>
          <w:p w:rsidR="00E7014E" w:rsidRPr="00EC05A2" w:rsidRDefault="00E7014E" w:rsidP="0001122B">
            <w:pPr>
              <w:rPr>
                <w:sz w:val="18"/>
                <w:szCs w:val="18"/>
              </w:rPr>
            </w:pPr>
          </w:p>
        </w:tc>
      </w:tr>
      <w:tr w:rsidR="00E7014E" w:rsidRPr="00753BAE" w:rsidTr="00F43517">
        <w:trPr>
          <w:trHeight w:val="88"/>
        </w:trPr>
        <w:tc>
          <w:tcPr>
            <w:tcW w:w="2764" w:type="dxa"/>
          </w:tcPr>
          <w:p w:rsidR="00E7014E" w:rsidRPr="00344C51" w:rsidRDefault="00E7014E" w:rsidP="0001122B">
            <w:pPr>
              <w:pStyle w:val="KopjesVet"/>
              <w:rPr>
                <w:rFonts w:ascii="Plantin" w:hAnsi="Plantin"/>
                <w:sz w:val="18"/>
                <w:szCs w:val="18"/>
              </w:rPr>
            </w:pPr>
            <w:r w:rsidRPr="00344C51">
              <w:rPr>
                <w:rFonts w:ascii="Plantin" w:hAnsi="Plantin"/>
                <w:sz w:val="18"/>
                <w:szCs w:val="18"/>
              </w:rPr>
              <w:t>Afstemming</w:t>
            </w:r>
          </w:p>
        </w:tc>
        <w:tc>
          <w:tcPr>
            <w:tcW w:w="7012" w:type="dxa"/>
            <w:gridSpan w:val="3"/>
          </w:tcPr>
          <w:p w:rsidR="00E7014E" w:rsidRPr="00B83632" w:rsidRDefault="00E7014E" w:rsidP="0001122B">
            <w:pPr>
              <w:rPr>
                <w:rFonts w:cs="Arial"/>
              </w:rPr>
            </w:pPr>
            <w:r w:rsidRPr="00802B9D">
              <w:rPr>
                <w:rFonts w:cs="Arial"/>
              </w:rPr>
              <w:t xml:space="preserve">De antwoordbrief is afgestemd </w:t>
            </w:r>
            <w:r w:rsidR="00E46E20">
              <w:rPr>
                <w:rFonts w:cs="Arial"/>
              </w:rPr>
              <w:t>binnen de afdeling Zorg en Welzijn en met het team Contract- en Leveranciersmanagement.</w:t>
            </w:r>
          </w:p>
        </w:tc>
      </w:tr>
      <w:tr w:rsidR="00E7014E" w:rsidRPr="00753BAE" w:rsidTr="00F43517">
        <w:trPr>
          <w:cantSplit/>
          <w:trHeight w:val="88"/>
        </w:trPr>
        <w:tc>
          <w:tcPr>
            <w:tcW w:w="9776" w:type="dxa"/>
            <w:gridSpan w:val="4"/>
          </w:tcPr>
          <w:p w:rsidR="00E7014E" w:rsidRPr="00EC05A2" w:rsidRDefault="00E7014E" w:rsidP="0001122B">
            <w:pPr>
              <w:rPr>
                <w:sz w:val="18"/>
                <w:szCs w:val="18"/>
              </w:rPr>
            </w:pPr>
          </w:p>
        </w:tc>
      </w:tr>
      <w:tr w:rsidR="00E7014E" w:rsidRPr="00753BAE" w:rsidTr="00F43517">
        <w:trPr>
          <w:trHeight w:val="88"/>
        </w:trPr>
        <w:tc>
          <w:tcPr>
            <w:tcW w:w="2764" w:type="dxa"/>
          </w:tcPr>
          <w:p w:rsidR="00E7014E" w:rsidRPr="00344C51" w:rsidRDefault="00E7014E" w:rsidP="0001122B">
            <w:pPr>
              <w:pStyle w:val="KopjesVet"/>
              <w:rPr>
                <w:rFonts w:ascii="Plantin" w:hAnsi="Plantin"/>
                <w:sz w:val="18"/>
                <w:szCs w:val="18"/>
              </w:rPr>
            </w:pPr>
            <w:r w:rsidRPr="00344C51">
              <w:rPr>
                <w:rFonts w:ascii="Plantin" w:hAnsi="Plantin"/>
                <w:sz w:val="18"/>
                <w:szCs w:val="18"/>
              </w:rPr>
              <w:t>Aanpak/Uitvoering</w:t>
            </w:r>
          </w:p>
        </w:tc>
        <w:tc>
          <w:tcPr>
            <w:tcW w:w="7012" w:type="dxa"/>
            <w:gridSpan w:val="3"/>
          </w:tcPr>
          <w:p w:rsidR="00E7014E" w:rsidRDefault="00E7014E" w:rsidP="0001122B">
            <w:r>
              <w:t>Verzenden antwoordbrief</w:t>
            </w:r>
          </w:p>
        </w:tc>
      </w:tr>
      <w:tr w:rsidR="00E7014E" w:rsidRPr="00753BAE" w:rsidTr="00F43517">
        <w:trPr>
          <w:cantSplit/>
          <w:trHeight w:val="88"/>
        </w:trPr>
        <w:tc>
          <w:tcPr>
            <w:tcW w:w="9776" w:type="dxa"/>
            <w:gridSpan w:val="4"/>
          </w:tcPr>
          <w:p w:rsidR="00E7014E" w:rsidRPr="00EC05A2" w:rsidRDefault="00E7014E" w:rsidP="0001122B">
            <w:pPr>
              <w:rPr>
                <w:sz w:val="18"/>
                <w:szCs w:val="18"/>
              </w:rPr>
            </w:pPr>
          </w:p>
        </w:tc>
      </w:tr>
      <w:tr w:rsidR="00E7014E" w:rsidRPr="00753BAE" w:rsidTr="00F43517">
        <w:trPr>
          <w:trHeight w:val="88"/>
        </w:trPr>
        <w:tc>
          <w:tcPr>
            <w:tcW w:w="2764" w:type="dxa"/>
          </w:tcPr>
          <w:p w:rsidR="00E7014E" w:rsidRPr="00344C51" w:rsidRDefault="00E7014E" w:rsidP="0001122B">
            <w:pPr>
              <w:pStyle w:val="KopjesVet"/>
              <w:rPr>
                <w:rFonts w:ascii="Plantin" w:hAnsi="Plantin"/>
                <w:sz w:val="18"/>
                <w:szCs w:val="18"/>
              </w:rPr>
            </w:pPr>
            <w:r w:rsidRPr="00344C51">
              <w:rPr>
                <w:rFonts w:ascii="Plantin" w:hAnsi="Plantin"/>
                <w:sz w:val="18"/>
                <w:szCs w:val="18"/>
              </w:rPr>
              <w:t>Communicatie (intern en extern)</w:t>
            </w:r>
          </w:p>
        </w:tc>
        <w:tc>
          <w:tcPr>
            <w:tcW w:w="7012" w:type="dxa"/>
            <w:gridSpan w:val="3"/>
          </w:tcPr>
          <w:p w:rsidR="00E7014E" w:rsidRPr="00B83632" w:rsidRDefault="00E7014E" w:rsidP="00DD1475">
            <w:pPr>
              <w:rPr>
                <w:rFonts w:cs="Arial"/>
              </w:rPr>
            </w:pPr>
            <w:r>
              <w:rPr>
                <w:rFonts w:cs="Arial"/>
              </w:rPr>
              <w:t>N.v.t. aangezien het beantwoording van schriftelijke vragen door het college betreft.</w:t>
            </w:r>
          </w:p>
        </w:tc>
      </w:tr>
    </w:tbl>
    <w:p w:rsidR="00EF7C39" w:rsidRDefault="00EF7C39" w:rsidP="0001122B"/>
    <w:p w:rsidR="00EF7C39" w:rsidRDefault="00EF7C39" w:rsidP="0001122B"/>
    <w:p w:rsidR="00EF7C39" w:rsidRDefault="00EF7C39" w:rsidP="0001122B">
      <w:pPr>
        <w:spacing w:line="276" w:lineRule="auto"/>
      </w:pPr>
      <w:r>
        <w:br w:type="page"/>
      </w:r>
    </w:p>
    <w:tbl>
      <w:tblPr>
        <w:tblW w:w="10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5215"/>
        <w:gridCol w:w="240"/>
        <w:gridCol w:w="2696"/>
      </w:tblGrid>
      <w:tr w:rsidR="00EF7C39" w:rsidRPr="00AA0235" w:rsidTr="000C4057">
        <w:trPr>
          <w:trHeight w:val="225"/>
        </w:trPr>
        <w:tc>
          <w:tcPr>
            <w:tcW w:w="7270" w:type="dxa"/>
            <w:gridSpan w:val="2"/>
          </w:tcPr>
          <w:p w:rsidR="00EF7C39" w:rsidRPr="00AA0235" w:rsidRDefault="00EF7C39" w:rsidP="0001122B">
            <w:pPr>
              <w:pStyle w:val="Kop1"/>
              <w:rPr>
                <w:rFonts w:ascii="Plantin" w:hAnsi="Plantin"/>
              </w:rPr>
            </w:pPr>
            <w:r>
              <w:rPr>
                <w:rFonts w:ascii="Plantin" w:hAnsi="Plantin"/>
                <w:sz w:val="28"/>
              </w:rPr>
              <w:lastRenderedPageBreak/>
              <w:t xml:space="preserve">Besluit </w:t>
            </w:r>
            <w:r w:rsidRPr="00AA0235">
              <w:rPr>
                <w:rFonts w:ascii="Plantin" w:hAnsi="Plantin"/>
                <w:sz w:val="28"/>
              </w:rPr>
              <w:t>Burgemeester en Wethouders</w:t>
            </w:r>
            <w:r w:rsidRPr="00AA0235">
              <w:rPr>
                <w:rFonts w:ascii="Plantin" w:hAnsi="Plantin"/>
              </w:rPr>
              <w:t xml:space="preserve"> </w:t>
            </w:r>
          </w:p>
          <w:p w:rsidR="00EF7C39" w:rsidRPr="00B07ACE" w:rsidRDefault="00EF7C39" w:rsidP="0001122B">
            <w:pPr>
              <w:pStyle w:val="Kop1"/>
              <w:rPr>
                <w:rFonts w:ascii="Plantin" w:hAnsi="Plantin"/>
                <w:b w:val="0"/>
                <w:i/>
                <w:sz w:val="20"/>
              </w:rPr>
            </w:pPr>
            <w:r w:rsidRPr="00AA0235">
              <w:rPr>
                <w:rFonts w:ascii="Plantin" w:hAnsi="Plantin"/>
                <w:b w:val="0"/>
              </w:rPr>
              <w:t>Besluit</w:t>
            </w:r>
            <w:r w:rsidR="00B07ACE">
              <w:rPr>
                <w:rFonts w:ascii="Plantin" w:hAnsi="Plantin"/>
                <w:b w:val="0"/>
              </w:rPr>
              <w:t xml:space="preserve"> </w:t>
            </w:r>
            <w:r w:rsidR="00E074F1">
              <w:rPr>
                <w:rFonts w:ascii="Plantin" w:hAnsi="Plantin"/>
                <w:b w:val="0"/>
              </w:rPr>
              <w:t xml:space="preserve">  </w:t>
            </w:r>
            <w:r w:rsidR="00695177">
              <w:rPr>
                <w:rFonts w:ascii="Plantin" w:hAnsi="Plantin"/>
                <w:b w:val="0"/>
                <w:i/>
                <w:sz w:val="20"/>
              </w:rPr>
              <w:t xml:space="preserve">(in te vullen door </w:t>
            </w:r>
            <w:r w:rsidR="0009797E">
              <w:rPr>
                <w:rFonts w:ascii="Plantin" w:hAnsi="Plantin"/>
                <w:b w:val="0"/>
                <w:i/>
                <w:sz w:val="20"/>
              </w:rPr>
              <w:t>Bureau A</w:t>
            </w:r>
            <w:r w:rsidR="00B07ACE" w:rsidRPr="00B07ACE">
              <w:rPr>
                <w:rFonts w:ascii="Plantin" w:hAnsi="Plantin"/>
                <w:b w:val="0"/>
                <w:i/>
                <w:sz w:val="20"/>
              </w:rPr>
              <w:t>genda)</w:t>
            </w:r>
          </w:p>
          <w:p w:rsidR="00EF7C39" w:rsidRPr="00AA0235" w:rsidRDefault="00EF7C39" w:rsidP="0001122B">
            <w:pPr>
              <w:pStyle w:val="Koptekst"/>
              <w:tabs>
                <w:tab w:val="clear" w:pos="4536"/>
                <w:tab w:val="clear" w:pos="9072"/>
              </w:tabs>
            </w:pPr>
          </w:p>
        </w:tc>
        <w:tc>
          <w:tcPr>
            <w:tcW w:w="240" w:type="dxa"/>
          </w:tcPr>
          <w:p w:rsidR="00EF7C39" w:rsidRPr="00AA0235" w:rsidRDefault="00EF7C39" w:rsidP="0001122B"/>
        </w:tc>
        <w:tc>
          <w:tcPr>
            <w:tcW w:w="2696" w:type="dxa"/>
            <w:tcBorders>
              <w:bottom w:val="single" w:sz="4" w:space="0" w:color="auto"/>
            </w:tcBorders>
          </w:tcPr>
          <w:p w:rsidR="00EF7C39" w:rsidRPr="00AA0235" w:rsidRDefault="00EF7C39" w:rsidP="0001122B">
            <w:pPr>
              <w:spacing w:line="240" w:lineRule="exact"/>
              <w:ind w:right="-46"/>
              <w:rPr>
                <w:sz w:val="15"/>
              </w:rPr>
            </w:pPr>
          </w:p>
          <w:bookmarkStart w:id="6" w:name="v5e"/>
          <w:p w:rsidR="00EF7C39" w:rsidRPr="00133D0A" w:rsidRDefault="00EF7C39" w:rsidP="0001122B">
            <w:pPr>
              <w:spacing w:line="240" w:lineRule="exact"/>
              <w:ind w:right="-46"/>
              <w:rPr>
                <w:sz w:val="15"/>
                <w:szCs w:val="15"/>
              </w:rPr>
            </w:pPr>
            <w:r w:rsidRPr="00133D0A">
              <w:rPr>
                <w:sz w:val="15"/>
                <w:szCs w:val="15"/>
              </w:rPr>
              <w:fldChar w:fldCharType="begin">
                <w:ffData>
                  <w:name w:val="v5e"/>
                  <w:enabled/>
                  <w:calcOnExit w:val="0"/>
                  <w:textInput>
                    <w:default w:val="Verseon"/>
                  </w:textInput>
                </w:ffData>
              </w:fldChar>
            </w:r>
            <w:r w:rsidRPr="00133D0A">
              <w:rPr>
                <w:sz w:val="15"/>
                <w:szCs w:val="15"/>
              </w:rPr>
              <w:instrText xml:space="preserve"> FORMTEXT </w:instrText>
            </w:r>
            <w:r w:rsidRPr="00133D0A">
              <w:rPr>
                <w:sz w:val="15"/>
                <w:szCs w:val="15"/>
              </w:rPr>
            </w:r>
            <w:r w:rsidRPr="00133D0A">
              <w:rPr>
                <w:sz w:val="15"/>
                <w:szCs w:val="15"/>
              </w:rPr>
              <w:fldChar w:fldCharType="separate"/>
            </w:r>
            <w:r w:rsidRPr="00133D0A">
              <w:rPr>
                <w:noProof/>
                <w:sz w:val="15"/>
                <w:szCs w:val="15"/>
              </w:rPr>
              <w:t>Verseon</w:t>
            </w:r>
            <w:r w:rsidRPr="00133D0A">
              <w:rPr>
                <w:sz w:val="15"/>
                <w:szCs w:val="15"/>
              </w:rPr>
              <w:fldChar w:fldCharType="end"/>
            </w:r>
            <w:bookmarkEnd w:id="6"/>
            <w:r w:rsidRPr="00133D0A">
              <w:rPr>
                <w:sz w:val="15"/>
                <w:szCs w:val="15"/>
              </w:rPr>
              <w:t xml:space="preserve"> </w:t>
            </w:r>
          </w:p>
          <w:p w:rsidR="00EF7C39" w:rsidRPr="00133D0A" w:rsidRDefault="00EF7C39" w:rsidP="0001122B">
            <w:pPr>
              <w:spacing w:line="240" w:lineRule="exact"/>
              <w:ind w:right="-46"/>
              <w:rPr>
                <w:sz w:val="15"/>
                <w:szCs w:val="15"/>
              </w:rPr>
            </w:pPr>
          </w:p>
          <w:p w:rsidR="00EF7C39" w:rsidRPr="00AA0235" w:rsidRDefault="00EF7C39" w:rsidP="0001122B">
            <w:pPr>
              <w:pStyle w:val="kopjes"/>
              <w:rPr>
                <w:rFonts w:ascii="Plantin" w:hAnsi="Plantin"/>
              </w:rPr>
            </w:pPr>
          </w:p>
        </w:tc>
      </w:tr>
      <w:tr w:rsidR="00EF7C39" w:rsidRPr="00753BAE" w:rsidTr="000C4057">
        <w:trPr>
          <w:cantSplit/>
          <w:trHeight w:val="124"/>
        </w:trPr>
        <w:tc>
          <w:tcPr>
            <w:tcW w:w="10206" w:type="dxa"/>
            <w:gridSpan w:val="4"/>
            <w:tcBorders>
              <w:top w:val="single" w:sz="4" w:space="0" w:color="auto"/>
            </w:tcBorders>
          </w:tcPr>
          <w:p w:rsidR="00EF7C39" w:rsidRPr="00753BAE" w:rsidRDefault="00EF7C39" w:rsidP="0001122B">
            <w:pPr>
              <w:pStyle w:val="kopjes"/>
              <w:rPr>
                <w:rFonts w:ascii="Plantin" w:hAnsi="Plantin"/>
              </w:rPr>
            </w:pPr>
          </w:p>
        </w:tc>
      </w:tr>
      <w:tr w:rsidR="00EF7C39" w:rsidRPr="00753BAE" w:rsidTr="000C4057">
        <w:trPr>
          <w:cantSplit/>
          <w:trHeight w:val="242"/>
        </w:trPr>
        <w:tc>
          <w:tcPr>
            <w:tcW w:w="2055" w:type="dxa"/>
          </w:tcPr>
          <w:p w:rsidR="00EF7C39" w:rsidRPr="00753BAE" w:rsidRDefault="00EF7C39" w:rsidP="0001122B">
            <w:pPr>
              <w:pStyle w:val="KopjesVet"/>
              <w:rPr>
                <w:rFonts w:ascii="Plantin" w:hAnsi="Plantin"/>
              </w:rPr>
            </w:pPr>
            <w:r w:rsidRPr="00753BAE">
              <w:rPr>
                <w:rFonts w:ascii="Plantin" w:hAnsi="Plantin"/>
              </w:rPr>
              <w:t>Vergaderdatum</w:t>
            </w:r>
          </w:p>
        </w:tc>
        <w:tc>
          <w:tcPr>
            <w:tcW w:w="8151" w:type="dxa"/>
            <w:gridSpan w:val="3"/>
          </w:tcPr>
          <w:p w:rsidR="00EF7C39" w:rsidRPr="00E806B4" w:rsidRDefault="00B31506" w:rsidP="0001122B">
            <w:r>
              <w:t>12 maart 2019</w:t>
            </w:r>
          </w:p>
        </w:tc>
      </w:tr>
      <w:tr w:rsidR="00EF7C39" w:rsidRPr="00753BAE" w:rsidTr="000C4057">
        <w:trPr>
          <w:cantSplit/>
          <w:trHeight w:val="225"/>
        </w:trPr>
        <w:tc>
          <w:tcPr>
            <w:tcW w:w="2055" w:type="dxa"/>
          </w:tcPr>
          <w:p w:rsidR="00EF7C39" w:rsidRPr="00753BAE" w:rsidRDefault="00EF7C39" w:rsidP="0001122B">
            <w:pPr>
              <w:pStyle w:val="KopjesVet"/>
              <w:rPr>
                <w:rFonts w:ascii="Plantin" w:hAnsi="Plantin"/>
              </w:rPr>
            </w:pPr>
          </w:p>
        </w:tc>
        <w:tc>
          <w:tcPr>
            <w:tcW w:w="8151" w:type="dxa"/>
            <w:gridSpan w:val="3"/>
          </w:tcPr>
          <w:p w:rsidR="00EF7C39" w:rsidRPr="00753BAE" w:rsidRDefault="00EF7C39" w:rsidP="0001122B"/>
        </w:tc>
      </w:tr>
      <w:tr w:rsidR="00EF7C39" w:rsidRPr="00753BAE" w:rsidTr="000C4057">
        <w:trPr>
          <w:trHeight w:val="250"/>
        </w:trPr>
        <w:tc>
          <w:tcPr>
            <w:tcW w:w="2055" w:type="dxa"/>
          </w:tcPr>
          <w:p w:rsidR="00EF7C39" w:rsidRPr="00753BAE" w:rsidRDefault="00EF7C39" w:rsidP="0001122B">
            <w:pPr>
              <w:pStyle w:val="KopjesVet"/>
              <w:rPr>
                <w:rFonts w:ascii="Plantin" w:hAnsi="Plantin"/>
              </w:rPr>
            </w:pPr>
            <w:r w:rsidRPr="00753BAE">
              <w:rPr>
                <w:rFonts w:ascii="Plantin" w:hAnsi="Plantin"/>
              </w:rPr>
              <w:t>B en W besluit</w:t>
            </w:r>
          </w:p>
        </w:tc>
        <w:tc>
          <w:tcPr>
            <w:tcW w:w="8151" w:type="dxa"/>
            <w:gridSpan w:val="3"/>
          </w:tcPr>
          <w:p w:rsidR="00646CFD" w:rsidRDefault="00B31506" w:rsidP="0001122B">
            <w:pPr>
              <w:pStyle w:val="Geenafstand"/>
              <w:rPr>
                <w:b/>
              </w:rPr>
            </w:pPr>
            <w:r w:rsidRPr="00B31506">
              <w:rPr>
                <w:b/>
              </w:rPr>
              <w:t>Beantwoording schriftelijke vragen van de PVV over Thuiszorgorganisatie Joost Zorgt failliet verklaard</w:t>
            </w:r>
          </w:p>
          <w:p w:rsidR="00B31506" w:rsidRPr="00E806B4" w:rsidRDefault="00B31506" w:rsidP="0001122B">
            <w:pPr>
              <w:pStyle w:val="Geenafstand"/>
            </w:pPr>
          </w:p>
          <w:p w:rsidR="00646CFD" w:rsidRPr="00E806B4" w:rsidRDefault="00646CFD" w:rsidP="0001122B">
            <w:pPr>
              <w:pStyle w:val="Geenafstand"/>
            </w:pPr>
            <w:r w:rsidRPr="00E806B4">
              <w:t>Het college besluit:</w:t>
            </w:r>
          </w:p>
          <w:p w:rsidR="00646CFD" w:rsidRPr="00E806B4" w:rsidRDefault="00984161" w:rsidP="0001122B">
            <w:pPr>
              <w:pStyle w:val="Geenafstand"/>
            </w:pPr>
            <w:r w:rsidRPr="004A41E8">
              <w:t xml:space="preserve">In te stemmen met de antwoordbrief aan </w:t>
            </w:r>
            <w:r>
              <w:t>de PVV over Thuiszorgorganisatie Joost Zorgt failliet verklaard.</w:t>
            </w:r>
          </w:p>
          <w:p w:rsidR="00E806B4" w:rsidRDefault="00E806B4" w:rsidP="0001122B">
            <w:pPr>
              <w:pStyle w:val="Geenafstand"/>
            </w:pPr>
            <w:bookmarkStart w:id="7" w:name="_GoBack"/>
            <w:bookmarkEnd w:id="7"/>
          </w:p>
          <w:p w:rsidR="00E806B4" w:rsidRPr="00E806B4" w:rsidRDefault="00E806B4" w:rsidP="0001122B">
            <w:pPr>
              <w:pStyle w:val="Geenafstand"/>
            </w:pPr>
          </w:p>
          <w:p w:rsidR="00646CFD" w:rsidRPr="00E806B4" w:rsidRDefault="00646CFD" w:rsidP="0001122B">
            <w:pPr>
              <w:pStyle w:val="Geenafstand"/>
            </w:pPr>
            <w:r w:rsidRPr="00E806B4">
              <w:t>Aldus vast</w:t>
            </w:r>
            <w:r w:rsidR="00E806B4">
              <w:t>gesteld in het college van Ben</w:t>
            </w:r>
            <w:r w:rsidRPr="00E806B4">
              <w:t xml:space="preserve">W d.d. </w:t>
            </w:r>
            <w:r w:rsidR="00B31506">
              <w:t>12 maart 2019</w:t>
            </w:r>
          </w:p>
          <w:p w:rsidR="00646CFD" w:rsidRPr="00753BAE" w:rsidRDefault="00646CFD" w:rsidP="0001122B">
            <w:pPr>
              <w:ind w:left="360" w:hanging="288"/>
            </w:pPr>
          </w:p>
        </w:tc>
      </w:tr>
      <w:tr w:rsidR="00EF7C39" w:rsidRPr="00753BAE" w:rsidTr="000C4057">
        <w:trPr>
          <w:cantSplit/>
          <w:trHeight w:val="342"/>
        </w:trPr>
        <w:tc>
          <w:tcPr>
            <w:tcW w:w="10206" w:type="dxa"/>
            <w:gridSpan w:val="4"/>
          </w:tcPr>
          <w:p w:rsidR="00EF7C39" w:rsidRPr="00753BAE" w:rsidRDefault="00EF7C39" w:rsidP="0001122B">
            <w:pPr>
              <w:pStyle w:val="kopjes"/>
              <w:rPr>
                <w:rFonts w:ascii="Plantin" w:hAnsi="Plantin"/>
              </w:rPr>
            </w:pPr>
          </w:p>
        </w:tc>
      </w:tr>
    </w:tbl>
    <w:p w:rsidR="00EF7C39" w:rsidRPr="00EC05A2" w:rsidRDefault="00EF7C39" w:rsidP="0001122B">
      <w:pPr>
        <w:spacing w:line="276" w:lineRule="auto"/>
      </w:pPr>
    </w:p>
    <w:p w:rsidR="00EF7C39" w:rsidRPr="00EC05A2" w:rsidRDefault="00EF7C39" w:rsidP="0001122B">
      <w:pPr>
        <w:spacing w:line="276" w:lineRule="auto"/>
      </w:pPr>
    </w:p>
    <w:p w:rsidR="00E553E5" w:rsidRPr="00EC05A2" w:rsidRDefault="00E553E5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EC05A2" w:rsidRDefault="000B0B01" w:rsidP="0001122B"/>
    <w:p w:rsidR="000B0B01" w:rsidRPr="0009797E" w:rsidRDefault="000B0B01" w:rsidP="0001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9797E">
        <w:rPr>
          <w:i/>
        </w:rPr>
        <w:t>Indien van toepassing bij gewijzigd besluit (enkel voor digitale publicatie)</w:t>
      </w:r>
    </w:p>
    <w:p w:rsidR="000B0B01" w:rsidRPr="00EC05A2" w:rsidRDefault="000B0B01" w:rsidP="0001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0B0B01" w:rsidRPr="00EC05A2" w:rsidRDefault="000B0B01" w:rsidP="0001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C05A2">
        <w:t xml:space="preserve">Aangepaste </w:t>
      </w:r>
      <w:r w:rsidR="0009797E">
        <w:t>Publiekssamenvatting</w:t>
      </w:r>
    </w:p>
    <w:p w:rsidR="000B0B01" w:rsidRDefault="000B0B01" w:rsidP="0001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0B0B01" w:rsidRDefault="000B0B01" w:rsidP="0001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</w:p>
    <w:sectPr w:rsidR="000B0B01" w:rsidSect="00714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8C7" w:rsidRDefault="00CF7F30">
      <w:r>
        <w:separator/>
      </w:r>
    </w:p>
  </w:endnote>
  <w:endnote w:type="continuationSeparator" w:id="0">
    <w:p w:rsidR="002E38C7" w:rsidRDefault="00CF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77" w:rsidRDefault="00350A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31FE" w:rsidRDefault="00413025" w:rsidP="00A92EFD">
    <w:pPr>
      <w:pStyle w:val="Voettekst"/>
      <w:tabs>
        <w:tab w:val="left" w:pos="6096"/>
        <w:tab w:val="left" w:pos="7655"/>
        <w:tab w:val="left" w:pos="7797"/>
      </w:tabs>
      <w:ind w:right="1"/>
      <w:jc w:val="right"/>
    </w:pPr>
    <w:r>
      <w:rPr>
        <w:sz w:val="14"/>
      </w:rPr>
      <w:t xml:space="preserve">                                                                                                  </w:t>
    </w:r>
    <w:r w:rsidR="00A92EFD">
      <w:rPr>
        <w:sz w:val="14"/>
      </w:rPr>
      <w:t xml:space="preserve">                </w:t>
    </w:r>
    <w:r>
      <w:rPr>
        <w:sz w:val="14"/>
      </w:rPr>
      <w:t xml:space="preserve">                                                   </w:t>
    </w:r>
    <w:r w:rsidR="00A92EFD">
      <w:rPr>
        <w:sz w:val="14"/>
      </w:rPr>
      <w:t xml:space="preserve">    </w:t>
    </w:r>
    <w:r w:rsidR="00A92EFD">
      <w:rPr>
        <w:sz w:val="14"/>
      </w:rPr>
      <w:object w:dxaOrig="3151" w:dyaOrig="11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64.05pt;height:57.6pt" fillcolor="window">
          <v:imagedata r:id="rId1" o:title=""/>
        </v:shape>
        <o:OLEObject Type="Embed" ProgID="Word.Picture.8" ShapeID="_x0000_i1025" DrawAspect="Content" ObjectID="_1613891987" r:id="rId2"/>
      </w:object>
    </w:r>
    <w:r>
      <w:rPr>
        <w:sz w:val="14"/>
      </w:rPr>
      <w:t xml:space="preserve"> </w:t>
    </w:r>
    <w:r w:rsidR="00A92EFD">
      <w:rPr>
        <w:sz w:val="14"/>
      </w:rPr>
      <w:t xml:space="preserve">                       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77" w:rsidRDefault="00350A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8C7" w:rsidRDefault="00CF7F30">
      <w:r>
        <w:separator/>
      </w:r>
    </w:p>
  </w:footnote>
  <w:footnote w:type="continuationSeparator" w:id="0">
    <w:p w:rsidR="002E38C7" w:rsidRDefault="00CF7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77" w:rsidRDefault="00350A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77" w:rsidRDefault="00350A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77" w:rsidRDefault="00350A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1BF"/>
    <w:multiLevelType w:val="hybridMultilevel"/>
    <w:tmpl w:val="59DA7066"/>
    <w:lvl w:ilvl="0" w:tplc="A050C5F8">
      <w:start w:val="10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C27C1"/>
    <w:multiLevelType w:val="hybridMultilevel"/>
    <w:tmpl w:val="ADB4628A"/>
    <w:lvl w:ilvl="0" w:tplc="0020419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40E5B"/>
    <w:multiLevelType w:val="hybridMultilevel"/>
    <w:tmpl w:val="58FE93C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287B00"/>
    <w:multiLevelType w:val="hybridMultilevel"/>
    <w:tmpl w:val="C31EDAE8"/>
    <w:lvl w:ilvl="0" w:tplc="592A1F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C3E70"/>
    <w:multiLevelType w:val="hybridMultilevel"/>
    <w:tmpl w:val="177A190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F49D8"/>
    <w:multiLevelType w:val="hybridMultilevel"/>
    <w:tmpl w:val="72FEE8FE"/>
    <w:lvl w:ilvl="0" w:tplc="1988FE8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1102DD"/>
    <w:multiLevelType w:val="hybridMultilevel"/>
    <w:tmpl w:val="0D64FAC4"/>
    <w:lvl w:ilvl="0" w:tplc="1988FE8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A4351"/>
    <w:multiLevelType w:val="hybridMultilevel"/>
    <w:tmpl w:val="8CA88C1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AB2A45"/>
    <w:multiLevelType w:val="hybridMultilevel"/>
    <w:tmpl w:val="C82030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828E8"/>
    <w:multiLevelType w:val="hybridMultilevel"/>
    <w:tmpl w:val="5D089172"/>
    <w:lvl w:ilvl="0" w:tplc="3866F7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2C40AE"/>
    <w:multiLevelType w:val="hybridMultilevel"/>
    <w:tmpl w:val="34F0535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C0380"/>
    <w:multiLevelType w:val="hybridMultilevel"/>
    <w:tmpl w:val="634E0C0E"/>
    <w:lvl w:ilvl="0" w:tplc="3F04CA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9"/>
  </w:num>
  <w:num w:numId="8">
    <w:abstractNumId w:val="5"/>
  </w:num>
  <w:num w:numId="9">
    <w:abstractNumId w:val="10"/>
  </w:num>
  <w:num w:numId="10">
    <w:abstractNumId w:val="6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C39"/>
    <w:rsid w:val="0001122B"/>
    <w:rsid w:val="0003385B"/>
    <w:rsid w:val="0004426E"/>
    <w:rsid w:val="00091F68"/>
    <w:rsid w:val="0009797E"/>
    <w:rsid w:val="000B0B01"/>
    <w:rsid w:val="000B4E2D"/>
    <w:rsid w:val="000C4057"/>
    <w:rsid w:val="000D33E5"/>
    <w:rsid w:val="00114F15"/>
    <w:rsid w:val="00123FDD"/>
    <w:rsid w:val="00133D0A"/>
    <w:rsid w:val="0015120B"/>
    <w:rsid w:val="001A2BD9"/>
    <w:rsid w:val="001A4606"/>
    <w:rsid w:val="00200675"/>
    <w:rsid w:val="002052F1"/>
    <w:rsid w:val="00273FB1"/>
    <w:rsid w:val="002E38C7"/>
    <w:rsid w:val="0030383B"/>
    <w:rsid w:val="0030627D"/>
    <w:rsid w:val="00326988"/>
    <w:rsid w:val="00344C51"/>
    <w:rsid w:val="00347FCF"/>
    <w:rsid w:val="00350A77"/>
    <w:rsid w:val="00372EBE"/>
    <w:rsid w:val="003755FF"/>
    <w:rsid w:val="00376F8D"/>
    <w:rsid w:val="003779ED"/>
    <w:rsid w:val="003D32C1"/>
    <w:rsid w:val="003D4D7A"/>
    <w:rsid w:val="003E7156"/>
    <w:rsid w:val="00413025"/>
    <w:rsid w:val="004167E8"/>
    <w:rsid w:val="00466485"/>
    <w:rsid w:val="00476B6C"/>
    <w:rsid w:val="004F053D"/>
    <w:rsid w:val="00532877"/>
    <w:rsid w:val="00597885"/>
    <w:rsid w:val="005A281A"/>
    <w:rsid w:val="00611FD8"/>
    <w:rsid w:val="00646CFD"/>
    <w:rsid w:val="00663972"/>
    <w:rsid w:val="0068395B"/>
    <w:rsid w:val="006850A5"/>
    <w:rsid w:val="00695177"/>
    <w:rsid w:val="006A71A0"/>
    <w:rsid w:val="00714D6E"/>
    <w:rsid w:val="0073207F"/>
    <w:rsid w:val="0077324E"/>
    <w:rsid w:val="007B224F"/>
    <w:rsid w:val="00803E4D"/>
    <w:rsid w:val="00814E86"/>
    <w:rsid w:val="00842FDA"/>
    <w:rsid w:val="00852571"/>
    <w:rsid w:val="00882ABE"/>
    <w:rsid w:val="00887DE4"/>
    <w:rsid w:val="008B692E"/>
    <w:rsid w:val="008C6AEB"/>
    <w:rsid w:val="00902E2A"/>
    <w:rsid w:val="00956886"/>
    <w:rsid w:val="00963CE6"/>
    <w:rsid w:val="00980472"/>
    <w:rsid w:val="00984161"/>
    <w:rsid w:val="009B6798"/>
    <w:rsid w:val="009E5B07"/>
    <w:rsid w:val="00A01C57"/>
    <w:rsid w:val="00A218DA"/>
    <w:rsid w:val="00A3244B"/>
    <w:rsid w:val="00A849C7"/>
    <w:rsid w:val="00A91989"/>
    <w:rsid w:val="00A92EFD"/>
    <w:rsid w:val="00A94332"/>
    <w:rsid w:val="00AB65FB"/>
    <w:rsid w:val="00B05668"/>
    <w:rsid w:val="00B07ACE"/>
    <w:rsid w:val="00B31506"/>
    <w:rsid w:val="00B4473D"/>
    <w:rsid w:val="00B46420"/>
    <w:rsid w:val="00B83632"/>
    <w:rsid w:val="00B97D0D"/>
    <w:rsid w:val="00BB4868"/>
    <w:rsid w:val="00BE57CA"/>
    <w:rsid w:val="00C11069"/>
    <w:rsid w:val="00C14B40"/>
    <w:rsid w:val="00C20633"/>
    <w:rsid w:val="00C43470"/>
    <w:rsid w:val="00C52FAD"/>
    <w:rsid w:val="00C614EA"/>
    <w:rsid w:val="00C653A0"/>
    <w:rsid w:val="00CF7F30"/>
    <w:rsid w:val="00D006FC"/>
    <w:rsid w:val="00D354FD"/>
    <w:rsid w:val="00D47B24"/>
    <w:rsid w:val="00D60B50"/>
    <w:rsid w:val="00D92FD2"/>
    <w:rsid w:val="00DA31E3"/>
    <w:rsid w:val="00DA3C27"/>
    <w:rsid w:val="00DA4156"/>
    <w:rsid w:val="00E074F1"/>
    <w:rsid w:val="00E17DAB"/>
    <w:rsid w:val="00E320C3"/>
    <w:rsid w:val="00E46E20"/>
    <w:rsid w:val="00E54EAB"/>
    <w:rsid w:val="00E553E5"/>
    <w:rsid w:val="00E6780D"/>
    <w:rsid w:val="00E7014E"/>
    <w:rsid w:val="00E806B4"/>
    <w:rsid w:val="00E84D78"/>
    <w:rsid w:val="00EC05A2"/>
    <w:rsid w:val="00EC6060"/>
    <w:rsid w:val="00EF7C39"/>
    <w:rsid w:val="00F14FB0"/>
    <w:rsid w:val="00F231D9"/>
    <w:rsid w:val="00F4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  <w14:docId w14:val="59C5DC8A"/>
  <w15:docId w15:val="{096EA3CA-0F29-405B-B4D6-4B4332BD4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EF7C39"/>
    <w:pPr>
      <w:spacing w:after="0" w:line="240" w:lineRule="auto"/>
    </w:pPr>
    <w:rPr>
      <w:rFonts w:ascii="Plantin" w:eastAsia="Times New Roman" w:hAnsi="Plantin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EF7C39"/>
    <w:pPr>
      <w:keepNext/>
      <w:outlineLvl w:val="0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EF7C39"/>
    <w:rPr>
      <w:rFonts w:ascii="Arial" w:eastAsia="Times New Roman" w:hAnsi="Arial" w:cs="Times New Roman"/>
      <w:b/>
      <w:szCs w:val="20"/>
      <w:lang w:eastAsia="nl-NL"/>
    </w:rPr>
  </w:style>
  <w:style w:type="paragraph" w:customStyle="1" w:styleId="kopjes">
    <w:name w:val="kopjes"/>
    <w:basedOn w:val="Standaard"/>
    <w:rsid w:val="00EF7C39"/>
    <w:rPr>
      <w:rFonts w:ascii="Arial" w:hAnsi="Arial"/>
      <w:sz w:val="15"/>
    </w:rPr>
  </w:style>
  <w:style w:type="paragraph" w:customStyle="1" w:styleId="KopjesVet">
    <w:name w:val="KopjesVet"/>
    <w:basedOn w:val="kopjes"/>
    <w:rsid w:val="00EF7C39"/>
    <w:rPr>
      <w:b/>
    </w:rPr>
  </w:style>
  <w:style w:type="paragraph" w:styleId="Voettekst">
    <w:name w:val="footer"/>
    <w:basedOn w:val="Standaard"/>
    <w:link w:val="VoettekstChar"/>
    <w:rsid w:val="00EF7C3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EF7C39"/>
    <w:rPr>
      <w:rFonts w:ascii="Plantin" w:eastAsia="Times New Roman" w:hAnsi="Plantin" w:cs="Times New Roman"/>
      <w:sz w:val="20"/>
      <w:szCs w:val="20"/>
      <w:lang w:eastAsia="nl-NL"/>
    </w:rPr>
  </w:style>
  <w:style w:type="paragraph" w:styleId="Tekstopmerking">
    <w:name w:val="annotation text"/>
    <w:basedOn w:val="Standaard"/>
    <w:link w:val="TekstopmerkingChar"/>
    <w:semiHidden/>
    <w:rsid w:val="00EF7C39"/>
  </w:style>
  <w:style w:type="character" w:customStyle="1" w:styleId="TekstopmerkingChar">
    <w:name w:val="Tekst opmerking Char"/>
    <w:basedOn w:val="Standaardalinea-lettertype"/>
    <w:link w:val="Tekstopmerking"/>
    <w:semiHidden/>
    <w:rsid w:val="00EF7C39"/>
    <w:rPr>
      <w:rFonts w:ascii="Plantin" w:eastAsia="Times New Roman" w:hAnsi="Plantin" w:cs="Times New Roman"/>
      <w:sz w:val="20"/>
      <w:szCs w:val="20"/>
      <w:lang w:eastAsia="nl-NL"/>
    </w:rPr>
  </w:style>
  <w:style w:type="paragraph" w:styleId="Koptekst">
    <w:name w:val="header"/>
    <w:basedOn w:val="Standaard"/>
    <w:link w:val="KoptekstChar"/>
    <w:rsid w:val="00EF7C3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F7C39"/>
    <w:rPr>
      <w:rFonts w:ascii="Plantin" w:eastAsia="Times New Roman" w:hAnsi="Planti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A281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A281A"/>
    <w:rPr>
      <w:rFonts w:ascii="Tahoma" w:eastAsia="Times New Roman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963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A31E3"/>
    <w:pPr>
      <w:ind w:left="720"/>
      <w:contextualSpacing/>
    </w:pPr>
  </w:style>
  <w:style w:type="paragraph" w:styleId="Geenafstand">
    <w:name w:val="No Spacing"/>
    <w:uiPriority w:val="1"/>
    <w:qFormat/>
    <w:rsid w:val="00646CFD"/>
    <w:pPr>
      <w:spacing w:after="0" w:line="240" w:lineRule="auto"/>
    </w:pPr>
    <w:rPr>
      <w:rFonts w:ascii="Plantin" w:eastAsia="Times New Roman" w:hAnsi="Plantin" w:cs="Times New Roman"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123F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272B7-60B0-4D9A-B898-A9D8B0B5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2533587C.dotm</Template>
  <TotalTime>6</TotalTime>
  <Pages>3</Pages>
  <Words>451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Eshuis JA (Jurgen)</dc:creator>
  <cp:lastModifiedBy>Ruiter I de (Ilma)</cp:lastModifiedBy>
  <cp:revision>4</cp:revision>
  <cp:lastPrinted>2017-01-13T10:04:00Z</cp:lastPrinted>
  <dcterms:created xsi:type="dcterms:W3CDTF">2019-03-05T11:28:00Z</dcterms:created>
  <dcterms:modified xsi:type="dcterms:W3CDTF">2019-03-12T09:33:00Z</dcterms:modified>
</cp:coreProperties>
</file>