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C107C" w14:textId="77777777" w:rsidR="00EF7C39" w:rsidRDefault="00EF7C39" w:rsidP="001E63C1">
      <w:pPr>
        <w:spacing w:line="276" w:lineRule="auto"/>
      </w:pPr>
    </w:p>
    <w:tbl>
      <w:tblPr>
        <w:tblW w:w="10155" w:type="dxa"/>
        <w:tblLayout w:type="fixed"/>
        <w:tblCellMar>
          <w:left w:w="70" w:type="dxa"/>
          <w:right w:w="70" w:type="dxa"/>
        </w:tblCellMar>
        <w:tblLook w:val="0000" w:firstRow="0" w:lastRow="0" w:firstColumn="0" w:lastColumn="0" w:noHBand="0" w:noVBand="0"/>
      </w:tblPr>
      <w:tblGrid>
        <w:gridCol w:w="2905"/>
        <w:gridCol w:w="2115"/>
        <w:gridCol w:w="180"/>
        <w:gridCol w:w="1110"/>
        <w:gridCol w:w="600"/>
        <w:gridCol w:w="180"/>
        <w:gridCol w:w="364"/>
        <w:gridCol w:w="180"/>
        <w:gridCol w:w="2521"/>
      </w:tblGrid>
      <w:tr w:rsidR="00F14FB0" w:rsidRPr="00AA0235" w14:paraId="69ED6035" w14:textId="77777777" w:rsidTr="001A6C99">
        <w:trPr>
          <w:trHeight w:val="225"/>
        </w:trPr>
        <w:tc>
          <w:tcPr>
            <w:tcW w:w="7634" w:type="dxa"/>
            <w:gridSpan w:val="8"/>
          </w:tcPr>
          <w:p w14:paraId="7E211F56" w14:textId="77777777" w:rsidR="00F14FB0" w:rsidRPr="00AA0235" w:rsidRDefault="00F14FB0" w:rsidP="001E63C1">
            <w:pPr>
              <w:pStyle w:val="Kop1"/>
              <w:rPr>
                <w:rFonts w:ascii="Plantin" w:hAnsi="Plantin"/>
              </w:rPr>
            </w:pPr>
            <w:r w:rsidRPr="00AA0235">
              <w:rPr>
                <w:rFonts w:ascii="Plantin" w:hAnsi="Plantin"/>
                <w:sz w:val="28"/>
              </w:rPr>
              <w:t xml:space="preserve">Voorstel aan Burgemeester en Wethouders </w:t>
            </w:r>
          </w:p>
        </w:tc>
        <w:tc>
          <w:tcPr>
            <w:tcW w:w="2521" w:type="dxa"/>
            <w:vAlign w:val="center"/>
          </w:tcPr>
          <w:p w14:paraId="57BC3295" w14:textId="77777777" w:rsidR="00F14FB0" w:rsidRPr="00B4473D" w:rsidRDefault="005C3677" w:rsidP="001E63C1">
            <w:pPr>
              <w:rPr>
                <w:sz w:val="15"/>
              </w:rPr>
            </w:pPr>
            <w:r>
              <w:rPr>
                <w:b/>
                <w:sz w:val="15"/>
              </w:rPr>
              <w:t>Gebiedsontwikkeling</w:t>
            </w:r>
          </w:p>
        </w:tc>
      </w:tr>
      <w:tr w:rsidR="00F14FB0" w:rsidRPr="00382024" w14:paraId="60BC29BF" w14:textId="77777777" w:rsidTr="001A6C99">
        <w:trPr>
          <w:trHeight w:val="225"/>
        </w:trPr>
        <w:tc>
          <w:tcPr>
            <w:tcW w:w="7634" w:type="dxa"/>
            <w:gridSpan w:val="8"/>
          </w:tcPr>
          <w:p w14:paraId="5290C88A" w14:textId="77777777" w:rsidR="00F14FB0" w:rsidRDefault="00F14FB0" w:rsidP="001E63C1">
            <w:pPr>
              <w:pStyle w:val="Tekstopmerking"/>
            </w:pPr>
          </w:p>
        </w:tc>
        <w:tc>
          <w:tcPr>
            <w:tcW w:w="2521" w:type="dxa"/>
            <w:vAlign w:val="bottom"/>
          </w:tcPr>
          <w:p w14:paraId="176A3691" w14:textId="0758DF57" w:rsidR="00F14FB0" w:rsidRPr="00382024" w:rsidRDefault="00031A3D" w:rsidP="00F560C9">
            <w:pPr>
              <w:rPr>
                <w:b/>
                <w:sz w:val="15"/>
              </w:rPr>
            </w:pPr>
            <w:r>
              <w:rPr>
                <w:b/>
                <w:sz w:val="15"/>
              </w:rPr>
              <w:t>Peter van der Dussen</w:t>
            </w:r>
          </w:p>
        </w:tc>
      </w:tr>
      <w:tr w:rsidR="00F14FB0" w:rsidRPr="00382024" w14:paraId="123CB075" w14:textId="77777777" w:rsidTr="001A6C99">
        <w:trPr>
          <w:trHeight w:val="225"/>
        </w:trPr>
        <w:tc>
          <w:tcPr>
            <w:tcW w:w="7634" w:type="dxa"/>
            <w:gridSpan w:val="8"/>
          </w:tcPr>
          <w:p w14:paraId="2D9A72C2" w14:textId="77777777" w:rsidR="00F14FB0" w:rsidRPr="00382024" w:rsidRDefault="00F14FB0" w:rsidP="001E63C1"/>
        </w:tc>
        <w:tc>
          <w:tcPr>
            <w:tcW w:w="2521" w:type="dxa"/>
          </w:tcPr>
          <w:p w14:paraId="1931454F" w14:textId="77777777" w:rsidR="00F14FB0" w:rsidRPr="00382024" w:rsidRDefault="00F14FB0" w:rsidP="001E63C1">
            <w:pPr>
              <w:rPr>
                <w:sz w:val="15"/>
              </w:rPr>
            </w:pPr>
          </w:p>
        </w:tc>
      </w:tr>
      <w:tr w:rsidR="00F14FB0" w14:paraId="35576511" w14:textId="77777777" w:rsidTr="001A6C99">
        <w:trPr>
          <w:trHeight w:val="225"/>
        </w:trPr>
        <w:tc>
          <w:tcPr>
            <w:tcW w:w="7634" w:type="dxa"/>
            <w:gridSpan w:val="8"/>
          </w:tcPr>
          <w:p w14:paraId="3D4A3A4B" w14:textId="77777777" w:rsidR="00F14FB0" w:rsidRPr="00382024" w:rsidRDefault="00F14FB0" w:rsidP="001E63C1"/>
        </w:tc>
        <w:tc>
          <w:tcPr>
            <w:tcW w:w="2521" w:type="dxa"/>
          </w:tcPr>
          <w:p w14:paraId="63AB1527" w14:textId="447B18F5" w:rsidR="00F14FB0" w:rsidRPr="00B4473D" w:rsidRDefault="00031A3D" w:rsidP="00A7642E">
            <w:pPr>
              <w:rPr>
                <w:sz w:val="15"/>
              </w:rPr>
            </w:pPr>
            <w:r>
              <w:rPr>
                <w:sz w:val="15"/>
              </w:rPr>
              <w:fldChar w:fldCharType="begin">
                <w:ffData>
                  <w:name w:val="v5"/>
                  <w:enabled/>
                  <w:calcOnExit w:val="0"/>
                  <w:textInput>
                    <w:default w:val="Djuma"/>
                  </w:textInput>
                </w:ffData>
              </w:fldChar>
            </w:r>
            <w:bookmarkStart w:id="0" w:name="v5"/>
            <w:r>
              <w:rPr>
                <w:sz w:val="15"/>
              </w:rPr>
              <w:instrText xml:space="preserve"> FORMTEXT </w:instrText>
            </w:r>
            <w:r>
              <w:rPr>
                <w:sz w:val="15"/>
              </w:rPr>
            </w:r>
            <w:r>
              <w:rPr>
                <w:sz w:val="15"/>
              </w:rPr>
              <w:fldChar w:fldCharType="separate"/>
            </w:r>
            <w:r>
              <w:rPr>
                <w:noProof/>
                <w:sz w:val="15"/>
              </w:rPr>
              <w:t>Djuma</w:t>
            </w:r>
            <w:r>
              <w:rPr>
                <w:sz w:val="15"/>
              </w:rPr>
              <w:fldChar w:fldCharType="end"/>
            </w:r>
            <w:bookmarkEnd w:id="0"/>
            <w:r w:rsidR="00F14FB0" w:rsidRPr="00A7642E">
              <w:rPr>
                <w:rFonts w:ascii="DIN" w:hAnsi="DIN"/>
                <w:sz w:val="16"/>
                <w:szCs w:val="16"/>
              </w:rPr>
              <w:t>:</w:t>
            </w:r>
            <w:r>
              <w:rPr>
                <w:rFonts w:ascii="DIN" w:hAnsi="DIN"/>
                <w:sz w:val="16"/>
                <w:szCs w:val="16"/>
              </w:rPr>
              <w:t xml:space="preserve"> </w:t>
            </w:r>
            <w:r w:rsidRPr="00031A3D">
              <w:rPr>
                <w:sz w:val="15"/>
                <w:szCs w:val="15"/>
              </w:rPr>
              <w:t>GO/2019/ 6052143 svdz</w:t>
            </w:r>
          </w:p>
        </w:tc>
      </w:tr>
      <w:tr w:rsidR="00F14FB0" w14:paraId="3738EBA8" w14:textId="77777777" w:rsidTr="001A6C99">
        <w:trPr>
          <w:trHeight w:val="225"/>
        </w:trPr>
        <w:tc>
          <w:tcPr>
            <w:tcW w:w="7634" w:type="dxa"/>
            <w:gridSpan w:val="8"/>
          </w:tcPr>
          <w:p w14:paraId="74CD063A" w14:textId="77777777" w:rsidR="00F14FB0" w:rsidRDefault="00F14FB0" w:rsidP="001E63C1">
            <w:pPr>
              <w:pStyle w:val="Tekstopmerking"/>
            </w:pPr>
          </w:p>
        </w:tc>
        <w:tc>
          <w:tcPr>
            <w:tcW w:w="2521" w:type="dxa"/>
          </w:tcPr>
          <w:p w14:paraId="7874E317" w14:textId="3E3FCE37" w:rsidR="00F14FB0" w:rsidRPr="00B4473D" w:rsidRDefault="00F14FB0" w:rsidP="00B61F32">
            <w:pPr>
              <w:rPr>
                <w:sz w:val="15"/>
              </w:rPr>
            </w:pPr>
            <w:r w:rsidRPr="00A427B6">
              <w:rPr>
                <w:sz w:val="15"/>
              </w:rPr>
              <w:t xml:space="preserve">Datum BenW: </w:t>
            </w:r>
            <w:r w:rsidR="001A6C99">
              <w:rPr>
                <w:sz w:val="15"/>
              </w:rPr>
              <w:t>19 november 2019</w:t>
            </w:r>
          </w:p>
        </w:tc>
      </w:tr>
      <w:tr w:rsidR="00F14FB0" w14:paraId="603DB2F6" w14:textId="77777777" w:rsidTr="001A6C99">
        <w:trPr>
          <w:trHeight w:val="320"/>
        </w:trPr>
        <w:tc>
          <w:tcPr>
            <w:tcW w:w="7634" w:type="dxa"/>
            <w:gridSpan w:val="8"/>
            <w:vAlign w:val="bottom"/>
          </w:tcPr>
          <w:p w14:paraId="1DB56114" w14:textId="77777777" w:rsidR="00F14FB0" w:rsidRPr="00B97D0D" w:rsidRDefault="00F14FB0" w:rsidP="001E63C1">
            <w:pPr>
              <w:rPr>
                <w:b/>
                <w:sz w:val="15"/>
              </w:rPr>
            </w:pPr>
            <w:r>
              <w:rPr>
                <w:b/>
                <w:sz w:val="15"/>
              </w:rPr>
              <w:fldChar w:fldCharType="begin">
                <w:ffData>
                  <w:name w:val="v1"/>
                  <w:enabled/>
                  <w:calcOnExit w:val="0"/>
                  <w:textInput>
                    <w:default w:val="Onderwerp: "/>
                  </w:textInput>
                </w:ffData>
              </w:fldChar>
            </w:r>
            <w:bookmarkStart w:id="1" w:name="v1"/>
            <w:r>
              <w:rPr>
                <w:b/>
                <w:sz w:val="15"/>
              </w:rPr>
              <w:instrText xml:space="preserve"> FORMTEXT </w:instrText>
            </w:r>
            <w:r>
              <w:rPr>
                <w:b/>
                <w:sz w:val="15"/>
              </w:rPr>
            </w:r>
            <w:r>
              <w:rPr>
                <w:b/>
                <w:sz w:val="15"/>
              </w:rPr>
              <w:fldChar w:fldCharType="separate"/>
            </w:r>
            <w:r>
              <w:rPr>
                <w:b/>
                <w:noProof/>
                <w:sz w:val="15"/>
              </w:rPr>
              <w:t xml:space="preserve">Onderwerp: </w:t>
            </w:r>
            <w:r>
              <w:rPr>
                <w:b/>
                <w:sz w:val="15"/>
              </w:rPr>
              <w:fldChar w:fldCharType="end"/>
            </w:r>
            <w:bookmarkEnd w:id="1"/>
          </w:p>
        </w:tc>
        <w:tc>
          <w:tcPr>
            <w:tcW w:w="2521" w:type="dxa"/>
          </w:tcPr>
          <w:p w14:paraId="5259F5F6" w14:textId="0C9CB078" w:rsidR="00F14FB0" w:rsidRPr="00597885" w:rsidRDefault="00F14FB0" w:rsidP="001E63C1">
            <w:pPr>
              <w:rPr>
                <w:sz w:val="15"/>
              </w:rPr>
            </w:pPr>
            <w:r w:rsidRPr="00B4473D">
              <w:rPr>
                <w:sz w:val="15"/>
              </w:rPr>
              <w:t xml:space="preserve">Pagina </w:t>
            </w:r>
            <w:r w:rsidRPr="00B4473D">
              <w:rPr>
                <w:sz w:val="15"/>
              </w:rPr>
              <w:fldChar w:fldCharType="begin"/>
            </w:r>
            <w:r w:rsidRPr="00B4473D">
              <w:rPr>
                <w:sz w:val="15"/>
              </w:rPr>
              <w:instrText xml:space="preserve"> PAGE  \* MERGEFORMAT </w:instrText>
            </w:r>
            <w:r w:rsidRPr="00B4473D">
              <w:rPr>
                <w:sz w:val="15"/>
              </w:rPr>
              <w:fldChar w:fldCharType="separate"/>
            </w:r>
            <w:r w:rsidR="001A6C99">
              <w:rPr>
                <w:noProof/>
                <w:sz w:val="15"/>
              </w:rPr>
              <w:t>1</w:t>
            </w:r>
            <w:r w:rsidRPr="00B4473D">
              <w:rPr>
                <w:sz w:val="15"/>
              </w:rPr>
              <w:fldChar w:fldCharType="end"/>
            </w:r>
            <w:r w:rsidRPr="00B4473D">
              <w:rPr>
                <w:sz w:val="15"/>
              </w:rPr>
              <w:t>/</w:t>
            </w:r>
            <w:r w:rsidRPr="00B4473D">
              <w:rPr>
                <w:sz w:val="15"/>
              </w:rPr>
              <w:fldChar w:fldCharType="begin"/>
            </w:r>
            <w:r w:rsidRPr="00B4473D">
              <w:rPr>
                <w:sz w:val="15"/>
              </w:rPr>
              <w:instrText xml:space="preserve"> NUMPAGES  \* MERGEFORMAT </w:instrText>
            </w:r>
            <w:r w:rsidRPr="00B4473D">
              <w:rPr>
                <w:sz w:val="15"/>
              </w:rPr>
              <w:fldChar w:fldCharType="separate"/>
            </w:r>
            <w:r w:rsidR="001A6C99">
              <w:rPr>
                <w:noProof/>
                <w:sz w:val="15"/>
              </w:rPr>
              <w:t>5</w:t>
            </w:r>
            <w:r w:rsidRPr="00B4473D">
              <w:rPr>
                <w:sz w:val="15"/>
              </w:rPr>
              <w:fldChar w:fldCharType="end"/>
            </w:r>
          </w:p>
        </w:tc>
      </w:tr>
      <w:tr w:rsidR="00376F8D" w14:paraId="581C4E71" w14:textId="77777777" w:rsidTr="001A6C99">
        <w:trPr>
          <w:trHeight w:val="225"/>
        </w:trPr>
        <w:tc>
          <w:tcPr>
            <w:tcW w:w="10155" w:type="dxa"/>
            <w:gridSpan w:val="9"/>
            <w:tcBorders>
              <w:bottom w:val="single" w:sz="4" w:space="0" w:color="auto"/>
            </w:tcBorders>
            <w:shd w:val="clear" w:color="auto" w:fill="FFFFFF"/>
          </w:tcPr>
          <w:p w14:paraId="48935B24" w14:textId="77777777" w:rsidR="00376F8D" w:rsidRPr="001A6C99" w:rsidRDefault="00E06377" w:rsidP="001E63C1">
            <w:r w:rsidRPr="001A6C99">
              <w:t xml:space="preserve">Projectopdracht start ontwikkelingsplan De Voortuin en presentatie ontwikkelingsvisie </w:t>
            </w:r>
          </w:p>
        </w:tc>
      </w:tr>
      <w:tr w:rsidR="008B692E" w14:paraId="26D61E9F" w14:textId="77777777" w:rsidTr="001A6C99">
        <w:trPr>
          <w:trHeight w:val="70"/>
        </w:trPr>
        <w:tc>
          <w:tcPr>
            <w:tcW w:w="10155" w:type="dxa"/>
            <w:gridSpan w:val="9"/>
            <w:tcBorders>
              <w:top w:val="single" w:sz="4" w:space="0" w:color="auto"/>
            </w:tcBorders>
            <w:shd w:val="clear" w:color="auto" w:fill="FFFFFF"/>
          </w:tcPr>
          <w:p w14:paraId="50FA2123" w14:textId="77777777" w:rsidR="008B692E" w:rsidRPr="008B692E" w:rsidRDefault="008B692E" w:rsidP="001E63C1">
            <w:pPr>
              <w:rPr>
                <w:sz w:val="15"/>
                <w:szCs w:val="15"/>
              </w:rPr>
            </w:pPr>
          </w:p>
        </w:tc>
      </w:tr>
      <w:tr w:rsidR="00A91989" w14:paraId="5C0F5C23" w14:textId="77777777" w:rsidTr="001A6C99">
        <w:trPr>
          <w:trHeight w:val="61"/>
        </w:trPr>
        <w:tc>
          <w:tcPr>
            <w:tcW w:w="10155" w:type="dxa"/>
            <w:gridSpan w:val="9"/>
            <w:shd w:val="clear" w:color="auto" w:fill="FFFFFF"/>
          </w:tcPr>
          <w:p w14:paraId="7F618A9B" w14:textId="77777777" w:rsidR="00A91989" w:rsidRPr="008B692E" w:rsidRDefault="008B692E" w:rsidP="001E63C1">
            <w:pPr>
              <w:rPr>
                <w:b/>
                <w:sz w:val="15"/>
                <w:szCs w:val="15"/>
              </w:rPr>
            </w:pPr>
            <w:r w:rsidRPr="008B692E">
              <w:rPr>
                <w:b/>
                <w:sz w:val="15"/>
                <w:szCs w:val="15"/>
              </w:rPr>
              <w:t>Portefeuille</w:t>
            </w:r>
          </w:p>
        </w:tc>
      </w:tr>
      <w:tr w:rsidR="008B692E" w:rsidRPr="00710474" w14:paraId="26D12E7D" w14:textId="77777777" w:rsidTr="001A6C99">
        <w:trPr>
          <w:cantSplit/>
          <w:trHeight w:val="219"/>
        </w:trPr>
        <w:tc>
          <w:tcPr>
            <w:tcW w:w="6310" w:type="dxa"/>
            <w:gridSpan w:val="4"/>
            <w:shd w:val="clear" w:color="auto" w:fill="FFFFFF"/>
          </w:tcPr>
          <w:p w14:paraId="62939504" w14:textId="77777777" w:rsidR="008B692E" w:rsidRPr="00E320C3" w:rsidRDefault="00281DFF" w:rsidP="00281DFF">
            <w:r>
              <w:t>Ruimte</w:t>
            </w:r>
            <w:r w:rsidR="00B25CEC">
              <w:t>lijke &amp; Economische Ontwikkeling</w:t>
            </w:r>
            <w:r>
              <w:t>,</w:t>
            </w:r>
            <w:r w:rsidR="000779F0">
              <w:t xml:space="preserve"> </w:t>
            </w:r>
            <w:r w:rsidR="00B25CEC">
              <w:t>Onderwijs-Arbeidsmarkt</w:t>
            </w:r>
            <w:r>
              <w:t xml:space="preserve"> </w:t>
            </w:r>
          </w:p>
        </w:tc>
        <w:tc>
          <w:tcPr>
            <w:tcW w:w="1324" w:type="dxa"/>
            <w:gridSpan w:val="4"/>
            <w:shd w:val="clear" w:color="auto" w:fill="FFFFFF"/>
          </w:tcPr>
          <w:p w14:paraId="52C8A4ED" w14:textId="77777777" w:rsidR="008B692E" w:rsidRPr="0030383B" w:rsidRDefault="008B692E" w:rsidP="001E63C1"/>
        </w:tc>
        <w:tc>
          <w:tcPr>
            <w:tcW w:w="2521" w:type="dxa"/>
            <w:shd w:val="clear" w:color="auto" w:fill="FFFFFF"/>
          </w:tcPr>
          <w:p w14:paraId="766BF634" w14:textId="77777777" w:rsidR="008B692E" w:rsidRPr="0030383B" w:rsidRDefault="008B692E" w:rsidP="001E63C1"/>
        </w:tc>
      </w:tr>
      <w:tr w:rsidR="008B692E" w:rsidRPr="00710474" w14:paraId="601D30B7" w14:textId="77777777" w:rsidTr="001A6C99">
        <w:trPr>
          <w:cantSplit/>
          <w:trHeight w:val="89"/>
        </w:trPr>
        <w:tc>
          <w:tcPr>
            <w:tcW w:w="10155" w:type="dxa"/>
            <w:gridSpan w:val="9"/>
            <w:shd w:val="clear" w:color="auto" w:fill="FFFFFF"/>
          </w:tcPr>
          <w:p w14:paraId="41F14627" w14:textId="77777777" w:rsidR="008B692E" w:rsidRPr="008B692E" w:rsidRDefault="008B692E" w:rsidP="001E63C1">
            <w:pPr>
              <w:rPr>
                <w:b/>
                <w:sz w:val="15"/>
                <w:szCs w:val="15"/>
              </w:rPr>
            </w:pPr>
          </w:p>
        </w:tc>
      </w:tr>
      <w:tr w:rsidR="00C653A0" w:rsidRPr="00710474" w14:paraId="48286610" w14:textId="77777777" w:rsidTr="001A6C99">
        <w:trPr>
          <w:cantSplit/>
          <w:trHeight w:val="98"/>
        </w:trPr>
        <w:tc>
          <w:tcPr>
            <w:tcW w:w="10155" w:type="dxa"/>
            <w:gridSpan w:val="9"/>
            <w:shd w:val="clear" w:color="auto" w:fill="FFFFFF"/>
          </w:tcPr>
          <w:p w14:paraId="5AE2C18F" w14:textId="77777777" w:rsidR="00C653A0" w:rsidRPr="008B692E" w:rsidRDefault="008B692E" w:rsidP="001E63C1">
            <w:pPr>
              <w:rPr>
                <w:b/>
                <w:sz w:val="15"/>
                <w:szCs w:val="15"/>
              </w:rPr>
            </w:pPr>
            <w:r w:rsidRPr="008B692E">
              <w:rPr>
                <w:b/>
                <w:sz w:val="15"/>
                <w:szCs w:val="15"/>
              </w:rPr>
              <w:fldChar w:fldCharType="begin">
                <w:ffData>
                  <w:name w:val="v3"/>
                  <w:enabled/>
                  <w:calcOnExit w:val="0"/>
                  <w:textInput>
                    <w:default w:val="Portefeuillehouder(s) "/>
                  </w:textInput>
                </w:ffData>
              </w:fldChar>
            </w:r>
            <w:bookmarkStart w:id="2" w:name="v3"/>
            <w:r w:rsidRPr="008B692E">
              <w:rPr>
                <w:b/>
                <w:sz w:val="15"/>
                <w:szCs w:val="15"/>
              </w:rPr>
              <w:instrText xml:space="preserve"> FORMTEXT </w:instrText>
            </w:r>
            <w:r w:rsidRPr="008B692E">
              <w:rPr>
                <w:b/>
                <w:sz w:val="15"/>
                <w:szCs w:val="15"/>
              </w:rPr>
            </w:r>
            <w:r w:rsidRPr="008B692E">
              <w:rPr>
                <w:b/>
                <w:sz w:val="15"/>
                <w:szCs w:val="15"/>
              </w:rPr>
              <w:fldChar w:fldCharType="separate"/>
            </w:r>
            <w:r w:rsidRPr="008B692E">
              <w:rPr>
                <w:b/>
                <w:noProof/>
                <w:sz w:val="15"/>
                <w:szCs w:val="15"/>
              </w:rPr>
              <w:t xml:space="preserve">Portefeuillehouder(s) </w:t>
            </w:r>
            <w:r w:rsidRPr="008B692E">
              <w:rPr>
                <w:b/>
                <w:sz w:val="15"/>
                <w:szCs w:val="15"/>
              </w:rPr>
              <w:fldChar w:fldCharType="end"/>
            </w:r>
            <w:bookmarkEnd w:id="2"/>
          </w:p>
        </w:tc>
      </w:tr>
      <w:tr w:rsidR="008B692E" w:rsidRPr="00710474" w14:paraId="28CA2AE3" w14:textId="77777777" w:rsidTr="001A6C99">
        <w:trPr>
          <w:cantSplit/>
          <w:trHeight w:val="243"/>
        </w:trPr>
        <w:tc>
          <w:tcPr>
            <w:tcW w:w="6310" w:type="dxa"/>
            <w:gridSpan w:val="4"/>
            <w:shd w:val="clear" w:color="auto" w:fill="FFFFFF"/>
          </w:tcPr>
          <w:p w14:paraId="50E048DB" w14:textId="60AD6991" w:rsidR="008B692E" w:rsidRPr="00E320C3" w:rsidRDefault="009E7BA8" w:rsidP="009E7BA8">
            <w:r>
              <w:t>M. Veeningen</w:t>
            </w:r>
          </w:p>
        </w:tc>
        <w:tc>
          <w:tcPr>
            <w:tcW w:w="1324" w:type="dxa"/>
            <w:gridSpan w:val="4"/>
            <w:shd w:val="clear" w:color="auto" w:fill="FFFFFF"/>
          </w:tcPr>
          <w:p w14:paraId="4757D99E" w14:textId="77777777" w:rsidR="008B692E" w:rsidRPr="0030383B" w:rsidRDefault="008B692E" w:rsidP="001E63C1"/>
        </w:tc>
        <w:tc>
          <w:tcPr>
            <w:tcW w:w="2521" w:type="dxa"/>
            <w:shd w:val="clear" w:color="auto" w:fill="FFFFFF"/>
          </w:tcPr>
          <w:p w14:paraId="104456FF" w14:textId="77777777" w:rsidR="008B692E" w:rsidRPr="0030383B" w:rsidRDefault="008B692E" w:rsidP="001E63C1"/>
        </w:tc>
      </w:tr>
      <w:tr w:rsidR="00EF7C39" w14:paraId="776543D1" w14:textId="77777777" w:rsidTr="001A6C99">
        <w:trPr>
          <w:cantSplit/>
          <w:trHeight w:val="197"/>
        </w:trPr>
        <w:tc>
          <w:tcPr>
            <w:tcW w:w="10155" w:type="dxa"/>
            <w:gridSpan w:val="9"/>
          </w:tcPr>
          <w:p w14:paraId="0AFBC29A" w14:textId="77777777" w:rsidR="00EF7C39" w:rsidRPr="00372EBE" w:rsidRDefault="00EF7C39" w:rsidP="001E63C1">
            <w:pPr>
              <w:pStyle w:val="kopjes"/>
              <w:rPr>
                <w:rFonts w:ascii="Plantin" w:hAnsi="Plantin"/>
                <w:szCs w:val="15"/>
              </w:rPr>
            </w:pPr>
          </w:p>
        </w:tc>
      </w:tr>
      <w:tr w:rsidR="00F231D9" w14:paraId="2BD7A8F1" w14:textId="77777777" w:rsidTr="001A6C99">
        <w:trPr>
          <w:cantSplit/>
          <w:trHeight w:val="61"/>
        </w:trPr>
        <w:tc>
          <w:tcPr>
            <w:tcW w:w="7634" w:type="dxa"/>
            <w:gridSpan w:val="8"/>
            <w:vAlign w:val="bottom"/>
          </w:tcPr>
          <w:p w14:paraId="02E799C6" w14:textId="77777777" w:rsidR="00F231D9" w:rsidRPr="00B97D0D" w:rsidRDefault="00F231D9" w:rsidP="001E63C1">
            <w:pPr>
              <w:pStyle w:val="KopjesVet"/>
              <w:rPr>
                <w:rFonts w:ascii="Plantin" w:hAnsi="Plantin"/>
                <w:b w:val="0"/>
                <w:sz w:val="20"/>
              </w:rPr>
            </w:pPr>
            <w:r w:rsidRPr="001A4606">
              <w:rPr>
                <w:rFonts w:ascii="Plantin" w:hAnsi="Plantin"/>
                <w:szCs w:val="15"/>
              </w:rPr>
              <w:t>Publiekssamenvatting</w:t>
            </w:r>
          </w:p>
        </w:tc>
        <w:tc>
          <w:tcPr>
            <w:tcW w:w="2521" w:type="dxa"/>
            <w:vAlign w:val="bottom"/>
          </w:tcPr>
          <w:p w14:paraId="0A02E353" w14:textId="77777777" w:rsidR="00F231D9" w:rsidRPr="00B97D0D" w:rsidRDefault="008B692E" w:rsidP="001E63C1">
            <w:pPr>
              <w:pStyle w:val="KopjesVet"/>
              <w:rPr>
                <w:rFonts w:ascii="Plantin" w:hAnsi="Plantin"/>
                <w:b w:val="0"/>
                <w:sz w:val="20"/>
              </w:rPr>
            </w:pPr>
            <w:r w:rsidRPr="0077324E">
              <w:rPr>
                <w:rFonts w:ascii="Plantin" w:hAnsi="Plantin"/>
                <w:b w:val="0"/>
              </w:rPr>
              <w:fldChar w:fldCharType="begin">
                <w:ffData>
                  <w:name w:val="v4"/>
                  <w:enabled/>
                  <w:calcOnExit w:val="0"/>
                  <w:textInput>
                    <w:default w:val="Soort Stuk "/>
                  </w:textInput>
                </w:ffData>
              </w:fldChar>
            </w:r>
            <w:r w:rsidRPr="0077324E">
              <w:rPr>
                <w:rFonts w:ascii="Plantin" w:hAnsi="Plantin"/>
              </w:rPr>
              <w:instrText xml:space="preserve"> FORMTEXT </w:instrText>
            </w:r>
            <w:r w:rsidRPr="0077324E">
              <w:rPr>
                <w:rFonts w:ascii="Plantin" w:hAnsi="Plantin"/>
                <w:b w:val="0"/>
              </w:rPr>
            </w:r>
            <w:r w:rsidRPr="0077324E">
              <w:rPr>
                <w:rFonts w:ascii="Plantin" w:hAnsi="Plantin"/>
                <w:b w:val="0"/>
              </w:rPr>
              <w:fldChar w:fldCharType="separate"/>
            </w:r>
            <w:r w:rsidRPr="0077324E">
              <w:rPr>
                <w:rFonts w:ascii="Plantin" w:hAnsi="Plantin"/>
                <w:noProof/>
              </w:rPr>
              <w:t xml:space="preserve">Soort Stuk </w:t>
            </w:r>
            <w:r w:rsidRPr="0077324E">
              <w:rPr>
                <w:rFonts w:ascii="Plantin" w:hAnsi="Plantin"/>
                <w:b w:val="0"/>
              </w:rPr>
              <w:fldChar w:fldCharType="end"/>
            </w:r>
          </w:p>
        </w:tc>
      </w:tr>
      <w:tr w:rsidR="003779ED" w14:paraId="4ABC57CA" w14:textId="77777777" w:rsidTr="001A6C99">
        <w:trPr>
          <w:cantSplit/>
          <w:trHeight w:val="224"/>
        </w:trPr>
        <w:tc>
          <w:tcPr>
            <w:tcW w:w="7454" w:type="dxa"/>
            <w:gridSpan w:val="7"/>
            <w:vMerge w:val="restart"/>
            <w:tcBorders>
              <w:top w:val="single" w:sz="4" w:space="0" w:color="auto"/>
              <w:left w:val="single" w:sz="4" w:space="0" w:color="auto"/>
              <w:bottom w:val="single" w:sz="4" w:space="0" w:color="auto"/>
              <w:right w:val="single" w:sz="4" w:space="0" w:color="auto"/>
            </w:tcBorders>
          </w:tcPr>
          <w:p w14:paraId="3C5FEFB9" w14:textId="7E6D2AA8" w:rsidR="005E420A" w:rsidRDefault="005E420A" w:rsidP="005E420A">
            <w:pPr>
              <w:pStyle w:val="Geenafstand"/>
            </w:pPr>
            <w:r>
              <w:t>Bij de vaststelling van het o</w:t>
            </w:r>
            <w:r w:rsidRPr="00D24AAA">
              <w:t>ntwikkelingsplan voor het gebied Stadstuinen in Almere Poort heeft de gemeen</w:t>
            </w:r>
            <w:r>
              <w:t xml:space="preserve">teraad op </w:t>
            </w:r>
            <w:r w:rsidRPr="00D24AAA">
              <w:t>9 juni 2016 (RG-100/2016) besloten dat er een</w:t>
            </w:r>
            <w:r>
              <w:t xml:space="preserve"> o</w:t>
            </w:r>
            <w:r w:rsidRPr="00D24AAA">
              <w:t>ntwikkel</w:t>
            </w:r>
            <w:r>
              <w:t>ings</w:t>
            </w:r>
            <w:r w:rsidRPr="00D24AAA">
              <w:t xml:space="preserve">visie voor De Voortuin </w:t>
            </w:r>
            <w:r w:rsidR="006F179E">
              <w:t xml:space="preserve">door </w:t>
            </w:r>
            <w:r w:rsidRPr="00D24AAA">
              <w:t>middel</w:t>
            </w:r>
            <w:r w:rsidR="006F179E">
              <w:t xml:space="preserve"> van</w:t>
            </w:r>
            <w:r w:rsidRPr="00D24AAA">
              <w:t xml:space="preserve"> een participatietraject opgesteld dient te worden</w:t>
            </w:r>
            <w:r w:rsidRPr="002B473D">
              <w:t xml:space="preserve">. </w:t>
            </w:r>
            <w:r>
              <w:t xml:space="preserve">Een ontwikkelingsvisie betreft </w:t>
            </w:r>
            <w:r w:rsidR="0096656C">
              <w:t xml:space="preserve">een inspirerend, uitdagend en dynamisch beeld van een toekomstige invulling </w:t>
            </w:r>
            <w:r>
              <w:t>van een gebied</w:t>
            </w:r>
            <w:r w:rsidR="0096656C">
              <w:t>.</w:t>
            </w:r>
          </w:p>
          <w:p w14:paraId="477C6AA7" w14:textId="08B05DDA" w:rsidR="005E420A" w:rsidRDefault="005E420A" w:rsidP="005E420A">
            <w:pPr>
              <w:pStyle w:val="Geenafstand"/>
            </w:pPr>
            <w:r>
              <w:t>De ontwikkelingsvisie voor De Voortuin is gereed.</w:t>
            </w:r>
          </w:p>
          <w:p w14:paraId="710D1922" w14:textId="77777777" w:rsidR="001A6C99" w:rsidRDefault="001A6C99" w:rsidP="005E420A">
            <w:pPr>
              <w:pStyle w:val="Geenafstand"/>
            </w:pPr>
          </w:p>
          <w:p w14:paraId="0B14741E" w14:textId="5AEDE607" w:rsidR="003779ED" w:rsidRPr="0096656C" w:rsidRDefault="005E420A" w:rsidP="0096656C">
            <w:pPr>
              <w:pStyle w:val="Geenafstand"/>
            </w:pPr>
            <w:r>
              <w:t>Om de volgende stap in het ontwikkelingsproces te zetten</w:t>
            </w:r>
            <w:r w:rsidR="00300594">
              <w:t xml:space="preserve"> </w:t>
            </w:r>
            <w:r>
              <w:t xml:space="preserve">wordt </w:t>
            </w:r>
            <w:r w:rsidR="0096656C">
              <w:t>d</w:t>
            </w:r>
            <w:r>
              <w:t xml:space="preserve">e projectopdracht voor </w:t>
            </w:r>
            <w:r w:rsidR="00300594">
              <w:t xml:space="preserve">het opstellen van een ontwikkelingsplan en </w:t>
            </w:r>
            <w:r w:rsidR="00095BB5">
              <w:t xml:space="preserve">het opstellen van </w:t>
            </w:r>
            <w:r w:rsidR="00301499">
              <w:t xml:space="preserve">de bijbehorende </w:t>
            </w:r>
            <w:r w:rsidR="00300594">
              <w:t xml:space="preserve">grondexploitatie </w:t>
            </w:r>
            <w:r>
              <w:t>ter vaststelling aan de raad voorgelegd.</w:t>
            </w:r>
            <w:r w:rsidR="00300594">
              <w:t xml:space="preserve"> De ontwikkelingsvisie voor De Voortuin is voor de raad te kennisneming </w:t>
            </w:r>
            <w:r w:rsidR="00301499">
              <w:t>bij de projectopdracht toegevoegd</w:t>
            </w:r>
            <w:r w:rsidR="00095BB5">
              <w:t>.</w:t>
            </w:r>
          </w:p>
        </w:tc>
        <w:tc>
          <w:tcPr>
            <w:tcW w:w="180" w:type="dxa"/>
            <w:vMerge w:val="restart"/>
            <w:tcBorders>
              <w:left w:val="single" w:sz="4" w:space="0" w:color="auto"/>
              <w:right w:val="single" w:sz="4" w:space="0" w:color="auto"/>
            </w:tcBorders>
          </w:tcPr>
          <w:p w14:paraId="2AB76882" w14:textId="77777777" w:rsidR="003779ED" w:rsidRPr="001A4606" w:rsidRDefault="003779ED" w:rsidP="001E63C1">
            <w:pPr>
              <w:pStyle w:val="KopjesVet"/>
              <w:rPr>
                <w:rFonts w:ascii="Plantin" w:hAnsi="Plantin"/>
                <w:szCs w:val="15"/>
              </w:rPr>
            </w:pPr>
          </w:p>
        </w:tc>
        <w:tc>
          <w:tcPr>
            <w:tcW w:w="2521" w:type="dxa"/>
            <w:tcBorders>
              <w:top w:val="single" w:sz="4" w:space="0" w:color="auto"/>
              <w:left w:val="single" w:sz="4" w:space="0" w:color="auto"/>
              <w:bottom w:val="single" w:sz="4" w:space="0" w:color="auto"/>
              <w:right w:val="single" w:sz="4" w:space="0" w:color="auto"/>
            </w:tcBorders>
          </w:tcPr>
          <w:p w14:paraId="59311340" w14:textId="77777777" w:rsidR="003779ED" w:rsidRPr="00326988" w:rsidRDefault="00045995" w:rsidP="00281DFF">
            <w:pPr>
              <w:pStyle w:val="KopjesVet"/>
              <w:rPr>
                <w:rFonts w:ascii="Plantin" w:hAnsi="Plantin"/>
                <w:b w:val="0"/>
                <w:sz w:val="20"/>
              </w:rPr>
            </w:pPr>
            <w:r>
              <w:rPr>
                <w:rFonts w:ascii="Plantin" w:hAnsi="Plantin"/>
                <w:b w:val="0"/>
                <w:sz w:val="20"/>
              </w:rPr>
              <w:t>Bespreekstuk</w:t>
            </w:r>
          </w:p>
        </w:tc>
      </w:tr>
      <w:tr w:rsidR="003779ED" w14:paraId="07661D01" w14:textId="77777777" w:rsidTr="001A6C99">
        <w:trPr>
          <w:cantSplit/>
          <w:trHeight w:val="52"/>
        </w:trPr>
        <w:tc>
          <w:tcPr>
            <w:tcW w:w="7454" w:type="dxa"/>
            <w:gridSpan w:val="7"/>
            <w:vMerge/>
            <w:tcBorders>
              <w:left w:val="single" w:sz="4" w:space="0" w:color="auto"/>
              <w:bottom w:val="single" w:sz="4" w:space="0" w:color="auto"/>
              <w:right w:val="single" w:sz="4" w:space="0" w:color="auto"/>
            </w:tcBorders>
          </w:tcPr>
          <w:p w14:paraId="3680BC8C" w14:textId="77777777" w:rsidR="003779ED" w:rsidRPr="0003385B" w:rsidRDefault="003779ED" w:rsidP="001E63C1">
            <w:pPr>
              <w:pStyle w:val="KopjesVet"/>
              <w:rPr>
                <w:rFonts w:ascii="Plantin" w:hAnsi="Plantin"/>
                <w:b w:val="0"/>
                <w:sz w:val="20"/>
              </w:rPr>
            </w:pPr>
          </w:p>
        </w:tc>
        <w:tc>
          <w:tcPr>
            <w:tcW w:w="180" w:type="dxa"/>
            <w:vMerge/>
            <w:tcBorders>
              <w:left w:val="single" w:sz="4" w:space="0" w:color="auto"/>
            </w:tcBorders>
          </w:tcPr>
          <w:p w14:paraId="03CE0A60" w14:textId="77777777" w:rsidR="003779ED" w:rsidRPr="001A4606" w:rsidRDefault="003779ED" w:rsidP="001E63C1">
            <w:pPr>
              <w:pStyle w:val="KopjesVet"/>
              <w:rPr>
                <w:rFonts w:ascii="Plantin" w:hAnsi="Plantin"/>
                <w:szCs w:val="15"/>
              </w:rPr>
            </w:pPr>
          </w:p>
        </w:tc>
        <w:tc>
          <w:tcPr>
            <w:tcW w:w="2521" w:type="dxa"/>
            <w:tcBorders>
              <w:top w:val="single" w:sz="4" w:space="0" w:color="auto"/>
            </w:tcBorders>
          </w:tcPr>
          <w:p w14:paraId="1270AB3E" w14:textId="77777777" w:rsidR="003779ED" w:rsidRPr="00C52FAD" w:rsidRDefault="003779ED" w:rsidP="001E63C1">
            <w:pPr>
              <w:pStyle w:val="KopjesVet"/>
              <w:rPr>
                <w:rFonts w:ascii="Plantin" w:hAnsi="Plantin"/>
                <w:b w:val="0"/>
                <w:szCs w:val="15"/>
              </w:rPr>
            </w:pPr>
          </w:p>
        </w:tc>
      </w:tr>
      <w:tr w:rsidR="00347FCF" w14:paraId="605FDB91" w14:textId="77777777" w:rsidTr="001A6C99">
        <w:trPr>
          <w:cantSplit/>
          <w:trHeight w:val="88"/>
        </w:trPr>
        <w:tc>
          <w:tcPr>
            <w:tcW w:w="7454" w:type="dxa"/>
            <w:gridSpan w:val="7"/>
            <w:vMerge/>
            <w:tcBorders>
              <w:left w:val="single" w:sz="4" w:space="0" w:color="auto"/>
              <w:bottom w:val="single" w:sz="4" w:space="0" w:color="auto"/>
              <w:right w:val="single" w:sz="4" w:space="0" w:color="auto"/>
            </w:tcBorders>
          </w:tcPr>
          <w:p w14:paraId="73735AAB" w14:textId="77777777" w:rsidR="00347FCF" w:rsidRPr="001A4606" w:rsidRDefault="00347FCF" w:rsidP="001E63C1">
            <w:pPr>
              <w:pStyle w:val="KopjesVet"/>
              <w:rPr>
                <w:rFonts w:ascii="Plantin" w:hAnsi="Plantin"/>
                <w:szCs w:val="15"/>
              </w:rPr>
            </w:pPr>
          </w:p>
        </w:tc>
        <w:tc>
          <w:tcPr>
            <w:tcW w:w="180" w:type="dxa"/>
            <w:vMerge/>
            <w:tcBorders>
              <w:left w:val="single" w:sz="4" w:space="0" w:color="auto"/>
            </w:tcBorders>
          </w:tcPr>
          <w:p w14:paraId="2B6A51E0" w14:textId="77777777" w:rsidR="00347FCF" w:rsidRPr="001A4606" w:rsidRDefault="00347FCF" w:rsidP="001E63C1">
            <w:pPr>
              <w:pStyle w:val="KopjesVet"/>
              <w:rPr>
                <w:rFonts w:ascii="Plantin" w:hAnsi="Plantin"/>
                <w:szCs w:val="15"/>
              </w:rPr>
            </w:pPr>
          </w:p>
        </w:tc>
        <w:tc>
          <w:tcPr>
            <w:tcW w:w="2521" w:type="dxa"/>
            <w:tcBorders>
              <w:bottom w:val="single" w:sz="4" w:space="0" w:color="auto"/>
            </w:tcBorders>
          </w:tcPr>
          <w:p w14:paraId="28D3CCAD" w14:textId="77777777" w:rsidR="00347FCF" w:rsidRPr="001A4606" w:rsidRDefault="008B692E" w:rsidP="001E63C1">
            <w:pPr>
              <w:pStyle w:val="KopjesVet"/>
              <w:rPr>
                <w:rFonts w:ascii="Plantin" w:hAnsi="Plantin"/>
                <w:szCs w:val="15"/>
              </w:rPr>
            </w:pPr>
            <w:r>
              <w:rPr>
                <w:rFonts w:ascii="Plantin" w:hAnsi="Plantin"/>
              </w:rPr>
              <w:fldChar w:fldCharType="begin">
                <w:ffData>
                  <w:name w:val="v7"/>
                  <w:enabled/>
                  <w:calcOnExit w:val="0"/>
                  <w:textInput>
                    <w:default w:val="(Tijdelijke) Geheimhouding:"/>
                  </w:textInput>
                </w:ffData>
              </w:fldChar>
            </w:r>
            <w:r>
              <w:rPr>
                <w:rFonts w:ascii="Plantin" w:hAnsi="Plantin"/>
              </w:rPr>
              <w:instrText xml:space="preserve"> FORMTEXT </w:instrText>
            </w:r>
            <w:r>
              <w:rPr>
                <w:rFonts w:ascii="Plantin" w:hAnsi="Plantin"/>
              </w:rPr>
            </w:r>
            <w:r>
              <w:rPr>
                <w:rFonts w:ascii="Plantin" w:hAnsi="Plantin"/>
              </w:rPr>
              <w:fldChar w:fldCharType="separate"/>
            </w:r>
            <w:r>
              <w:rPr>
                <w:rFonts w:ascii="Plantin" w:hAnsi="Plantin"/>
                <w:noProof/>
              </w:rPr>
              <w:t>(Tijdelijke) Geheimhouding:</w:t>
            </w:r>
            <w:r>
              <w:rPr>
                <w:rFonts w:ascii="Plantin" w:hAnsi="Plantin"/>
              </w:rPr>
              <w:fldChar w:fldCharType="end"/>
            </w:r>
          </w:p>
        </w:tc>
      </w:tr>
      <w:tr w:rsidR="008B692E" w14:paraId="1B214469" w14:textId="77777777" w:rsidTr="001A6C99">
        <w:trPr>
          <w:cantSplit/>
          <w:trHeight w:val="123"/>
        </w:trPr>
        <w:tc>
          <w:tcPr>
            <w:tcW w:w="7454" w:type="dxa"/>
            <w:gridSpan w:val="7"/>
            <w:vMerge/>
            <w:tcBorders>
              <w:left w:val="single" w:sz="4" w:space="0" w:color="auto"/>
              <w:bottom w:val="single" w:sz="4" w:space="0" w:color="auto"/>
              <w:right w:val="single" w:sz="4" w:space="0" w:color="auto"/>
            </w:tcBorders>
          </w:tcPr>
          <w:p w14:paraId="587737E5" w14:textId="77777777" w:rsidR="008B692E" w:rsidRPr="001A4606" w:rsidRDefault="008B692E" w:rsidP="001E63C1">
            <w:pPr>
              <w:pStyle w:val="KopjesVet"/>
              <w:rPr>
                <w:rFonts w:ascii="Plantin" w:hAnsi="Plantin"/>
                <w:szCs w:val="15"/>
              </w:rPr>
            </w:pPr>
          </w:p>
        </w:tc>
        <w:tc>
          <w:tcPr>
            <w:tcW w:w="180" w:type="dxa"/>
            <w:vMerge/>
            <w:tcBorders>
              <w:left w:val="single" w:sz="4" w:space="0" w:color="auto"/>
              <w:right w:val="single" w:sz="4" w:space="0" w:color="auto"/>
            </w:tcBorders>
          </w:tcPr>
          <w:p w14:paraId="70A82D72" w14:textId="77777777" w:rsidR="008B692E" w:rsidRPr="001A4606" w:rsidRDefault="008B692E" w:rsidP="001E63C1">
            <w:pPr>
              <w:pStyle w:val="KopjesVet"/>
              <w:rPr>
                <w:rFonts w:ascii="Plantin" w:hAnsi="Plantin"/>
                <w:szCs w:val="15"/>
              </w:rPr>
            </w:pPr>
          </w:p>
        </w:tc>
        <w:tc>
          <w:tcPr>
            <w:tcW w:w="2521" w:type="dxa"/>
            <w:tcBorders>
              <w:top w:val="single" w:sz="4" w:space="0" w:color="auto"/>
              <w:left w:val="single" w:sz="4" w:space="0" w:color="auto"/>
              <w:bottom w:val="single" w:sz="4" w:space="0" w:color="auto"/>
              <w:right w:val="single" w:sz="4" w:space="0" w:color="auto"/>
            </w:tcBorders>
          </w:tcPr>
          <w:p w14:paraId="7EE465C5" w14:textId="3D0A6591" w:rsidR="008B692E" w:rsidRPr="00326988" w:rsidRDefault="008B692E" w:rsidP="001E63C1">
            <w:pPr>
              <w:pStyle w:val="KopjesVet"/>
              <w:rPr>
                <w:rFonts w:ascii="Plantin" w:hAnsi="Plantin"/>
                <w:b w:val="0"/>
                <w:sz w:val="20"/>
              </w:rPr>
            </w:pPr>
          </w:p>
        </w:tc>
      </w:tr>
      <w:tr w:rsidR="008B692E" w14:paraId="1040B5E5" w14:textId="77777777" w:rsidTr="001A6C99">
        <w:trPr>
          <w:cantSplit/>
          <w:trHeight w:val="123"/>
        </w:trPr>
        <w:tc>
          <w:tcPr>
            <w:tcW w:w="7454" w:type="dxa"/>
            <w:gridSpan w:val="7"/>
            <w:vMerge/>
            <w:tcBorders>
              <w:left w:val="single" w:sz="4" w:space="0" w:color="auto"/>
              <w:bottom w:val="single" w:sz="4" w:space="0" w:color="auto"/>
              <w:right w:val="single" w:sz="4" w:space="0" w:color="auto"/>
            </w:tcBorders>
          </w:tcPr>
          <w:p w14:paraId="664A1DC6" w14:textId="77777777" w:rsidR="008B692E" w:rsidRPr="001A4606" w:rsidRDefault="008B692E" w:rsidP="001E63C1">
            <w:pPr>
              <w:pStyle w:val="KopjesVet"/>
              <w:rPr>
                <w:rFonts w:ascii="Plantin" w:hAnsi="Plantin"/>
                <w:szCs w:val="15"/>
              </w:rPr>
            </w:pPr>
          </w:p>
        </w:tc>
        <w:tc>
          <w:tcPr>
            <w:tcW w:w="180" w:type="dxa"/>
            <w:vMerge/>
            <w:tcBorders>
              <w:left w:val="single" w:sz="4" w:space="0" w:color="auto"/>
            </w:tcBorders>
          </w:tcPr>
          <w:p w14:paraId="44652685" w14:textId="77777777" w:rsidR="008B692E" w:rsidRPr="001A4606" w:rsidRDefault="008B692E" w:rsidP="001E63C1">
            <w:pPr>
              <w:pStyle w:val="KopjesVet"/>
              <w:rPr>
                <w:rFonts w:ascii="Plantin" w:hAnsi="Plantin"/>
                <w:szCs w:val="15"/>
              </w:rPr>
            </w:pPr>
          </w:p>
        </w:tc>
        <w:tc>
          <w:tcPr>
            <w:tcW w:w="2521" w:type="dxa"/>
            <w:tcBorders>
              <w:top w:val="single" w:sz="4" w:space="0" w:color="auto"/>
            </w:tcBorders>
          </w:tcPr>
          <w:p w14:paraId="7783A43D" w14:textId="77777777" w:rsidR="008B692E" w:rsidRPr="00C52FAD" w:rsidRDefault="008B692E" w:rsidP="001E63C1">
            <w:pPr>
              <w:pStyle w:val="KopjesVet"/>
              <w:rPr>
                <w:rFonts w:ascii="Plantin" w:hAnsi="Plantin"/>
                <w:b w:val="0"/>
                <w:szCs w:val="15"/>
              </w:rPr>
            </w:pPr>
          </w:p>
        </w:tc>
      </w:tr>
      <w:tr w:rsidR="008B692E" w14:paraId="0D551ADB" w14:textId="77777777" w:rsidTr="001A6C99">
        <w:trPr>
          <w:cantSplit/>
          <w:trHeight w:val="88"/>
        </w:trPr>
        <w:tc>
          <w:tcPr>
            <w:tcW w:w="7454" w:type="dxa"/>
            <w:gridSpan w:val="7"/>
            <w:vMerge/>
            <w:tcBorders>
              <w:left w:val="single" w:sz="4" w:space="0" w:color="auto"/>
              <w:bottom w:val="single" w:sz="4" w:space="0" w:color="auto"/>
              <w:right w:val="single" w:sz="4" w:space="0" w:color="auto"/>
            </w:tcBorders>
          </w:tcPr>
          <w:p w14:paraId="1D8EBDE1" w14:textId="77777777" w:rsidR="008B692E" w:rsidRPr="001A4606" w:rsidRDefault="008B692E" w:rsidP="001E63C1">
            <w:pPr>
              <w:pStyle w:val="KopjesVet"/>
              <w:rPr>
                <w:rFonts w:ascii="Plantin" w:hAnsi="Plantin"/>
                <w:szCs w:val="15"/>
              </w:rPr>
            </w:pPr>
          </w:p>
        </w:tc>
        <w:tc>
          <w:tcPr>
            <w:tcW w:w="180" w:type="dxa"/>
            <w:vMerge/>
            <w:tcBorders>
              <w:left w:val="single" w:sz="4" w:space="0" w:color="auto"/>
            </w:tcBorders>
          </w:tcPr>
          <w:p w14:paraId="0817103F" w14:textId="77777777" w:rsidR="008B692E" w:rsidRPr="001A4606" w:rsidRDefault="008B692E" w:rsidP="001E63C1">
            <w:pPr>
              <w:pStyle w:val="KopjesVet"/>
              <w:rPr>
                <w:rFonts w:ascii="Plantin" w:hAnsi="Plantin"/>
                <w:szCs w:val="15"/>
              </w:rPr>
            </w:pPr>
          </w:p>
        </w:tc>
        <w:tc>
          <w:tcPr>
            <w:tcW w:w="2521" w:type="dxa"/>
            <w:tcBorders>
              <w:bottom w:val="single" w:sz="4" w:space="0" w:color="auto"/>
            </w:tcBorders>
          </w:tcPr>
          <w:p w14:paraId="77D6FA81" w14:textId="77777777" w:rsidR="008B692E" w:rsidRPr="001A4606" w:rsidRDefault="008B692E" w:rsidP="001E63C1">
            <w:pPr>
              <w:pStyle w:val="KopjesVet"/>
              <w:rPr>
                <w:rFonts w:ascii="Plantin" w:hAnsi="Plantin"/>
                <w:szCs w:val="15"/>
              </w:rPr>
            </w:pPr>
            <w:r w:rsidRPr="00710474">
              <w:rPr>
                <w:rFonts w:ascii="Plantin" w:hAnsi="Plantin"/>
              </w:rPr>
              <w:fldChar w:fldCharType="begin">
                <w:ffData>
                  <w:name w:val="v7c"/>
                  <w:enabled/>
                  <w:calcOnExit w:val="0"/>
                  <w:textInput>
                    <w:default w:val="Embargo tot:"/>
                  </w:textInput>
                </w:ffData>
              </w:fldChar>
            </w:r>
            <w:r w:rsidRPr="00710474">
              <w:rPr>
                <w:rFonts w:ascii="Plantin" w:hAnsi="Plantin"/>
              </w:rPr>
              <w:instrText xml:space="preserve"> FORMTEXT </w:instrText>
            </w:r>
            <w:r w:rsidRPr="00710474">
              <w:rPr>
                <w:rFonts w:ascii="Plantin" w:hAnsi="Plantin"/>
              </w:rPr>
            </w:r>
            <w:r w:rsidRPr="00710474">
              <w:rPr>
                <w:rFonts w:ascii="Plantin" w:hAnsi="Plantin"/>
              </w:rPr>
              <w:fldChar w:fldCharType="separate"/>
            </w:r>
            <w:r w:rsidRPr="00710474">
              <w:rPr>
                <w:rFonts w:ascii="Plantin" w:hAnsi="Plantin"/>
                <w:noProof/>
              </w:rPr>
              <w:t>Embargo tot:</w:t>
            </w:r>
            <w:r w:rsidRPr="00710474">
              <w:rPr>
                <w:rFonts w:ascii="Plantin" w:hAnsi="Plantin"/>
              </w:rPr>
              <w:fldChar w:fldCharType="end"/>
            </w:r>
          </w:p>
        </w:tc>
      </w:tr>
      <w:tr w:rsidR="008B692E" w14:paraId="0FC7E982" w14:textId="77777777" w:rsidTr="001A6C99">
        <w:trPr>
          <w:cantSplit/>
          <w:trHeight w:val="123"/>
        </w:trPr>
        <w:tc>
          <w:tcPr>
            <w:tcW w:w="7454" w:type="dxa"/>
            <w:gridSpan w:val="7"/>
            <w:vMerge/>
            <w:tcBorders>
              <w:left w:val="single" w:sz="4" w:space="0" w:color="auto"/>
              <w:bottom w:val="single" w:sz="4" w:space="0" w:color="auto"/>
              <w:right w:val="single" w:sz="4" w:space="0" w:color="auto"/>
            </w:tcBorders>
          </w:tcPr>
          <w:p w14:paraId="14F3FDEE" w14:textId="77777777" w:rsidR="008B692E" w:rsidRPr="001A4606" w:rsidRDefault="008B692E" w:rsidP="001E63C1">
            <w:pPr>
              <w:pStyle w:val="KopjesVet"/>
              <w:rPr>
                <w:rFonts w:ascii="Plantin" w:hAnsi="Plantin"/>
                <w:szCs w:val="15"/>
              </w:rPr>
            </w:pPr>
          </w:p>
        </w:tc>
        <w:tc>
          <w:tcPr>
            <w:tcW w:w="180" w:type="dxa"/>
            <w:vMerge/>
            <w:tcBorders>
              <w:left w:val="single" w:sz="4" w:space="0" w:color="auto"/>
              <w:right w:val="single" w:sz="4" w:space="0" w:color="auto"/>
            </w:tcBorders>
          </w:tcPr>
          <w:p w14:paraId="6F615A0A" w14:textId="77777777" w:rsidR="008B692E" w:rsidRPr="001A4606" w:rsidRDefault="008B692E" w:rsidP="001E63C1">
            <w:pPr>
              <w:pStyle w:val="KopjesVet"/>
              <w:rPr>
                <w:rFonts w:ascii="Plantin" w:hAnsi="Plantin"/>
                <w:szCs w:val="15"/>
              </w:rPr>
            </w:pPr>
          </w:p>
        </w:tc>
        <w:tc>
          <w:tcPr>
            <w:tcW w:w="2521" w:type="dxa"/>
            <w:tcBorders>
              <w:top w:val="single" w:sz="4" w:space="0" w:color="auto"/>
              <w:left w:val="single" w:sz="4" w:space="0" w:color="auto"/>
              <w:bottom w:val="single" w:sz="4" w:space="0" w:color="auto"/>
              <w:right w:val="single" w:sz="4" w:space="0" w:color="auto"/>
            </w:tcBorders>
          </w:tcPr>
          <w:p w14:paraId="04C835E3" w14:textId="77777777" w:rsidR="008B692E" w:rsidRPr="0003385B" w:rsidRDefault="008B692E" w:rsidP="001E63C1">
            <w:pPr>
              <w:pStyle w:val="KopjesVet"/>
              <w:rPr>
                <w:rFonts w:ascii="Plantin" w:hAnsi="Plantin"/>
                <w:b w:val="0"/>
                <w:sz w:val="20"/>
              </w:rPr>
            </w:pPr>
          </w:p>
        </w:tc>
      </w:tr>
      <w:tr w:rsidR="008B692E" w14:paraId="50F23470" w14:textId="77777777" w:rsidTr="001A6C99">
        <w:trPr>
          <w:cantSplit/>
          <w:trHeight w:val="122"/>
        </w:trPr>
        <w:tc>
          <w:tcPr>
            <w:tcW w:w="7454" w:type="dxa"/>
            <w:gridSpan w:val="7"/>
            <w:vMerge/>
            <w:tcBorders>
              <w:left w:val="single" w:sz="4" w:space="0" w:color="auto"/>
              <w:bottom w:val="single" w:sz="4" w:space="0" w:color="auto"/>
              <w:right w:val="single" w:sz="4" w:space="0" w:color="auto"/>
            </w:tcBorders>
          </w:tcPr>
          <w:p w14:paraId="0355E1DE" w14:textId="77777777" w:rsidR="008B692E" w:rsidRPr="001A4606" w:rsidRDefault="008B692E" w:rsidP="001E63C1">
            <w:pPr>
              <w:pStyle w:val="KopjesVet"/>
              <w:rPr>
                <w:rFonts w:ascii="Plantin" w:hAnsi="Plantin"/>
                <w:szCs w:val="15"/>
              </w:rPr>
            </w:pPr>
          </w:p>
        </w:tc>
        <w:tc>
          <w:tcPr>
            <w:tcW w:w="180" w:type="dxa"/>
            <w:vMerge/>
            <w:tcBorders>
              <w:left w:val="single" w:sz="4" w:space="0" w:color="auto"/>
            </w:tcBorders>
          </w:tcPr>
          <w:p w14:paraId="10C6B9A0" w14:textId="77777777" w:rsidR="008B692E" w:rsidRPr="001A4606" w:rsidRDefault="008B692E" w:rsidP="001E63C1">
            <w:pPr>
              <w:pStyle w:val="KopjesVet"/>
              <w:rPr>
                <w:rFonts w:ascii="Plantin" w:hAnsi="Plantin"/>
                <w:szCs w:val="15"/>
              </w:rPr>
            </w:pPr>
          </w:p>
        </w:tc>
        <w:tc>
          <w:tcPr>
            <w:tcW w:w="2521" w:type="dxa"/>
          </w:tcPr>
          <w:p w14:paraId="32CBD68A" w14:textId="77777777" w:rsidR="008B692E" w:rsidRPr="0003385B" w:rsidRDefault="008B692E" w:rsidP="001E63C1">
            <w:pPr>
              <w:pStyle w:val="KopjesVet"/>
              <w:rPr>
                <w:rFonts w:ascii="Plantin" w:hAnsi="Plantin"/>
                <w:b w:val="0"/>
                <w:sz w:val="20"/>
              </w:rPr>
            </w:pPr>
          </w:p>
        </w:tc>
      </w:tr>
      <w:tr w:rsidR="00372EBE" w14:paraId="060CD218" w14:textId="77777777" w:rsidTr="001A6C99">
        <w:trPr>
          <w:cantSplit/>
          <w:trHeight w:val="152"/>
        </w:trPr>
        <w:tc>
          <w:tcPr>
            <w:tcW w:w="10155" w:type="dxa"/>
            <w:gridSpan w:val="9"/>
          </w:tcPr>
          <w:p w14:paraId="072087F7" w14:textId="77777777" w:rsidR="00372EBE" w:rsidRPr="00532877" w:rsidRDefault="00372EBE" w:rsidP="001E63C1">
            <w:pPr>
              <w:pStyle w:val="KopjesVet"/>
              <w:rPr>
                <w:rFonts w:ascii="Plantin" w:hAnsi="Plantin"/>
                <w:b w:val="0"/>
                <w:sz w:val="16"/>
                <w:szCs w:val="16"/>
              </w:rPr>
            </w:pPr>
          </w:p>
        </w:tc>
      </w:tr>
      <w:tr w:rsidR="00372EBE" w14:paraId="3507D99F" w14:textId="77777777" w:rsidTr="001A6C99">
        <w:trPr>
          <w:cantSplit/>
          <w:trHeight w:val="116"/>
        </w:trPr>
        <w:tc>
          <w:tcPr>
            <w:tcW w:w="5200" w:type="dxa"/>
            <w:gridSpan w:val="3"/>
          </w:tcPr>
          <w:p w14:paraId="34E4A182" w14:textId="77777777" w:rsidR="00372EBE" w:rsidRPr="0003385B" w:rsidRDefault="00372EBE" w:rsidP="001E63C1">
            <w:pPr>
              <w:pStyle w:val="KopjesVet"/>
              <w:tabs>
                <w:tab w:val="left" w:pos="3569"/>
              </w:tabs>
              <w:rPr>
                <w:rFonts w:ascii="Plantin" w:hAnsi="Plantin"/>
                <w:b w:val="0"/>
                <w:szCs w:val="15"/>
              </w:rPr>
            </w:pPr>
            <w:r>
              <w:rPr>
                <w:rFonts w:ascii="Plantin" w:hAnsi="Plantin"/>
              </w:rPr>
              <w:t>Bestuurlijk voortraject</w:t>
            </w:r>
            <w:r w:rsidR="00714D6E">
              <w:rPr>
                <w:rFonts w:ascii="Plantin" w:hAnsi="Plantin"/>
              </w:rPr>
              <w:tab/>
            </w:r>
          </w:p>
        </w:tc>
        <w:tc>
          <w:tcPr>
            <w:tcW w:w="4955" w:type="dxa"/>
            <w:gridSpan w:val="6"/>
            <w:tcBorders>
              <w:left w:val="nil"/>
              <w:bottom w:val="single" w:sz="4" w:space="0" w:color="auto"/>
            </w:tcBorders>
          </w:tcPr>
          <w:p w14:paraId="4214DA4F" w14:textId="77777777" w:rsidR="00372EBE" w:rsidRPr="0003385B" w:rsidRDefault="00372EBE" w:rsidP="001E63C1">
            <w:pPr>
              <w:pStyle w:val="KopjesVet"/>
              <w:rPr>
                <w:rFonts w:ascii="Plantin" w:hAnsi="Plantin"/>
                <w:b w:val="0"/>
                <w:szCs w:val="15"/>
              </w:rPr>
            </w:pPr>
            <w:r>
              <w:rPr>
                <w:rFonts w:ascii="Plantin" w:hAnsi="Plantin"/>
              </w:rPr>
              <w:fldChar w:fldCharType="begin">
                <w:ffData>
                  <w:name w:val="v10"/>
                  <w:enabled/>
                  <w:calcOnExit w:val="0"/>
                  <w:textInput>
                    <w:default w:val="Bestuurlijke Besluitvorming"/>
                  </w:textInput>
                </w:ffData>
              </w:fldChar>
            </w:r>
            <w:bookmarkStart w:id="3" w:name="v10"/>
            <w:r>
              <w:rPr>
                <w:rFonts w:ascii="Plantin" w:hAnsi="Plantin"/>
              </w:rPr>
              <w:instrText xml:space="preserve"> FORMTEXT </w:instrText>
            </w:r>
            <w:r>
              <w:rPr>
                <w:rFonts w:ascii="Plantin" w:hAnsi="Plantin"/>
              </w:rPr>
            </w:r>
            <w:r>
              <w:rPr>
                <w:rFonts w:ascii="Plantin" w:hAnsi="Plantin"/>
              </w:rPr>
              <w:fldChar w:fldCharType="separate"/>
            </w:r>
            <w:r>
              <w:rPr>
                <w:rFonts w:ascii="Plantin" w:hAnsi="Plantin"/>
                <w:noProof/>
              </w:rPr>
              <w:t>Bestuurlijk vervolg</w:t>
            </w:r>
            <w:r>
              <w:rPr>
                <w:rFonts w:ascii="Plantin" w:hAnsi="Plantin"/>
              </w:rPr>
              <w:fldChar w:fldCharType="end"/>
            </w:r>
            <w:bookmarkEnd w:id="3"/>
          </w:p>
        </w:tc>
      </w:tr>
      <w:tr w:rsidR="00532877" w14:paraId="34B4F558" w14:textId="77777777" w:rsidTr="001A6C99">
        <w:trPr>
          <w:cantSplit/>
          <w:trHeight w:val="232"/>
        </w:trPr>
        <w:tc>
          <w:tcPr>
            <w:tcW w:w="2905" w:type="dxa"/>
            <w:tcBorders>
              <w:top w:val="single" w:sz="4" w:space="0" w:color="auto"/>
              <w:left w:val="single" w:sz="4" w:space="0" w:color="auto"/>
              <w:bottom w:val="single" w:sz="4" w:space="0" w:color="auto"/>
            </w:tcBorders>
          </w:tcPr>
          <w:p w14:paraId="09348933" w14:textId="77777777" w:rsidR="000D1636" w:rsidRPr="00532877" w:rsidRDefault="00A314C2" w:rsidP="009410D9">
            <w:pPr>
              <w:pStyle w:val="KopjesVet"/>
              <w:rPr>
                <w:rFonts w:ascii="Plantin" w:hAnsi="Plantin"/>
                <w:b w:val="0"/>
                <w:sz w:val="20"/>
              </w:rPr>
            </w:pPr>
            <w:r>
              <w:rPr>
                <w:rFonts w:ascii="Plantin" w:hAnsi="Plantin"/>
                <w:b w:val="0"/>
                <w:sz w:val="20"/>
              </w:rPr>
              <w:t>PFO Ruimte</w:t>
            </w:r>
          </w:p>
        </w:tc>
        <w:tc>
          <w:tcPr>
            <w:tcW w:w="2115" w:type="dxa"/>
            <w:tcBorders>
              <w:top w:val="single" w:sz="4" w:space="0" w:color="auto"/>
              <w:bottom w:val="single" w:sz="4" w:space="0" w:color="auto"/>
              <w:right w:val="single" w:sz="4" w:space="0" w:color="auto"/>
            </w:tcBorders>
          </w:tcPr>
          <w:p w14:paraId="3F80143D" w14:textId="36113964" w:rsidR="005C3359" w:rsidRDefault="00FB2BCA" w:rsidP="00816912">
            <w:pPr>
              <w:pStyle w:val="KopjesVet"/>
              <w:rPr>
                <w:rFonts w:ascii="Plantin" w:hAnsi="Plantin"/>
                <w:b w:val="0"/>
                <w:sz w:val="20"/>
              </w:rPr>
            </w:pPr>
            <w:r>
              <w:rPr>
                <w:rFonts w:ascii="Plantin" w:hAnsi="Plantin"/>
                <w:b w:val="0"/>
                <w:sz w:val="20"/>
              </w:rPr>
              <w:t>28</w:t>
            </w:r>
            <w:r w:rsidR="00EC61A7">
              <w:rPr>
                <w:rFonts w:ascii="Plantin" w:hAnsi="Plantin"/>
                <w:b w:val="0"/>
                <w:sz w:val="20"/>
              </w:rPr>
              <w:t xml:space="preserve"> oktober 2019</w:t>
            </w:r>
          </w:p>
        </w:tc>
        <w:tc>
          <w:tcPr>
            <w:tcW w:w="180" w:type="dxa"/>
            <w:tcBorders>
              <w:right w:val="single" w:sz="4" w:space="0" w:color="auto"/>
            </w:tcBorders>
          </w:tcPr>
          <w:p w14:paraId="2F95302B" w14:textId="77777777" w:rsidR="00714D6E" w:rsidRPr="002052F1" w:rsidRDefault="00714D6E" w:rsidP="001E63C1">
            <w:pPr>
              <w:pStyle w:val="KopjesVet"/>
              <w:rPr>
                <w:rFonts w:ascii="Plantin" w:hAnsi="Plantin"/>
                <w:b w:val="0"/>
                <w:sz w:val="20"/>
              </w:rPr>
            </w:pPr>
          </w:p>
        </w:tc>
        <w:tc>
          <w:tcPr>
            <w:tcW w:w="2434" w:type="dxa"/>
            <w:gridSpan w:val="5"/>
            <w:tcBorders>
              <w:top w:val="single" w:sz="4" w:space="0" w:color="auto"/>
              <w:left w:val="single" w:sz="4" w:space="0" w:color="auto"/>
              <w:bottom w:val="single" w:sz="4" w:space="0" w:color="auto"/>
            </w:tcBorders>
          </w:tcPr>
          <w:p w14:paraId="0965AA74" w14:textId="77777777" w:rsidR="00532877" w:rsidRPr="002052F1" w:rsidRDefault="00714D6E" w:rsidP="001E63C1">
            <w:pPr>
              <w:pStyle w:val="KopjesVet"/>
              <w:rPr>
                <w:rFonts w:ascii="Plantin" w:hAnsi="Plantin"/>
                <w:b w:val="0"/>
                <w:sz w:val="20"/>
              </w:rPr>
            </w:pPr>
            <w:r w:rsidRPr="002052F1">
              <w:rPr>
                <w:rFonts w:ascii="Plantin" w:hAnsi="Plantin"/>
                <w:b w:val="0"/>
                <w:sz w:val="20"/>
              </w:rPr>
              <w:t>Verzending aan</w:t>
            </w:r>
            <w:r>
              <w:rPr>
                <w:rFonts w:ascii="Plantin" w:hAnsi="Plantin"/>
                <w:b w:val="0"/>
                <w:sz w:val="20"/>
              </w:rPr>
              <w:t xml:space="preserve"> de</w:t>
            </w:r>
            <w:r w:rsidRPr="002052F1">
              <w:rPr>
                <w:rFonts w:ascii="Plantin" w:hAnsi="Plantin"/>
                <w:b w:val="0"/>
                <w:sz w:val="20"/>
              </w:rPr>
              <w:t xml:space="preserve"> raad</w:t>
            </w:r>
            <w:r>
              <w:rPr>
                <w:rFonts w:ascii="Plantin" w:hAnsi="Plantin"/>
                <w:b w:val="0"/>
                <w:sz w:val="20"/>
              </w:rPr>
              <w:t>:</w:t>
            </w:r>
          </w:p>
        </w:tc>
        <w:tc>
          <w:tcPr>
            <w:tcW w:w="2521" w:type="dxa"/>
            <w:tcBorders>
              <w:top w:val="single" w:sz="4" w:space="0" w:color="auto"/>
              <w:left w:val="nil"/>
              <w:bottom w:val="single" w:sz="4" w:space="0" w:color="auto"/>
              <w:right w:val="single" w:sz="4" w:space="0" w:color="auto"/>
            </w:tcBorders>
          </w:tcPr>
          <w:p w14:paraId="1C48ECE6" w14:textId="77777777" w:rsidR="00532877" w:rsidRPr="002052F1" w:rsidRDefault="000779F0" w:rsidP="001E63C1">
            <w:pPr>
              <w:pStyle w:val="KopjesVet"/>
              <w:rPr>
                <w:rFonts w:ascii="Plantin" w:hAnsi="Plantin"/>
                <w:b w:val="0"/>
                <w:sz w:val="20"/>
              </w:rPr>
            </w:pPr>
            <w:r>
              <w:rPr>
                <w:rFonts w:ascii="Plantin" w:hAnsi="Plantin"/>
                <w:b w:val="0"/>
                <w:sz w:val="20"/>
              </w:rPr>
              <w:t>Ja</w:t>
            </w:r>
          </w:p>
        </w:tc>
      </w:tr>
      <w:tr w:rsidR="00E84D78" w14:paraId="73BBD57B" w14:textId="77777777" w:rsidTr="001A6C99">
        <w:trPr>
          <w:cantSplit/>
          <w:trHeight w:val="125"/>
        </w:trPr>
        <w:tc>
          <w:tcPr>
            <w:tcW w:w="10155" w:type="dxa"/>
            <w:gridSpan w:val="9"/>
          </w:tcPr>
          <w:p w14:paraId="13EFDB46" w14:textId="77777777" w:rsidR="00E84D78" w:rsidRPr="00710474" w:rsidRDefault="00E84D78" w:rsidP="001E63C1">
            <w:pPr>
              <w:pStyle w:val="KopjesVet"/>
              <w:rPr>
                <w:rFonts w:ascii="Plantin" w:hAnsi="Plantin"/>
              </w:rPr>
            </w:pPr>
          </w:p>
        </w:tc>
      </w:tr>
      <w:tr w:rsidR="003779ED" w14:paraId="08DD3546" w14:textId="77777777" w:rsidTr="001A6C99">
        <w:trPr>
          <w:cantSplit/>
          <w:trHeight w:val="134"/>
        </w:trPr>
        <w:tc>
          <w:tcPr>
            <w:tcW w:w="7090" w:type="dxa"/>
            <w:gridSpan w:val="6"/>
            <w:vAlign w:val="bottom"/>
          </w:tcPr>
          <w:p w14:paraId="07F9D3B6" w14:textId="77777777" w:rsidR="003779ED" w:rsidRPr="002052F1" w:rsidRDefault="003779ED" w:rsidP="001E63C1">
            <w:pPr>
              <w:pStyle w:val="KopjesVet"/>
              <w:rPr>
                <w:rFonts w:ascii="Plantin" w:hAnsi="Plantin"/>
                <w:b w:val="0"/>
                <w:sz w:val="20"/>
              </w:rPr>
            </w:pPr>
            <w:r w:rsidRPr="00710474">
              <w:rPr>
                <w:rFonts w:ascii="Plantin" w:hAnsi="Plantin"/>
              </w:rPr>
              <w:fldChar w:fldCharType="begin">
                <w:ffData>
                  <w:name w:val="v11"/>
                  <w:enabled/>
                  <w:calcOnExit w:val="0"/>
                  <w:textInput>
                    <w:default w:val="Bijlagen"/>
                  </w:textInput>
                </w:ffData>
              </w:fldChar>
            </w:r>
            <w:bookmarkStart w:id="4" w:name="v11"/>
            <w:r w:rsidRPr="00710474">
              <w:rPr>
                <w:rFonts w:ascii="Plantin" w:hAnsi="Plantin"/>
              </w:rPr>
              <w:instrText xml:space="preserve"> FORMTEXT </w:instrText>
            </w:r>
            <w:r w:rsidRPr="00710474">
              <w:rPr>
                <w:rFonts w:ascii="Plantin" w:hAnsi="Plantin"/>
              </w:rPr>
            </w:r>
            <w:r w:rsidRPr="00710474">
              <w:rPr>
                <w:rFonts w:ascii="Plantin" w:hAnsi="Plantin"/>
              </w:rPr>
              <w:fldChar w:fldCharType="separate"/>
            </w:r>
            <w:r w:rsidRPr="00710474">
              <w:rPr>
                <w:rFonts w:ascii="Plantin" w:hAnsi="Plantin"/>
                <w:noProof/>
              </w:rPr>
              <w:t>Bijlagen</w:t>
            </w:r>
            <w:r w:rsidRPr="00710474">
              <w:rPr>
                <w:rFonts w:ascii="Plantin" w:hAnsi="Plantin"/>
              </w:rPr>
              <w:fldChar w:fldCharType="end"/>
            </w:r>
          </w:p>
        </w:tc>
        <w:bookmarkEnd w:id="4"/>
        <w:tc>
          <w:tcPr>
            <w:tcW w:w="3065" w:type="dxa"/>
            <w:gridSpan w:val="3"/>
          </w:tcPr>
          <w:p w14:paraId="163BA2B2" w14:textId="77777777" w:rsidR="003779ED" w:rsidRPr="002052F1" w:rsidRDefault="003779ED" w:rsidP="001E63C1">
            <w:pPr>
              <w:pStyle w:val="KopjesVet"/>
              <w:rPr>
                <w:rFonts w:ascii="Plantin" w:hAnsi="Plantin"/>
                <w:b w:val="0"/>
                <w:sz w:val="20"/>
              </w:rPr>
            </w:pPr>
            <w:r w:rsidRPr="00D47B24">
              <w:rPr>
                <w:rFonts w:ascii="Plantin" w:hAnsi="Plantin"/>
                <w:sz w:val="20"/>
              </w:rPr>
              <w:t>Collegebesluit</w:t>
            </w:r>
          </w:p>
        </w:tc>
      </w:tr>
      <w:tr w:rsidR="00714D6E" w14:paraId="2775256D" w14:textId="77777777" w:rsidTr="001A6C99">
        <w:trPr>
          <w:cantSplit/>
          <w:trHeight w:val="506"/>
        </w:trPr>
        <w:tc>
          <w:tcPr>
            <w:tcW w:w="6910" w:type="dxa"/>
            <w:gridSpan w:val="5"/>
            <w:tcBorders>
              <w:top w:val="single" w:sz="4" w:space="0" w:color="auto"/>
              <w:left w:val="single" w:sz="4" w:space="0" w:color="auto"/>
              <w:bottom w:val="single" w:sz="4" w:space="0" w:color="auto"/>
              <w:right w:val="single" w:sz="4" w:space="0" w:color="auto"/>
            </w:tcBorders>
          </w:tcPr>
          <w:p w14:paraId="78A7865A" w14:textId="5E155DC5" w:rsidR="005E061E" w:rsidRDefault="005E061E" w:rsidP="001A6C99">
            <w:pPr>
              <w:pStyle w:val="KopjesVet"/>
              <w:numPr>
                <w:ilvl w:val="0"/>
                <w:numId w:val="30"/>
              </w:numPr>
              <w:spacing w:before="40" w:after="40"/>
              <w:rPr>
                <w:rFonts w:ascii="Plantin" w:hAnsi="Plantin"/>
                <w:b w:val="0"/>
                <w:sz w:val="20"/>
              </w:rPr>
            </w:pPr>
            <w:r>
              <w:rPr>
                <w:rFonts w:ascii="Plantin" w:hAnsi="Plantin"/>
                <w:b w:val="0"/>
                <w:sz w:val="20"/>
              </w:rPr>
              <w:t>Raadsvoorstel</w:t>
            </w:r>
          </w:p>
          <w:p w14:paraId="346EE43F" w14:textId="176E2C55" w:rsidR="004A633B" w:rsidRDefault="00E06377" w:rsidP="001A6C99">
            <w:pPr>
              <w:pStyle w:val="KopjesVet"/>
              <w:numPr>
                <w:ilvl w:val="0"/>
                <w:numId w:val="30"/>
              </w:numPr>
              <w:spacing w:before="40" w:after="40"/>
              <w:rPr>
                <w:rFonts w:ascii="Plantin" w:hAnsi="Plantin"/>
                <w:b w:val="0"/>
                <w:sz w:val="20"/>
              </w:rPr>
            </w:pPr>
            <w:r>
              <w:rPr>
                <w:rFonts w:ascii="Plantin" w:hAnsi="Plantin"/>
                <w:b w:val="0"/>
                <w:sz w:val="20"/>
              </w:rPr>
              <w:t>Projectopdracht</w:t>
            </w:r>
          </w:p>
          <w:p w14:paraId="1D372120" w14:textId="77777777" w:rsidR="00B25CEC" w:rsidRDefault="00E06377" w:rsidP="001A6C99">
            <w:pPr>
              <w:pStyle w:val="KopjesVet"/>
              <w:numPr>
                <w:ilvl w:val="0"/>
                <w:numId w:val="30"/>
              </w:numPr>
              <w:spacing w:before="40" w:after="40"/>
              <w:rPr>
                <w:rFonts w:ascii="Plantin" w:hAnsi="Plantin"/>
                <w:b w:val="0"/>
                <w:sz w:val="20"/>
              </w:rPr>
            </w:pPr>
            <w:r>
              <w:rPr>
                <w:rFonts w:ascii="Plantin" w:hAnsi="Plantin"/>
                <w:b w:val="0"/>
                <w:sz w:val="20"/>
              </w:rPr>
              <w:t>Ontwikkelingsvisie de Voortuin</w:t>
            </w:r>
          </w:p>
          <w:p w14:paraId="66FE931A" w14:textId="77777777" w:rsidR="00714D6E" w:rsidRDefault="00714D6E" w:rsidP="00382024">
            <w:pPr>
              <w:pStyle w:val="KopjesVet"/>
              <w:spacing w:before="40" w:after="40"/>
            </w:pPr>
          </w:p>
        </w:tc>
        <w:tc>
          <w:tcPr>
            <w:tcW w:w="180" w:type="dxa"/>
            <w:tcBorders>
              <w:left w:val="single" w:sz="4" w:space="0" w:color="auto"/>
              <w:right w:val="single" w:sz="4" w:space="0" w:color="auto"/>
            </w:tcBorders>
          </w:tcPr>
          <w:p w14:paraId="4F5E3B6A" w14:textId="77777777" w:rsidR="00714D6E" w:rsidRDefault="00714D6E" w:rsidP="001E63C1"/>
          <w:p w14:paraId="6D1A2BB8" w14:textId="77777777" w:rsidR="00714D6E" w:rsidRPr="00714D6E" w:rsidRDefault="00714D6E" w:rsidP="001E63C1">
            <w:pPr>
              <w:tabs>
                <w:tab w:val="left" w:pos="3976"/>
              </w:tabs>
            </w:pPr>
            <w:r>
              <w:tab/>
            </w:r>
          </w:p>
        </w:tc>
        <w:tc>
          <w:tcPr>
            <w:tcW w:w="3060" w:type="dxa"/>
            <w:gridSpan w:val="3"/>
            <w:tcBorders>
              <w:top w:val="single" w:sz="4" w:space="0" w:color="auto"/>
              <w:left w:val="single" w:sz="4" w:space="0" w:color="auto"/>
              <w:bottom w:val="single" w:sz="4" w:space="0" w:color="auto"/>
              <w:right w:val="single" w:sz="4" w:space="0" w:color="auto"/>
            </w:tcBorders>
          </w:tcPr>
          <w:p w14:paraId="200C265C" w14:textId="77777777" w:rsidR="00714D6E" w:rsidRPr="0073207F" w:rsidRDefault="00714D6E" w:rsidP="001E63C1">
            <w:pPr>
              <w:pStyle w:val="KopjesVet"/>
              <w:rPr>
                <w:rFonts w:ascii="Plantin" w:hAnsi="Plantin"/>
                <w:b w:val="0"/>
                <w:i/>
                <w:sz w:val="20"/>
              </w:rPr>
            </w:pPr>
            <w:r>
              <w:rPr>
                <w:rFonts w:ascii="Plantin" w:hAnsi="Plantin"/>
                <w:b w:val="0"/>
                <w:i/>
                <w:sz w:val="20"/>
              </w:rPr>
              <w:t>in te vullen door Bureau Agenda</w:t>
            </w:r>
            <w:r w:rsidRPr="00D47B24">
              <w:rPr>
                <w:rFonts w:ascii="Plantin" w:hAnsi="Plantin"/>
                <w:b w:val="0"/>
                <w:sz w:val="20"/>
              </w:rPr>
              <w:t xml:space="preserve"> </w:t>
            </w:r>
          </w:p>
          <w:p w14:paraId="0D285C49" w14:textId="77777777" w:rsidR="00714D6E" w:rsidRPr="0073207F" w:rsidRDefault="00714D6E" w:rsidP="001E63C1">
            <w:pPr>
              <w:pStyle w:val="KopjesVet"/>
              <w:rPr>
                <w:rFonts w:ascii="Plantin" w:hAnsi="Plantin"/>
                <w:b w:val="0"/>
                <w:sz w:val="16"/>
                <w:szCs w:val="16"/>
              </w:rPr>
            </w:pPr>
          </w:p>
          <w:p w14:paraId="60690D39" w14:textId="77777777" w:rsidR="00714D6E" w:rsidRPr="00344C51" w:rsidRDefault="00A314C2" w:rsidP="001E63C1">
            <w:pPr>
              <w:pStyle w:val="KopjesVet"/>
              <w:rPr>
                <w:rFonts w:ascii="Plantin" w:hAnsi="Plantin" w:cs="Arial"/>
                <w:b w:val="0"/>
                <w:sz w:val="18"/>
                <w:szCs w:val="18"/>
              </w:rPr>
            </w:pPr>
            <w:r w:rsidRPr="00344C51">
              <w:rPr>
                <w:rFonts w:ascii="Times New Roman" w:hAnsi="Times New Roman"/>
                <w:b w:val="0"/>
                <w:sz w:val="18"/>
                <w:szCs w:val="18"/>
              </w:rPr>
              <w:t>□</w:t>
            </w:r>
            <w:r w:rsidR="00714D6E" w:rsidRPr="00344C51">
              <w:rPr>
                <w:rFonts w:ascii="Plantin" w:hAnsi="Plantin" w:cs="Arial"/>
                <w:b w:val="0"/>
                <w:sz w:val="18"/>
                <w:szCs w:val="18"/>
              </w:rPr>
              <w:t xml:space="preserve"> Conform</w:t>
            </w:r>
            <w:r w:rsidR="00916786">
              <w:rPr>
                <w:rFonts w:ascii="Plantin" w:hAnsi="Plantin" w:cs="Arial"/>
                <w:b w:val="0"/>
                <w:sz w:val="18"/>
                <w:szCs w:val="18"/>
              </w:rPr>
              <w:t xml:space="preserve"> </w:t>
            </w:r>
          </w:p>
          <w:p w14:paraId="392D2018" w14:textId="77777777" w:rsidR="00714D6E" w:rsidRPr="00344C51" w:rsidRDefault="00714D6E" w:rsidP="001E63C1">
            <w:pPr>
              <w:pStyle w:val="KopjesVet"/>
              <w:rPr>
                <w:rFonts w:ascii="Plantin" w:hAnsi="Plantin" w:cs="Arial"/>
                <w:b w:val="0"/>
                <w:sz w:val="18"/>
                <w:szCs w:val="18"/>
              </w:rPr>
            </w:pPr>
          </w:p>
          <w:p w14:paraId="13351123" w14:textId="616375F2" w:rsidR="00714D6E" w:rsidRPr="00344C51" w:rsidRDefault="00931FDE" w:rsidP="001E63C1">
            <w:pPr>
              <w:pStyle w:val="KopjesVet"/>
              <w:rPr>
                <w:rFonts w:ascii="Plantin" w:hAnsi="Plantin" w:cs="Arial"/>
                <w:b w:val="0"/>
                <w:sz w:val="18"/>
                <w:szCs w:val="18"/>
              </w:rPr>
            </w:pPr>
            <w:r>
              <w:rPr>
                <w:rFonts w:ascii="Times New Roman" w:hAnsi="Times New Roman"/>
                <w:b w:val="0"/>
                <w:sz w:val="18"/>
                <w:szCs w:val="18"/>
              </w:rPr>
              <w:t>■</w:t>
            </w:r>
            <w:r w:rsidR="00714D6E" w:rsidRPr="00344C51">
              <w:rPr>
                <w:rFonts w:ascii="Plantin" w:hAnsi="Plantin" w:cs="Arial"/>
                <w:b w:val="0"/>
                <w:sz w:val="18"/>
                <w:szCs w:val="18"/>
              </w:rPr>
              <w:t xml:space="preserve"> Gewijzigd</w:t>
            </w:r>
            <w:r w:rsidR="001A68AA">
              <w:rPr>
                <w:rFonts w:ascii="Plantin" w:hAnsi="Plantin" w:cs="Arial"/>
                <w:b w:val="0"/>
                <w:sz w:val="18"/>
                <w:szCs w:val="18"/>
              </w:rPr>
              <w:t xml:space="preserve"> </w:t>
            </w:r>
            <w:r>
              <w:rPr>
                <w:rFonts w:ascii="Plantin" w:hAnsi="Plantin" w:cs="Arial"/>
                <w:b w:val="0"/>
                <w:sz w:val="18"/>
                <w:szCs w:val="18"/>
              </w:rPr>
              <w:t>19 november2019</w:t>
            </w:r>
          </w:p>
          <w:p w14:paraId="75DF2C13" w14:textId="77777777" w:rsidR="00714D6E" w:rsidRPr="00344C51" w:rsidRDefault="00714D6E" w:rsidP="001E63C1">
            <w:pPr>
              <w:pStyle w:val="KopjesVet"/>
              <w:rPr>
                <w:rFonts w:ascii="Plantin" w:hAnsi="Plantin" w:cs="Arial"/>
                <w:b w:val="0"/>
                <w:sz w:val="18"/>
                <w:szCs w:val="18"/>
              </w:rPr>
            </w:pPr>
          </w:p>
          <w:p w14:paraId="0DAAD63B" w14:textId="77777777" w:rsidR="00714D6E" w:rsidRPr="00344C51" w:rsidRDefault="00714D6E" w:rsidP="001E63C1">
            <w:pPr>
              <w:pStyle w:val="KopjesVet"/>
              <w:rPr>
                <w:rFonts w:ascii="Plantin" w:hAnsi="Plantin" w:cs="Arial"/>
                <w:b w:val="0"/>
                <w:sz w:val="18"/>
                <w:szCs w:val="18"/>
              </w:rPr>
            </w:pPr>
            <w:r w:rsidRPr="00344C51">
              <w:rPr>
                <w:rFonts w:ascii="Times New Roman" w:hAnsi="Times New Roman"/>
                <w:b w:val="0"/>
                <w:sz w:val="18"/>
                <w:szCs w:val="18"/>
              </w:rPr>
              <w:t>□</w:t>
            </w:r>
            <w:r w:rsidRPr="00344C51">
              <w:rPr>
                <w:rFonts w:ascii="Plantin" w:hAnsi="Plantin" w:cs="Arial"/>
                <w:b w:val="0"/>
                <w:sz w:val="18"/>
                <w:szCs w:val="18"/>
              </w:rPr>
              <w:t xml:space="preserve"> Aangehouden</w:t>
            </w:r>
          </w:p>
          <w:p w14:paraId="6DE95CB0" w14:textId="77777777" w:rsidR="00714D6E" w:rsidRPr="00344C51" w:rsidRDefault="00714D6E" w:rsidP="001E63C1">
            <w:pPr>
              <w:pStyle w:val="KopjesVet"/>
              <w:rPr>
                <w:rFonts w:ascii="Plantin" w:hAnsi="Plantin" w:cs="Arial"/>
                <w:b w:val="0"/>
                <w:sz w:val="18"/>
                <w:szCs w:val="18"/>
              </w:rPr>
            </w:pPr>
          </w:p>
          <w:p w14:paraId="2C95C22D" w14:textId="77777777" w:rsidR="00714D6E" w:rsidRDefault="00714D6E" w:rsidP="001E63C1">
            <w:pPr>
              <w:pStyle w:val="KopjesVet"/>
              <w:rPr>
                <w:rFonts w:ascii="Plantin" w:hAnsi="Plantin" w:cs="Arial"/>
                <w:b w:val="0"/>
                <w:sz w:val="18"/>
                <w:szCs w:val="18"/>
              </w:rPr>
            </w:pPr>
            <w:r w:rsidRPr="00344C51">
              <w:rPr>
                <w:rFonts w:ascii="Times New Roman" w:hAnsi="Times New Roman"/>
                <w:b w:val="0"/>
                <w:sz w:val="18"/>
                <w:szCs w:val="18"/>
              </w:rPr>
              <w:t>□</w:t>
            </w:r>
            <w:r>
              <w:rPr>
                <w:rFonts w:ascii="Plantin" w:hAnsi="Plantin" w:cs="Arial"/>
                <w:b w:val="0"/>
                <w:sz w:val="18"/>
                <w:szCs w:val="18"/>
              </w:rPr>
              <w:t xml:space="preserve"> Teruggenomen </w:t>
            </w:r>
          </w:p>
          <w:p w14:paraId="0847041B" w14:textId="77777777" w:rsidR="00714D6E" w:rsidRPr="004167E8" w:rsidRDefault="00714D6E" w:rsidP="001E63C1">
            <w:pPr>
              <w:pStyle w:val="KopjesVet"/>
            </w:pPr>
          </w:p>
        </w:tc>
      </w:tr>
    </w:tbl>
    <w:p w14:paraId="5429811E" w14:textId="77777777" w:rsidR="006850A5" w:rsidRDefault="006850A5" w:rsidP="001E63C1">
      <w:pPr>
        <w:pStyle w:val="KopjesVet"/>
        <w:rPr>
          <w:b w:val="0"/>
        </w:rPr>
      </w:pPr>
    </w:p>
    <w:p w14:paraId="574B306B" w14:textId="77777777" w:rsidR="00A94332" w:rsidRDefault="00A94332" w:rsidP="001E63C1">
      <w:pPr>
        <w:pStyle w:val="KopjesVet"/>
        <w:rPr>
          <w:b w:val="0"/>
        </w:rPr>
      </w:pPr>
    </w:p>
    <w:p w14:paraId="7A8D4E83" w14:textId="77777777" w:rsidR="00B07ACE" w:rsidRPr="00B07ACE" w:rsidRDefault="00B07ACE" w:rsidP="001E63C1">
      <w:pPr>
        <w:pStyle w:val="KopjesVet"/>
        <w:rPr>
          <w:rFonts w:cs="Arial"/>
          <w:b w:val="0"/>
          <w:sz w:val="18"/>
          <w:szCs w:val="18"/>
        </w:rPr>
        <w:sectPr w:rsidR="00B07ACE" w:rsidRPr="00B07ACE" w:rsidSect="00714D6E">
          <w:headerReference w:type="even" r:id="rId8"/>
          <w:headerReference w:type="default" r:id="rId9"/>
          <w:footerReference w:type="even" r:id="rId10"/>
          <w:footerReference w:type="default" r:id="rId11"/>
          <w:headerReference w:type="first" r:id="rId12"/>
          <w:footerReference w:type="first" r:id="rId13"/>
          <w:type w:val="continuous"/>
          <w:pgSz w:w="11906" w:h="16838"/>
          <w:pgMar w:top="523" w:right="560" w:bottom="1417" w:left="1280" w:header="708" w:footer="708" w:gutter="0"/>
          <w:cols w:space="708"/>
        </w:sectPr>
      </w:pPr>
    </w:p>
    <w:tbl>
      <w:tblPr>
        <w:tblW w:w="102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6"/>
        <w:gridCol w:w="4508"/>
        <w:gridCol w:w="240"/>
        <w:gridCol w:w="2697"/>
      </w:tblGrid>
      <w:tr w:rsidR="00EF7C39" w:rsidRPr="00AA0235" w14:paraId="19AB4CBD" w14:textId="77777777" w:rsidTr="00031A3D">
        <w:trPr>
          <w:trHeight w:val="1066"/>
        </w:trPr>
        <w:tc>
          <w:tcPr>
            <w:tcW w:w="7274" w:type="dxa"/>
            <w:gridSpan w:val="2"/>
          </w:tcPr>
          <w:p w14:paraId="1A09E909" w14:textId="77777777" w:rsidR="00EF7C39" w:rsidRPr="00AA0235" w:rsidRDefault="00EF7C39" w:rsidP="001E63C1">
            <w:pPr>
              <w:pStyle w:val="Kop1"/>
              <w:rPr>
                <w:rFonts w:ascii="Plantin" w:hAnsi="Plantin"/>
              </w:rPr>
            </w:pPr>
            <w:r w:rsidRPr="00AA0235">
              <w:rPr>
                <w:rFonts w:ascii="Plantin" w:hAnsi="Plantin"/>
                <w:sz w:val="28"/>
              </w:rPr>
              <w:lastRenderedPageBreak/>
              <w:t xml:space="preserve">Voorstel aan Burgemeester en Wethouders </w:t>
            </w:r>
          </w:p>
          <w:p w14:paraId="093DB20C" w14:textId="77777777" w:rsidR="00EF7C39" w:rsidRPr="00AA0235" w:rsidRDefault="00EF7C39" w:rsidP="001E63C1">
            <w:pPr>
              <w:pStyle w:val="KopjesVet"/>
              <w:rPr>
                <w:rFonts w:ascii="Plantin" w:hAnsi="Plantin"/>
                <w:b w:val="0"/>
                <w:sz w:val="20"/>
              </w:rPr>
            </w:pPr>
          </w:p>
        </w:tc>
        <w:tc>
          <w:tcPr>
            <w:tcW w:w="240" w:type="dxa"/>
          </w:tcPr>
          <w:p w14:paraId="1EE43D8B" w14:textId="77777777" w:rsidR="00EF7C39" w:rsidRPr="00AA0235" w:rsidRDefault="00EF7C39" w:rsidP="001E63C1"/>
        </w:tc>
        <w:tc>
          <w:tcPr>
            <w:tcW w:w="2697" w:type="dxa"/>
          </w:tcPr>
          <w:p w14:paraId="3519C667" w14:textId="77777777" w:rsidR="00EF7C39" w:rsidRPr="00AA0235" w:rsidRDefault="00EF7C39" w:rsidP="001E63C1">
            <w:pPr>
              <w:pStyle w:val="kopjes"/>
              <w:rPr>
                <w:rFonts w:ascii="Plantin" w:hAnsi="Plantin"/>
              </w:rPr>
            </w:pPr>
          </w:p>
          <w:p w14:paraId="1819A21C" w14:textId="201CB567" w:rsidR="00EF7C39" w:rsidRPr="00AA0235" w:rsidRDefault="00031A3D" w:rsidP="001E63C1">
            <w:pPr>
              <w:pStyle w:val="kopjes"/>
              <w:rPr>
                <w:rFonts w:ascii="Plantin" w:hAnsi="Plantin"/>
              </w:rPr>
            </w:pPr>
            <w:r w:rsidRPr="00031A3D">
              <w:rPr>
                <w:rFonts w:ascii="Plantin" w:hAnsi="Plantin"/>
              </w:rPr>
              <w:t xml:space="preserve">Djuma: GO/2019/ 6052143 svdz </w:t>
            </w:r>
          </w:p>
          <w:p w14:paraId="2A6CD275" w14:textId="77777777" w:rsidR="00EF7C39" w:rsidRPr="00AA0235" w:rsidRDefault="00EF7C39" w:rsidP="001E63C1">
            <w:pPr>
              <w:pStyle w:val="kopjes"/>
              <w:rPr>
                <w:rFonts w:ascii="Plantin" w:hAnsi="Plantin"/>
              </w:rPr>
            </w:pPr>
          </w:p>
          <w:p w14:paraId="2BD29484" w14:textId="77777777" w:rsidR="00EF7C39" w:rsidRPr="00AA0235" w:rsidRDefault="00EF7C39" w:rsidP="001E63C1">
            <w:pPr>
              <w:pStyle w:val="kopjes"/>
              <w:rPr>
                <w:rFonts w:ascii="Plantin" w:hAnsi="Plantin"/>
              </w:rPr>
            </w:pPr>
          </w:p>
          <w:p w14:paraId="489866C4" w14:textId="0C267F35" w:rsidR="00EF7C39" w:rsidRPr="00AA0235" w:rsidRDefault="00031A3D" w:rsidP="001E63C1">
            <w:pPr>
              <w:pStyle w:val="kopjes"/>
              <w:rPr>
                <w:rFonts w:ascii="Plantin" w:hAnsi="Plantin"/>
              </w:rPr>
            </w:pPr>
            <w:r>
              <w:rPr>
                <w:rFonts w:ascii="Plantin" w:hAnsi="Plantin"/>
              </w:rPr>
              <w:t>Pagina</w:t>
            </w:r>
            <w:r w:rsidR="00EF7C39" w:rsidRPr="00AA0235">
              <w:rPr>
                <w:rFonts w:ascii="Plantin" w:hAnsi="Plantin"/>
              </w:rPr>
              <w:t xml:space="preserve"> </w:t>
            </w:r>
            <w:r w:rsidR="00EF7C39" w:rsidRPr="00AA0235">
              <w:rPr>
                <w:rFonts w:ascii="Plantin" w:hAnsi="Plantin"/>
              </w:rPr>
              <w:fldChar w:fldCharType="begin"/>
            </w:r>
            <w:r w:rsidR="00EF7C39" w:rsidRPr="00AA0235">
              <w:rPr>
                <w:rFonts w:ascii="Plantin" w:hAnsi="Plantin"/>
              </w:rPr>
              <w:instrText xml:space="preserve"> PAGE  \* MERGEFORMAT </w:instrText>
            </w:r>
            <w:r w:rsidR="00EF7C39" w:rsidRPr="00AA0235">
              <w:rPr>
                <w:rFonts w:ascii="Plantin" w:hAnsi="Plantin"/>
              </w:rPr>
              <w:fldChar w:fldCharType="separate"/>
            </w:r>
            <w:r w:rsidR="001A6C99">
              <w:rPr>
                <w:rFonts w:ascii="Plantin" w:hAnsi="Plantin"/>
                <w:noProof/>
              </w:rPr>
              <w:t>2</w:t>
            </w:r>
            <w:r w:rsidR="00EF7C39" w:rsidRPr="00AA0235">
              <w:rPr>
                <w:rFonts w:ascii="Plantin" w:hAnsi="Plantin"/>
              </w:rPr>
              <w:fldChar w:fldCharType="end"/>
            </w:r>
            <w:r w:rsidR="00EF7C39" w:rsidRPr="00AA0235">
              <w:rPr>
                <w:rFonts w:ascii="Plantin" w:hAnsi="Plantin"/>
              </w:rPr>
              <w:t>/</w:t>
            </w:r>
            <w:r w:rsidR="00EF7C39" w:rsidRPr="00AA0235">
              <w:rPr>
                <w:rFonts w:ascii="Plantin" w:hAnsi="Plantin"/>
              </w:rPr>
              <w:fldChar w:fldCharType="begin"/>
            </w:r>
            <w:r w:rsidR="00EF7C39" w:rsidRPr="00AA0235">
              <w:rPr>
                <w:rFonts w:ascii="Plantin" w:hAnsi="Plantin"/>
              </w:rPr>
              <w:instrText xml:space="preserve"> NUMPAGES  \* MERGEFORMAT </w:instrText>
            </w:r>
            <w:r w:rsidR="00EF7C39" w:rsidRPr="00AA0235">
              <w:rPr>
                <w:rFonts w:ascii="Plantin" w:hAnsi="Plantin"/>
              </w:rPr>
              <w:fldChar w:fldCharType="separate"/>
            </w:r>
            <w:r w:rsidR="001A6C99">
              <w:rPr>
                <w:rFonts w:ascii="Plantin" w:hAnsi="Plantin"/>
                <w:noProof/>
              </w:rPr>
              <w:t>5</w:t>
            </w:r>
            <w:r w:rsidR="00EF7C39" w:rsidRPr="00AA0235">
              <w:rPr>
                <w:rFonts w:ascii="Plantin" w:hAnsi="Plantin"/>
              </w:rPr>
              <w:fldChar w:fldCharType="end"/>
            </w:r>
          </w:p>
        </w:tc>
      </w:tr>
      <w:tr w:rsidR="00EF7C39" w14:paraId="65DEE333" w14:textId="77777777" w:rsidTr="00031A3D">
        <w:trPr>
          <w:cantSplit/>
          <w:trHeight w:val="280"/>
        </w:trPr>
        <w:tc>
          <w:tcPr>
            <w:tcW w:w="10211" w:type="dxa"/>
            <w:gridSpan w:val="4"/>
          </w:tcPr>
          <w:p w14:paraId="5BABB8D6" w14:textId="77777777" w:rsidR="00EF7C39" w:rsidRDefault="00EF7C39" w:rsidP="001E63C1">
            <w:pPr>
              <w:pStyle w:val="kopjes"/>
            </w:pPr>
          </w:p>
        </w:tc>
      </w:tr>
      <w:tr w:rsidR="00EF7C39" w:rsidRPr="00753BAE" w14:paraId="076CDD95" w14:textId="77777777" w:rsidTr="00031A3D">
        <w:trPr>
          <w:trHeight w:val="331"/>
        </w:trPr>
        <w:tc>
          <w:tcPr>
            <w:tcW w:w="2766" w:type="dxa"/>
          </w:tcPr>
          <w:p w14:paraId="32BF063A" w14:textId="77777777" w:rsidR="00EF7C39" w:rsidRPr="00344C51" w:rsidRDefault="000D33E5" w:rsidP="001E63C1">
            <w:pPr>
              <w:pStyle w:val="KopjesVet"/>
              <w:ind w:right="-113"/>
              <w:rPr>
                <w:rFonts w:ascii="Plantin" w:hAnsi="Plantin"/>
                <w:sz w:val="18"/>
                <w:szCs w:val="18"/>
              </w:rPr>
            </w:pPr>
            <w:r w:rsidRPr="00344C51">
              <w:rPr>
                <w:rFonts w:ascii="Plantin" w:hAnsi="Plantin"/>
                <w:sz w:val="18"/>
                <w:szCs w:val="18"/>
              </w:rPr>
              <w:t>Ontwerpbesluit</w:t>
            </w:r>
          </w:p>
        </w:tc>
        <w:tc>
          <w:tcPr>
            <w:tcW w:w="7445" w:type="dxa"/>
            <w:gridSpan w:val="3"/>
          </w:tcPr>
          <w:p w14:paraId="655EABB8" w14:textId="7D3F7228" w:rsidR="00BB1741" w:rsidRDefault="001B3BF1" w:rsidP="00BB1741">
            <w:pPr>
              <w:pStyle w:val="Lijstalinea"/>
              <w:numPr>
                <w:ilvl w:val="0"/>
                <w:numId w:val="28"/>
              </w:numPr>
              <w:rPr>
                <w:rFonts w:cs="Arial"/>
              </w:rPr>
            </w:pPr>
            <w:r>
              <w:rPr>
                <w:rFonts w:cs="Arial"/>
              </w:rPr>
              <w:t xml:space="preserve">Kennis te nemen van </w:t>
            </w:r>
            <w:r w:rsidR="000A49B7">
              <w:rPr>
                <w:rFonts w:cs="Arial"/>
              </w:rPr>
              <w:t xml:space="preserve">de </w:t>
            </w:r>
            <w:r w:rsidR="00290C3D">
              <w:rPr>
                <w:rFonts w:cs="Arial"/>
              </w:rPr>
              <w:t>Ontwikkelingsvi</w:t>
            </w:r>
            <w:r w:rsidR="000A49B7">
              <w:rPr>
                <w:rFonts w:cs="Arial"/>
              </w:rPr>
              <w:t xml:space="preserve">sie </w:t>
            </w:r>
            <w:r w:rsidR="00952052">
              <w:rPr>
                <w:rFonts w:cs="Arial"/>
              </w:rPr>
              <w:t xml:space="preserve">voor </w:t>
            </w:r>
            <w:r w:rsidR="000A49B7">
              <w:rPr>
                <w:rFonts w:cs="Arial"/>
              </w:rPr>
              <w:t>De Voortuin.</w:t>
            </w:r>
          </w:p>
          <w:p w14:paraId="7BEEAB13" w14:textId="7D92D37D" w:rsidR="00290C3D" w:rsidRDefault="00290C3D" w:rsidP="00226A42">
            <w:pPr>
              <w:pStyle w:val="Lijstalinea"/>
              <w:numPr>
                <w:ilvl w:val="0"/>
                <w:numId w:val="28"/>
              </w:numPr>
              <w:rPr>
                <w:rFonts w:cs="Arial"/>
              </w:rPr>
            </w:pPr>
            <w:r w:rsidRPr="00290C3D">
              <w:rPr>
                <w:rFonts w:cs="Arial"/>
              </w:rPr>
              <w:t xml:space="preserve">In te stemmen met de projectopdracht </w:t>
            </w:r>
            <w:r w:rsidR="00952052">
              <w:rPr>
                <w:rFonts w:cs="Arial"/>
              </w:rPr>
              <w:t>voor de De Voortuin</w:t>
            </w:r>
            <w:r>
              <w:rPr>
                <w:rFonts w:cs="Arial"/>
              </w:rPr>
              <w:t xml:space="preserve"> voor het opstellen van een o</w:t>
            </w:r>
            <w:r w:rsidRPr="00290C3D">
              <w:rPr>
                <w:rFonts w:cs="Arial"/>
              </w:rPr>
              <w:t>ntwikkelingsplan en</w:t>
            </w:r>
            <w:r>
              <w:rPr>
                <w:rFonts w:cs="Arial"/>
              </w:rPr>
              <w:t xml:space="preserve"> </w:t>
            </w:r>
            <w:r w:rsidR="000B2CB7">
              <w:rPr>
                <w:rFonts w:cs="Arial"/>
              </w:rPr>
              <w:t xml:space="preserve">een </w:t>
            </w:r>
            <w:r>
              <w:rPr>
                <w:rFonts w:cs="Arial"/>
              </w:rPr>
              <w:t>g</w:t>
            </w:r>
            <w:r w:rsidRPr="00290C3D">
              <w:rPr>
                <w:rFonts w:cs="Arial"/>
              </w:rPr>
              <w:t>rondexploitatie</w:t>
            </w:r>
            <w:r>
              <w:rPr>
                <w:rFonts w:cs="Arial"/>
              </w:rPr>
              <w:t xml:space="preserve"> voor De Voortuin</w:t>
            </w:r>
            <w:r w:rsidRPr="00290C3D">
              <w:rPr>
                <w:rFonts w:cs="Arial"/>
              </w:rPr>
              <w:t>.</w:t>
            </w:r>
          </w:p>
          <w:p w14:paraId="0E25F410" w14:textId="77777777" w:rsidR="004C7A7D" w:rsidRPr="00290C3D" w:rsidRDefault="00B4673C" w:rsidP="00226A42">
            <w:pPr>
              <w:pStyle w:val="Lijstalinea"/>
              <w:numPr>
                <w:ilvl w:val="0"/>
                <w:numId w:val="28"/>
              </w:numPr>
              <w:rPr>
                <w:rFonts w:cs="Arial"/>
              </w:rPr>
            </w:pPr>
            <w:r w:rsidRPr="00290C3D">
              <w:rPr>
                <w:rFonts w:cs="Arial"/>
              </w:rPr>
              <w:t>Aan de raad voor te stellen</w:t>
            </w:r>
            <w:r w:rsidR="00290C3D">
              <w:rPr>
                <w:rFonts w:cs="Arial"/>
              </w:rPr>
              <w:t>:</w:t>
            </w:r>
          </w:p>
          <w:p w14:paraId="6110BC8A" w14:textId="7236622F" w:rsidR="00706385" w:rsidRDefault="004C7A7D" w:rsidP="005C5846">
            <w:pPr>
              <w:pStyle w:val="Lijstalinea"/>
              <w:numPr>
                <w:ilvl w:val="0"/>
                <w:numId w:val="13"/>
              </w:numPr>
              <w:rPr>
                <w:rFonts w:cs="Arial"/>
              </w:rPr>
            </w:pPr>
            <w:r>
              <w:rPr>
                <w:rFonts w:cs="Arial"/>
              </w:rPr>
              <w:t>K</w:t>
            </w:r>
            <w:r w:rsidR="00E06377">
              <w:rPr>
                <w:rFonts w:cs="Arial"/>
              </w:rPr>
              <w:t xml:space="preserve">ennis te nemen </w:t>
            </w:r>
            <w:r w:rsidR="00290C3D">
              <w:rPr>
                <w:rFonts w:cs="Arial"/>
              </w:rPr>
              <w:t>de O</w:t>
            </w:r>
            <w:r w:rsidR="005043DF">
              <w:rPr>
                <w:rFonts w:cs="Arial"/>
              </w:rPr>
              <w:t>ntw</w:t>
            </w:r>
            <w:r w:rsidR="005C5846">
              <w:rPr>
                <w:rFonts w:cs="Arial"/>
              </w:rPr>
              <w:t>ikkelingsvisie voor De Voortuin</w:t>
            </w:r>
            <w:r w:rsidR="001B3BF1">
              <w:rPr>
                <w:rFonts w:cs="Arial"/>
              </w:rPr>
              <w:t>.</w:t>
            </w:r>
          </w:p>
          <w:p w14:paraId="5A1DD2D9" w14:textId="77777777" w:rsidR="00290C3D" w:rsidRDefault="00290C3D" w:rsidP="005C5846">
            <w:pPr>
              <w:pStyle w:val="Lijstalinea"/>
              <w:numPr>
                <w:ilvl w:val="0"/>
                <w:numId w:val="13"/>
              </w:numPr>
              <w:rPr>
                <w:rFonts w:cs="Arial"/>
              </w:rPr>
            </w:pPr>
            <w:r>
              <w:rPr>
                <w:rFonts w:cs="Arial"/>
              </w:rPr>
              <w:t>De projectopdracht vast te stellen voor het opstellen van een ontwikkelingsplan en een grondexploitatie voor De Voortuin.</w:t>
            </w:r>
          </w:p>
          <w:p w14:paraId="452EAB12" w14:textId="381EC197" w:rsidR="00B4673C" w:rsidRDefault="00C96F4D" w:rsidP="005C5846">
            <w:pPr>
              <w:pStyle w:val="Lijstalinea"/>
              <w:numPr>
                <w:ilvl w:val="0"/>
                <w:numId w:val="13"/>
              </w:numPr>
              <w:rPr>
                <w:rFonts w:cs="Arial"/>
              </w:rPr>
            </w:pPr>
            <w:r>
              <w:rPr>
                <w:rFonts w:cs="Arial"/>
              </w:rPr>
              <w:t>Gegeven de ruimtelijke mogelijkheden en beperkingen de volgende uitgangspunten</w:t>
            </w:r>
            <w:r w:rsidR="00B4673C">
              <w:rPr>
                <w:rFonts w:cs="Arial"/>
              </w:rPr>
              <w:t xml:space="preserve"> v</w:t>
            </w:r>
            <w:r>
              <w:rPr>
                <w:rFonts w:cs="Arial"/>
              </w:rPr>
              <w:t>ast te stellen</w:t>
            </w:r>
            <w:r w:rsidR="000B2CB7">
              <w:rPr>
                <w:rFonts w:cs="Arial"/>
              </w:rPr>
              <w:t xml:space="preserve"> </w:t>
            </w:r>
            <w:r w:rsidR="00B4673C">
              <w:rPr>
                <w:rFonts w:cs="Arial"/>
              </w:rPr>
              <w:t>voor het op te stellen ontwikkelingsplan</w:t>
            </w:r>
            <w:r w:rsidR="00CE2277">
              <w:rPr>
                <w:rFonts w:cs="Arial"/>
              </w:rPr>
              <w:t>:</w:t>
            </w:r>
          </w:p>
          <w:p w14:paraId="2A659C05" w14:textId="0D68E193" w:rsidR="0096656C" w:rsidRDefault="00C96F4D" w:rsidP="00B4673C">
            <w:pPr>
              <w:pStyle w:val="Lijstalinea"/>
              <w:numPr>
                <w:ilvl w:val="1"/>
                <w:numId w:val="13"/>
              </w:numPr>
              <w:rPr>
                <w:rFonts w:cs="Arial"/>
              </w:rPr>
            </w:pPr>
            <w:r>
              <w:rPr>
                <w:rFonts w:cs="Arial"/>
              </w:rPr>
              <w:t>Het programma voor De Voortuin is voornamelijk gericht op een groene invulling</w:t>
            </w:r>
            <w:r w:rsidR="000B2CB7">
              <w:rPr>
                <w:rFonts w:cs="Arial"/>
              </w:rPr>
              <w:t xml:space="preserve"> </w:t>
            </w:r>
            <w:r w:rsidR="00A30750">
              <w:rPr>
                <w:rFonts w:cs="Arial"/>
              </w:rPr>
              <w:t xml:space="preserve">(die deels geschikt is om bij evenementen op te parkeren) </w:t>
            </w:r>
            <w:r>
              <w:rPr>
                <w:rFonts w:cs="Arial"/>
              </w:rPr>
              <w:t xml:space="preserve">en </w:t>
            </w:r>
            <w:r w:rsidR="00A30750">
              <w:rPr>
                <w:rFonts w:cs="Arial"/>
              </w:rPr>
              <w:t xml:space="preserve">op </w:t>
            </w:r>
            <w:r>
              <w:rPr>
                <w:rFonts w:cs="Arial"/>
              </w:rPr>
              <w:t>sport</w:t>
            </w:r>
            <w:r w:rsidR="003B6042">
              <w:rPr>
                <w:rFonts w:cs="Arial"/>
              </w:rPr>
              <w:t>, health</w:t>
            </w:r>
            <w:r>
              <w:rPr>
                <w:rFonts w:cs="Arial"/>
              </w:rPr>
              <w:t xml:space="preserve"> en leisure gerichte voorzieningen. </w:t>
            </w:r>
          </w:p>
          <w:p w14:paraId="171F346D" w14:textId="3592B14E" w:rsidR="003B6042" w:rsidRDefault="00C96F4D" w:rsidP="003B6042">
            <w:pPr>
              <w:pStyle w:val="Lijstalinea"/>
              <w:numPr>
                <w:ilvl w:val="1"/>
                <w:numId w:val="13"/>
              </w:numPr>
              <w:rPr>
                <w:rFonts w:cs="Arial"/>
              </w:rPr>
            </w:pPr>
            <w:r w:rsidRPr="003B6042">
              <w:rPr>
                <w:rFonts w:cs="Arial"/>
              </w:rPr>
              <w:t>De</w:t>
            </w:r>
            <w:r w:rsidR="003B6042">
              <w:rPr>
                <w:rFonts w:cs="Arial"/>
              </w:rPr>
              <w:t xml:space="preserve"> </w:t>
            </w:r>
            <w:r w:rsidR="00737335" w:rsidRPr="003B6042">
              <w:rPr>
                <w:rFonts w:cs="Arial"/>
              </w:rPr>
              <w:t>parkeeropgave</w:t>
            </w:r>
            <w:r w:rsidR="00737335">
              <w:rPr>
                <w:rFonts w:cs="Arial"/>
              </w:rPr>
              <w:t xml:space="preserve"> wordt</w:t>
            </w:r>
            <w:r w:rsidR="00952052">
              <w:rPr>
                <w:rFonts w:cs="Arial"/>
              </w:rPr>
              <w:t xml:space="preserve"> </w:t>
            </w:r>
            <w:r w:rsidR="00AA5DD3">
              <w:rPr>
                <w:rFonts w:cs="Arial"/>
              </w:rPr>
              <w:t>als volgt in</w:t>
            </w:r>
            <w:r w:rsidR="00952052">
              <w:rPr>
                <w:rFonts w:cs="Arial"/>
              </w:rPr>
              <w:t>gevuld</w:t>
            </w:r>
            <w:r w:rsidR="003B6042" w:rsidRPr="003B6042">
              <w:rPr>
                <w:rFonts w:cs="Arial"/>
              </w:rPr>
              <w:t>:</w:t>
            </w:r>
          </w:p>
          <w:p w14:paraId="232AED73" w14:textId="1B7BDBB5" w:rsidR="00AA5DD3" w:rsidRDefault="00AA5DD3" w:rsidP="000B2CB7">
            <w:pPr>
              <w:pStyle w:val="Lijstalinea"/>
              <w:numPr>
                <w:ilvl w:val="3"/>
                <w:numId w:val="29"/>
              </w:numPr>
              <w:rPr>
                <w:rFonts w:cs="Arial"/>
              </w:rPr>
            </w:pPr>
            <w:r>
              <w:rPr>
                <w:rFonts w:cs="Arial"/>
              </w:rPr>
              <w:t xml:space="preserve">250 </w:t>
            </w:r>
            <w:r w:rsidR="000B2CB7">
              <w:rPr>
                <w:rFonts w:cs="Arial"/>
              </w:rPr>
              <w:t xml:space="preserve">plaatsen </w:t>
            </w:r>
            <w:r>
              <w:rPr>
                <w:rFonts w:cs="Arial"/>
              </w:rPr>
              <w:t>voor permanent parkeren</w:t>
            </w:r>
          </w:p>
          <w:p w14:paraId="67D0883D" w14:textId="179AB7CC" w:rsidR="000B2CB7" w:rsidRDefault="00AA5DD3" w:rsidP="000B2CB7">
            <w:pPr>
              <w:pStyle w:val="Lijstalinea"/>
              <w:numPr>
                <w:ilvl w:val="3"/>
                <w:numId w:val="29"/>
              </w:numPr>
              <w:rPr>
                <w:rFonts w:cs="Arial"/>
              </w:rPr>
            </w:pPr>
            <w:r w:rsidRPr="000B2CB7">
              <w:rPr>
                <w:rFonts w:cs="Arial"/>
              </w:rPr>
              <w:t>2.</w:t>
            </w:r>
            <w:r w:rsidR="000A49B7">
              <w:rPr>
                <w:rFonts w:cs="Arial"/>
              </w:rPr>
              <w:t>0</w:t>
            </w:r>
            <w:r w:rsidR="00A44915">
              <w:rPr>
                <w:rFonts w:cs="Arial"/>
              </w:rPr>
              <w:t xml:space="preserve">00 </w:t>
            </w:r>
            <w:r w:rsidRPr="000B2CB7">
              <w:rPr>
                <w:rFonts w:cs="Arial"/>
              </w:rPr>
              <w:t>evenementen</w:t>
            </w:r>
            <w:r w:rsidR="00A44915">
              <w:rPr>
                <w:rFonts w:cs="Arial"/>
              </w:rPr>
              <w:t xml:space="preserve"> </w:t>
            </w:r>
            <w:r w:rsidRPr="000B2CB7">
              <w:rPr>
                <w:rFonts w:cs="Arial"/>
              </w:rPr>
              <w:t>parkeerplaatsen opgedeel</w:t>
            </w:r>
            <w:r w:rsidR="00A44915">
              <w:rPr>
                <w:rFonts w:cs="Arial"/>
              </w:rPr>
              <w:t xml:space="preserve">d in 4 terreinen voor </w:t>
            </w:r>
            <w:r w:rsidRPr="000B2CB7">
              <w:rPr>
                <w:rFonts w:cs="Arial"/>
              </w:rPr>
              <w:t xml:space="preserve">parkeren gedurende </w:t>
            </w:r>
            <w:r w:rsidR="005E061E">
              <w:rPr>
                <w:rFonts w:cs="Arial"/>
              </w:rPr>
              <w:t>20</w:t>
            </w:r>
            <w:r w:rsidR="00A44915">
              <w:rPr>
                <w:rFonts w:cs="Arial"/>
              </w:rPr>
              <w:t xml:space="preserve"> tot 30</w:t>
            </w:r>
            <w:r w:rsidR="005E061E">
              <w:rPr>
                <w:rFonts w:cs="Arial"/>
              </w:rPr>
              <w:t xml:space="preserve"> dagen per jaar.</w:t>
            </w:r>
          </w:p>
          <w:p w14:paraId="67BA0098" w14:textId="7768CE57" w:rsidR="000A49B7" w:rsidRDefault="00A44915" w:rsidP="000A49B7">
            <w:pPr>
              <w:pStyle w:val="Lijstalinea"/>
              <w:numPr>
                <w:ilvl w:val="3"/>
                <w:numId w:val="29"/>
              </w:numPr>
              <w:rPr>
                <w:rFonts w:cs="Arial"/>
              </w:rPr>
            </w:pPr>
            <w:r>
              <w:rPr>
                <w:rFonts w:cs="Arial"/>
              </w:rPr>
              <w:t>Een parkeerlint van 1.500 evenementen</w:t>
            </w:r>
            <w:r w:rsidR="00AA5DD3" w:rsidRPr="000B2CB7">
              <w:rPr>
                <w:rFonts w:cs="Arial"/>
              </w:rPr>
              <w:t xml:space="preserve"> parkeerplaatsen.</w:t>
            </w:r>
            <w:r w:rsidR="000A49B7" w:rsidRPr="000A49B7">
              <w:rPr>
                <w:rFonts w:cs="Arial"/>
              </w:rPr>
              <w:t xml:space="preserve"> </w:t>
            </w:r>
          </w:p>
          <w:p w14:paraId="0AC0E8CE" w14:textId="40B6872C" w:rsidR="00DA1BEB" w:rsidRPr="00DD26C4" w:rsidRDefault="00DA1BEB" w:rsidP="000A49B7">
            <w:pPr>
              <w:pStyle w:val="Lijstalinea"/>
              <w:numPr>
                <w:ilvl w:val="3"/>
                <w:numId w:val="29"/>
              </w:numPr>
              <w:rPr>
                <w:rFonts w:cs="Arial"/>
              </w:rPr>
            </w:pPr>
            <w:r w:rsidRPr="00DD26C4">
              <w:rPr>
                <w:rFonts w:cs="Arial"/>
              </w:rPr>
              <w:t xml:space="preserve">De 3.500 evenementenparkeerplaatsen in 2022 in te zetten voor </w:t>
            </w:r>
            <w:proofErr w:type="spellStart"/>
            <w:r w:rsidRPr="00DD26C4">
              <w:rPr>
                <w:rFonts w:cs="Arial"/>
              </w:rPr>
              <w:t>bezoekersparkeren</w:t>
            </w:r>
            <w:proofErr w:type="spellEnd"/>
            <w:r w:rsidRPr="00DD26C4">
              <w:rPr>
                <w:rFonts w:cs="Arial"/>
              </w:rPr>
              <w:t xml:space="preserve"> van De Floriade.</w:t>
            </w:r>
          </w:p>
          <w:p w14:paraId="6A6145FC" w14:textId="185C2975" w:rsidR="00C96F4D" w:rsidRPr="003B6042" w:rsidRDefault="00C96F4D" w:rsidP="003B6042">
            <w:pPr>
              <w:pStyle w:val="Lijstalinea"/>
              <w:numPr>
                <w:ilvl w:val="1"/>
                <w:numId w:val="13"/>
              </w:numPr>
              <w:rPr>
                <w:rFonts w:cs="Arial"/>
              </w:rPr>
            </w:pPr>
            <w:r w:rsidRPr="003B6042">
              <w:rPr>
                <w:rFonts w:cs="Arial"/>
              </w:rPr>
              <w:t>De groene invulling</w:t>
            </w:r>
            <w:r w:rsidR="003B6042" w:rsidRPr="003B6042">
              <w:rPr>
                <w:rFonts w:cs="Arial"/>
              </w:rPr>
              <w:t xml:space="preserve"> </w:t>
            </w:r>
            <w:r w:rsidR="003B6042">
              <w:rPr>
                <w:rFonts w:cs="Arial"/>
              </w:rPr>
              <w:t>bestaat uit een Rabattenzone, Ecozone en bomenrijen langs de verkeersrou</w:t>
            </w:r>
            <w:r w:rsidR="000B2CB7">
              <w:rPr>
                <w:rFonts w:cs="Arial"/>
              </w:rPr>
              <w:t>te</w:t>
            </w:r>
            <w:r w:rsidR="003B6042">
              <w:rPr>
                <w:rFonts w:cs="Arial"/>
              </w:rPr>
              <w:t xml:space="preserve"> (laanstructuur)</w:t>
            </w:r>
          </w:p>
          <w:p w14:paraId="30C6B50E" w14:textId="01626166" w:rsidR="00C96F4D" w:rsidRDefault="003B6042" w:rsidP="00B4673C">
            <w:pPr>
              <w:pStyle w:val="Lijstalinea"/>
              <w:numPr>
                <w:ilvl w:val="1"/>
                <w:numId w:val="13"/>
              </w:numPr>
              <w:rPr>
                <w:rFonts w:cs="Arial"/>
              </w:rPr>
            </w:pPr>
            <w:r>
              <w:rPr>
                <w:rFonts w:cs="Arial"/>
              </w:rPr>
              <w:t>Voor s</w:t>
            </w:r>
            <w:r w:rsidR="00C96F4D">
              <w:rPr>
                <w:rFonts w:cs="Arial"/>
              </w:rPr>
              <w:t>port</w:t>
            </w:r>
            <w:r>
              <w:rPr>
                <w:rFonts w:cs="Arial"/>
              </w:rPr>
              <w:t>, health</w:t>
            </w:r>
            <w:r w:rsidR="00C96F4D">
              <w:rPr>
                <w:rFonts w:cs="Arial"/>
              </w:rPr>
              <w:t xml:space="preserve"> en leisure gerichte functies</w:t>
            </w:r>
            <w:r>
              <w:rPr>
                <w:rFonts w:cs="Arial"/>
              </w:rPr>
              <w:t xml:space="preserve"> wordt </w:t>
            </w:r>
            <w:r w:rsidR="00C672EA">
              <w:rPr>
                <w:rFonts w:cs="Arial"/>
              </w:rPr>
              <w:t>circa 11,5 h</w:t>
            </w:r>
            <w:r>
              <w:rPr>
                <w:rFonts w:cs="Arial"/>
              </w:rPr>
              <w:t>ectare aan terrein gereserveerd</w:t>
            </w:r>
            <w:r w:rsidR="00C672EA">
              <w:rPr>
                <w:rFonts w:cs="Arial"/>
              </w:rPr>
              <w:t xml:space="preserve"> verdeeld over 4</w:t>
            </w:r>
            <w:r w:rsidR="00AA5DD3">
              <w:rPr>
                <w:rFonts w:cs="Arial"/>
              </w:rPr>
              <w:t xml:space="preserve"> gebieden,</w:t>
            </w:r>
            <w:r>
              <w:rPr>
                <w:rFonts w:cs="Arial"/>
              </w:rPr>
              <w:t xml:space="preserve"> waarbij in Uitgeefbaar</w:t>
            </w:r>
            <w:r w:rsidR="00AA5DD3">
              <w:rPr>
                <w:rFonts w:cs="Arial"/>
              </w:rPr>
              <w:t xml:space="preserve"> </w:t>
            </w:r>
            <w:r>
              <w:rPr>
                <w:rFonts w:cs="Arial"/>
              </w:rPr>
              <w:t xml:space="preserve">gebied III </w:t>
            </w:r>
            <w:r w:rsidR="00C672EA">
              <w:rPr>
                <w:rFonts w:cs="Arial"/>
              </w:rPr>
              <w:t xml:space="preserve">bestemd is voor een </w:t>
            </w:r>
            <w:r>
              <w:rPr>
                <w:rFonts w:cs="Arial"/>
              </w:rPr>
              <w:t xml:space="preserve">iconisch </w:t>
            </w:r>
            <w:r w:rsidR="00737335">
              <w:rPr>
                <w:rFonts w:cs="Arial"/>
              </w:rPr>
              <w:t>gebouw/</w:t>
            </w:r>
            <w:r w:rsidR="00C672EA">
              <w:rPr>
                <w:rFonts w:cs="Arial"/>
              </w:rPr>
              <w:t xml:space="preserve"> landschapselement.</w:t>
            </w:r>
            <w:r w:rsidR="00C96F4D">
              <w:rPr>
                <w:rFonts w:cs="Arial"/>
              </w:rPr>
              <w:t xml:space="preserve"> </w:t>
            </w:r>
          </w:p>
          <w:p w14:paraId="31EA5FE0" w14:textId="0A16D49C" w:rsidR="000779F0" w:rsidRPr="00290C3D" w:rsidRDefault="00C672EA" w:rsidP="000B2CB7">
            <w:pPr>
              <w:pStyle w:val="Lijstalinea"/>
              <w:numPr>
                <w:ilvl w:val="1"/>
                <w:numId w:val="13"/>
              </w:numPr>
              <w:rPr>
                <w:rFonts w:cs="Arial"/>
              </w:rPr>
            </w:pPr>
            <w:r>
              <w:rPr>
                <w:rFonts w:cs="Arial"/>
              </w:rPr>
              <w:t>De opvang van water ten behoeve van de waterhuishouding van Stadstuinen te combineren met de aanleg van een Rabattenzone onder de hoogspanningsleidingen.</w:t>
            </w:r>
          </w:p>
        </w:tc>
      </w:tr>
      <w:tr w:rsidR="00EF7C39" w:rsidRPr="00753BAE" w14:paraId="43335D55" w14:textId="77777777" w:rsidTr="00031A3D">
        <w:trPr>
          <w:cantSplit/>
          <w:trHeight w:val="225"/>
        </w:trPr>
        <w:tc>
          <w:tcPr>
            <w:tcW w:w="10211" w:type="dxa"/>
            <w:gridSpan w:val="4"/>
          </w:tcPr>
          <w:p w14:paraId="767D625C" w14:textId="77777777" w:rsidR="00EF7C39" w:rsidRPr="00EC05A2" w:rsidRDefault="00B4673C" w:rsidP="001E63C1">
            <w:pPr>
              <w:rPr>
                <w:sz w:val="18"/>
                <w:szCs w:val="18"/>
              </w:rPr>
            </w:pPr>
            <w:r>
              <w:rPr>
                <w:sz w:val="18"/>
                <w:szCs w:val="18"/>
              </w:rPr>
              <w:t xml:space="preserve"> </w:t>
            </w:r>
          </w:p>
        </w:tc>
      </w:tr>
      <w:tr w:rsidR="00EF7C39" w:rsidRPr="00753BAE" w14:paraId="02F41F42" w14:textId="77777777" w:rsidTr="00031A3D">
        <w:trPr>
          <w:trHeight w:val="331"/>
        </w:trPr>
        <w:tc>
          <w:tcPr>
            <w:tcW w:w="2766" w:type="dxa"/>
          </w:tcPr>
          <w:p w14:paraId="24904DBD" w14:textId="77777777" w:rsidR="00EF7C39" w:rsidRPr="00344C51" w:rsidRDefault="00EF7C39" w:rsidP="001E63C1">
            <w:pPr>
              <w:pStyle w:val="KopjesVet"/>
              <w:ind w:right="-113"/>
              <w:rPr>
                <w:rFonts w:ascii="Plantin" w:hAnsi="Plantin"/>
                <w:sz w:val="18"/>
                <w:szCs w:val="18"/>
              </w:rPr>
            </w:pPr>
            <w:r w:rsidRPr="00344C51">
              <w:rPr>
                <w:rFonts w:ascii="Plantin" w:hAnsi="Plantin"/>
                <w:sz w:val="18"/>
                <w:szCs w:val="18"/>
              </w:rPr>
              <w:t>Inleiding en bestuurlijke context</w:t>
            </w:r>
          </w:p>
        </w:tc>
        <w:tc>
          <w:tcPr>
            <w:tcW w:w="7445" w:type="dxa"/>
            <w:gridSpan w:val="3"/>
          </w:tcPr>
          <w:p w14:paraId="4F03068E" w14:textId="77777777" w:rsidR="00E06377" w:rsidRDefault="00E06377" w:rsidP="00D24AAA">
            <w:pPr>
              <w:pStyle w:val="Geenafstand"/>
            </w:pPr>
            <w:r w:rsidRPr="00E06377">
              <w:t xml:space="preserve">Het plangebied </w:t>
            </w:r>
            <w:r>
              <w:t xml:space="preserve">betreft </w:t>
            </w:r>
            <w:r w:rsidRPr="00E06377">
              <w:t>De Voortuin</w:t>
            </w:r>
            <w:r>
              <w:t>. H</w:t>
            </w:r>
            <w:r w:rsidRPr="00E06377">
              <w:t xml:space="preserve">et gebied </w:t>
            </w:r>
            <w:r>
              <w:t xml:space="preserve">is gelegen </w:t>
            </w:r>
            <w:r w:rsidRPr="00E06377">
              <w:t>tussen</w:t>
            </w:r>
            <w:r w:rsidR="00D24AAA">
              <w:t xml:space="preserve"> de A6 en Almere Poort Oost. </w:t>
            </w:r>
            <w:r w:rsidRPr="00E06377">
              <w:t xml:space="preserve"> </w:t>
            </w:r>
          </w:p>
          <w:p w14:paraId="421F4695" w14:textId="28E71873" w:rsidR="00706385" w:rsidRPr="002B473D" w:rsidRDefault="00D24AAA" w:rsidP="00D24AAA">
            <w:pPr>
              <w:pStyle w:val="Geenafstand"/>
            </w:pPr>
            <w:r>
              <w:t xml:space="preserve">Bij de vaststelling van het </w:t>
            </w:r>
            <w:r w:rsidR="00706385">
              <w:t>o</w:t>
            </w:r>
            <w:r w:rsidRPr="00D24AAA">
              <w:t>ntwikkelingsplan voor het gebied Stadstuinen in Almere Poort heeft de gemeen</w:t>
            </w:r>
            <w:r>
              <w:t xml:space="preserve">teraad op </w:t>
            </w:r>
            <w:r w:rsidRPr="00D24AAA">
              <w:t>9 juni 2016 (RG-100/2016) besloten dat er een</w:t>
            </w:r>
            <w:r>
              <w:t xml:space="preserve"> o</w:t>
            </w:r>
            <w:r w:rsidRPr="00D24AAA">
              <w:t>ntwikkel</w:t>
            </w:r>
            <w:r>
              <w:t>ings</w:t>
            </w:r>
            <w:r w:rsidRPr="00D24AAA">
              <w:t xml:space="preserve">visie voor De Voortuin </w:t>
            </w:r>
            <w:r w:rsidR="00C96F4D">
              <w:t>via</w:t>
            </w:r>
            <w:r w:rsidRPr="00D24AAA">
              <w:t xml:space="preserve"> een participatietraject opgesteld dient te worden</w:t>
            </w:r>
            <w:r w:rsidRPr="002B473D">
              <w:t xml:space="preserve">. </w:t>
            </w:r>
          </w:p>
          <w:p w14:paraId="44E3A988" w14:textId="77777777" w:rsidR="00706385" w:rsidRPr="002B473D" w:rsidRDefault="00706385" w:rsidP="00D24AAA">
            <w:pPr>
              <w:pStyle w:val="Geenafstand"/>
            </w:pPr>
          </w:p>
          <w:p w14:paraId="6CEB935B" w14:textId="1872FC3A" w:rsidR="00D24AAA" w:rsidRPr="004C7A7D" w:rsidRDefault="001B3BF1" w:rsidP="00D24AAA">
            <w:pPr>
              <w:pStyle w:val="Geenafstand"/>
            </w:pPr>
            <w:r>
              <w:t>Dit participatietraject heeft plaatsgevonden i</w:t>
            </w:r>
            <w:r w:rsidR="00D24AAA" w:rsidRPr="00D24AAA">
              <w:t>n de periode oktober- november 2018 en oktober 2019</w:t>
            </w:r>
            <w:r>
              <w:t>. M</w:t>
            </w:r>
            <w:r w:rsidR="00D24AAA" w:rsidRPr="00D24AAA">
              <w:t xml:space="preserve">et circa 40 vertegenwoordigers van ondernemers, scholen, sportverenigingen en inwoners van </w:t>
            </w:r>
            <w:r w:rsidR="00D24AAA" w:rsidRPr="004C7A7D">
              <w:t xml:space="preserve">Almere Poort </w:t>
            </w:r>
            <w:r>
              <w:t xml:space="preserve">is </w:t>
            </w:r>
            <w:r w:rsidR="00D24AAA" w:rsidRPr="004C7A7D">
              <w:t xml:space="preserve">in co-creatie een ontwikkelingsvisie voor De Voortuin opgesteld. </w:t>
            </w:r>
          </w:p>
          <w:p w14:paraId="2480F8CE" w14:textId="77777777" w:rsidR="00D24AAA" w:rsidRPr="004C7A7D" w:rsidRDefault="00286825" w:rsidP="00D24AAA">
            <w:pPr>
              <w:pStyle w:val="Geenafstand"/>
            </w:pPr>
            <w:r w:rsidRPr="004C7A7D">
              <w:t xml:space="preserve">Op 6 november </w:t>
            </w:r>
            <w:r w:rsidR="00D24AAA" w:rsidRPr="004C7A7D">
              <w:t xml:space="preserve">2018 is de raad tussentijds (per raadsbrief kenmerk </w:t>
            </w:r>
            <w:r w:rsidRPr="004C7A7D">
              <w:t>GO/2018/6052143 svdz</w:t>
            </w:r>
            <w:r w:rsidR="00D24AAA" w:rsidRPr="004C7A7D">
              <w:t xml:space="preserve">) geïnformeerd over het </w:t>
            </w:r>
            <w:r w:rsidRPr="004C7A7D">
              <w:t>participatie</w:t>
            </w:r>
            <w:r w:rsidR="00D24AAA" w:rsidRPr="004C7A7D">
              <w:t>proces.</w:t>
            </w:r>
          </w:p>
          <w:p w14:paraId="02D5BC4C" w14:textId="77777777" w:rsidR="00D24AAA" w:rsidRPr="004C7A7D" w:rsidRDefault="00D24AAA" w:rsidP="00D24AAA">
            <w:pPr>
              <w:pStyle w:val="Geenafstand"/>
            </w:pPr>
          </w:p>
          <w:p w14:paraId="5CA571B2" w14:textId="07ADF9A2" w:rsidR="00D24AAA" w:rsidRPr="00D24AAA" w:rsidRDefault="00D24AAA" w:rsidP="00D24AAA">
            <w:pPr>
              <w:pStyle w:val="Geenafstand"/>
            </w:pPr>
            <w:r w:rsidRPr="004C7A7D">
              <w:t>Inmiddels is de ontwikkelingsvisie gereed en wordt als onderdeel van voorliggende projectopdracht gepresenteerd aan de raad.</w:t>
            </w:r>
            <w:r w:rsidR="000D1168" w:rsidRPr="004C7A7D">
              <w:t xml:space="preserve"> Een ontwikkelingsvisie is daarbij een inspirerend, uitdagend en dynamisch beeld van een toekomstige invulling van een gebied. Het </w:t>
            </w:r>
            <w:r w:rsidR="00737385" w:rsidRPr="004C7A7D">
              <w:t xml:space="preserve">is daarbij </w:t>
            </w:r>
            <w:r w:rsidR="00031A3D">
              <w:t xml:space="preserve">ambitieus </w:t>
            </w:r>
            <w:r w:rsidR="00737385" w:rsidRPr="004C7A7D">
              <w:t xml:space="preserve">met de bedoeling dat dit </w:t>
            </w:r>
            <w:r w:rsidR="000D1168" w:rsidRPr="004C7A7D">
              <w:t xml:space="preserve">collectief </w:t>
            </w:r>
            <w:r w:rsidR="00737385" w:rsidRPr="004C7A7D">
              <w:t xml:space="preserve">wordt </w:t>
            </w:r>
            <w:r w:rsidR="000D1168" w:rsidRPr="004C7A7D">
              <w:t>gedeeld, zowel vanuit de bevolking als vanuit de politiek.</w:t>
            </w:r>
          </w:p>
          <w:p w14:paraId="52079B72" w14:textId="77777777" w:rsidR="00D24AAA" w:rsidRDefault="00D24AAA" w:rsidP="00D24AAA">
            <w:pPr>
              <w:pStyle w:val="Geenafstand"/>
            </w:pPr>
          </w:p>
          <w:p w14:paraId="08E356D5" w14:textId="77777777" w:rsidR="004C7A7D" w:rsidRDefault="004C7A7D" w:rsidP="004C7A7D">
            <w:pPr>
              <w:pStyle w:val="Geenafstand"/>
            </w:pPr>
            <w:r>
              <w:t xml:space="preserve">Voor het opstarten van de volgende fase is een projectopdracht benodigd. Het gaat namelijk om een nieuwe ontwikkeling met grote ruimtelijke, financiële, economische en maatschappelijk- politieke effecten. Tevens dient er een grondexploitatie geopend </w:t>
            </w:r>
            <w:r w:rsidR="00E03066">
              <w:t>te</w:t>
            </w:r>
            <w:r>
              <w:t xml:space="preserve"> worden</w:t>
            </w:r>
            <w:r w:rsidR="00C96F4D">
              <w:t>.</w:t>
            </w:r>
          </w:p>
          <w:p w14:paraId="2A651E20" w14:textId="2B43C8D8" w:rsidR="006F179E" w:rsidRDefault="006F179E" w:rsidP="000A49B7">
            <w:pPr>
              <w:pStyle w:val="Geenafstand"/>
            </w:pPr>
            <w:r>
              <w:lastRenderedPageBreak/>
              <w:t>In het IAGO (Integrale Aanpak GebiedsOntwikkeling</w:t>
            </w:r>
            <w:r w:rsidR="00C96F4D">
              <w:t>) is bepaald dat de raad de projectopdracht vaststelt</w:t>
            </w:r>
            <w:r w:rsidR="000A49B7">
              <w:t>.</w:t>
            </w:r>
            <w:r w:rsidR="00C96F4D">
              <w:t xml:space="preserve"> </w:t>
            </w:r>
          </w:p>
          <w:p w14:paraId="2099FD61" w14:textId="33B862A8" w:rsidR="00D24AAA" w:rsidRDefault="00D24AAA" w:rsidP="00D24AAA">
            <w:pPr>
              <w:pStyle w:val="Geenafstand"/>
            </w:pPr>
            <w:r w:rsidRPr="00D24AAA">
              <w:t>Met de projectopdracht</w:t>
            </w:r>
            <w:r w:rsidR="006F179E">
              <w:t xml:space="preserve"> De Voortuin</w:t>
            </w:r>
            <w:r w:rsidR="004C7A7D">
              <w:t xml:space="preserve"> wordt</w:t>
            </w:r>
            <w:r w:rsidRPr="00D24AAA">
              <w:t xml:space="preserve"> </w:t>
            </w:r>
            <w:r w:rsidR="000A49B7">
              <w:t>i</w:t>
            </w:r>
            <w:r w:rsidR="006F179E">
              <w:t>nstemming van</w:t>
            </w:r>
            <w:r w:rsidR="004C7A7D">
              <w:t xml:space="preserve"> de raad</w:t>
            </w:r>
            <w:r w:rsidR="006F179E">
              <w:t xml:space="preserve"> gevraagd</w:t>
            </w:r>
            <w:r w:rsidRPr="00D24AAA">
              <w:t xml:space="preserve"> om </w:t>
            </w:r>
            <w:r>
              <w:t>het o</w:t>
            </w:r>
            <w:r w:rsidRPr="00D24AAA">
              <w:t>ntwikkelingsplan op te stellen</w:t>
            </w:r>
            <w:r w:rsidR="006F179E">
              <w:t>,</w:t>
            </w:r>
            <w:r w:rsidR="004C7A7D">
              <w:t xml:space="preserve"> waarin de ontwikkelingsvisie verder wordt uitgewerkt</w:t>
            </w:r>
            <w:r>
              <w:t xml:space="preserve"> </w:t>
            </w:r>
            <w:r w:rsidR="004C7A7D">
              <w:t xml:space="preserve">en </w:t>
            </w:r>
            <w:r>
              <w:t>een g</w:t>
            </w:r>
            <w:r w:rsidRPr="00D24AAA">
              <w:t>rondexploitatie</w:t>
            </w:r>
            <w:r w:rsidR="006F179E">
              <w:t xml:space="preserve"> wordt </w:t>
            </w:r>
            <w:r w:rsidR="000A49B7">
              <w:t>opgesteld</w:t>
            </w:r>
            <w:r>
              <w:t>.</w:t>
            </w:r>
            <w:r w:rsidRPr="002B473D">
              <w:t xml:space="preserve"> </w:t>
            </w:r>
          </w:p>
          <w:p w14:paraId="4E9A39CB" w14:textId="77777777" w:rsidR="000B1389" w:rsidRPr="002B473D" w:rsidRDefault="000B1389" w:rsidP="000B1389"/>
          <w:p w14:paraId="0DA80C7F" w14:textId="3DA9D787" w:rsidR="00BB4816" w:rsidRPr="002B473D" w:rsidRDefault="0023190E" w:rsidP="000B1389">
            <w:r>
              <w:t xml:space="preserve">Vooruitlopend op het ontwikkelingsplan wordt </w:t>
            </w:r>
            <w:r w:rsidR="00737335">
              <w:t>er een</w:t>
            </w:r>
            <w:r>
              <w:t xml:space="preserve"> inrichtingsplan uitgewerkt voor parkeerplaatsen en de bijhorende ontsluitingsmogelijkheden. </w:t>
            </w:r>
            <w:r w:rsidR="00DA1BEB">
              <w:t xml:space="preserve">Het evenementenparkeerterrein wordt namelijk in 2022 ingezet voor parkeren van bezoekers van de Floriade. </w:t>
            </w:r>
            <w:r w:rsidR="000B1389" w:rsidRPr="002B473D">
              <w:t xml:space="preserve">Om bezoekers </w:t>
            </w:r>
            <w:r w:rsidR="008E2C16">
              <w:t xml:space="preserve">zo snel mogelijk </w:t>
            </w:r>
            <w:r w:rsidR="000B1389" w:rsidRPr="002B473D">
              <w:t xml:space="preserve">in een groene omgeving te </w:t>
            </w:r>
            <w:r w:rsidR="008E2C16">
              <w:t xml:space="preserve">kunnen </w:t>
            </w:r>
            <w:r w:rsidR="000B1389" w:rsidRPr="002B473D">
              <w:t xml:space="preserve">ontvangen worden de bomen voor De Voortuin in 2020 alvast </w:t>
            </w:r>
            <w:r w:rsidR="00041DE5">
              <w:t>aan</w:t>
            </w:r>
            <w:r w:rsidR="000B1389" w:rsidRPr="002B473D">
              <w:t>geplant</w:t>
            </w:r>
            <w:r w:rsidR="005C5846" w:rsidRPr="002B473D">
              <w:t>.</w:t>
            </w:r>
            <w:r w:rsidR="00D24AAA" w:rsidRPr="00D24AAA">
              <w:t xml:space="preserve"> </w:t>
            </w:r>
          </w:p>
        </w:tc>
      </w:tr>
      <w:tr w:rsidR="00EF7C39" w:rsidRPr="00753BAE" w14:paraId="3A33655A" w14:textId="77777777" w:rsidTr="00031A3D">
        <w:trPr>
          <w:cantSplit/>
          <w:trHeight w:val="88"/>
        </w:trPr>
        <w:tc>
          <w:tcPr>
            <w:tcW w:w="2766" w:type="dxa"/>
          </w:tcPr>
          <w:p w14:paraId="6A5FE683" w14:textId="77777777" w:rsidR="00EF7C39" w:rsidRPr="00753BAE" w:rsidRDefault="00EF7C39" w:rsidP="001E63C1">
            <w:pPr>
              <w:pStyle w:val="KopjesVet"/>
              <w:rPr>
                <w:rFonts w:ascii="Plantin" w:hAnsi="Plantin"/>
              </w:rPr>
            </w:pPr>
          </w:p>
        </w:tc>
        <w:tc>
          <w:tcPr>
            <w:tcW w:w="7445" w:type="dxa"/>
            <w:gridSpan w:val="3"/>
          </w:tcPr>
          <w:p w14:paraId="7C1B30FD" w14:textId="77777777" w:rsidR="00EF7C39" w:rsidRPr="00E84254" w:rsidRDefault="00EF7C39" w:rsidP="001E63C1"/>
        </w:tc>
      </w:tr>
      <w:tr w:rsidR="00EF7C39" w:rsidRPr="00753BAE" w14:paraId="3D2D0CED" w14:textId="77777777" w:rsidTr="00031A3D">
        <w:trPr>
          <w:trHeight w:val="88"/>
        </w:trPr>
        <w:tc>
          <w:tcPr>
            <w:tcW w:w="2766" w:type="dxa"/>
          </w:tcPr>
          <w:p w14:paraId="60C408E2" w14:textId="77777777" w:rsidR="00EF7C39" w:rsidRPr="00344C51" w:rsidRDefault="00EF7C39" w:rsidP="001E63C1">
            <w:pPr>
              <w:pStyle w:val="KopjesVet"/>
              <w:rPr>
                <w:rFonts w:ascii="Plantin" w:hAnsi="Plantin"/>
                <w:sz w:val="18"/>
                <w:szCs w:val="18"/>
              </w:rPr>
            </w:pPr>
            <w:r w:rsidRPr="00344C51">
              <w:rPr>
                <w:rFonts w:ascii="Plantin" w:hAnsi="Plantin"/>
                <w:sz w:val="18"/>
                <w:szCs w:val="18"/>
              </w:rPr>
              <w:t>Beoogd effect</w:t>
            </w:r>
          </w:p>
        </w:tc>
        <w:tc>
          <w:tcPr>
            <w:tcW w:w="7445" w:type="dxa"/>
            <w:gridSpan w:val="3"/>
          </w:tcPr>
          <w:p w14:paraId="5B95A21D" w14:textId="339EC05D" w:rsidR="001732EC" w:rsidRPr="002B473D" w:rsidRDefault="001732EC" w:rsidP="00F95C02">
            <w:r w:rsidRPr="002B473D">
              <w:t xml:space="preserve">Met </w:t>
            </w:r>
            <w:r w:rsidR="00031A3D">
              <w:t>het</w:t>
            </w:r>
            <w:r w:rsidR="005C5846" w:rsidRPr="002B473D">
              <w:t xml:space="preserve"> aanbieden </w:t>
            </w:r>
            <w:r w:rsidRPr="002B473D">
              <w:t xml:space="preserve">van de ontwikkelingsvisie wordt het verzoek </w:t>
            </w:r>
            <w:r w:rsidR="002B473D" w:rsidRPr="002B473D">
              <w:t>van de raad ingewilligd en een</w:t>
            </w:r>
            <w:r w:rsidR="005043DF" w:rsidRPr="002B473D">
              <w:t xml:space="preserve"> </w:t>
            </w:r>
            <w:r w:rsidR="00ED30C3" w:rsidRPr="002B473D">
              <w:t xml:space="preserve">ambitieuze en uitdagende </w:t>
            </w:r>
            <w:r w:rsidR="005043DF" w:rsidRPr="002B473D">
              <w:t xml:space="preserve">toekomstige </w:t>
            </w:r>
            <w:r w:rsidR="002B473D" w:rsidRPr="002B473D">
              <w:t>ontwikkelrichting</w:t>
            </w:r>
            <w:r w:rsidR="005043DF" w:rsidRPr="002B473D">
              <w:t xml:space="preserve"> met de raad gedeeld.</w:t>
            </w:r>
          </w:p>
          <w:p w14:paraId="11B05375" w14:textId="77777777" w:rsidR="009C718E" w:rsidRDefault="001732EC" w:rsidP="009C718E">
            <w:pPr>
              <w:rPr>
                <w:rFonts w:ascii="Calibri" w:hAnsi="Calibri"/>
                <w:lang w:eastAsia="en-US"/>
              </w:rPr>
            </w:pPr>
            <w:r w:rsidRPr="002B473D">
              <w:t>Met het laten vaststellen van de projectopdracht kan de volgen</w:t>
            </w:r>
            <w:r w:rsidR="00C672EA">
              <w:t>de fase van de planontwikkeling</w:t>
            </w:r>
            <w:r w:rsidR="006F179E">
              <w:t>, te weten</w:t>
            </w:r>
            <w:r w:rsidRPr="002B473D">
              <w:t xml:space="preserve"> het </w:t>
            </w:r>
            <w:r w:rsidR="00C672EA">
              <w:t xml:space="preserve">opstellen van een </w:t>
            </w:r>
            <w:r w:rsidRPr="002B473D">
              <w:t>ontwikkelingsplan</w:t>
            </w:r>
            <w:r w:rsidR="006F179E">
              <w:t xml:space="preserve"> met grondexploitatie,</w:t>
            </w:r>
            <w:r w:rsidRPr="002B473D">
              <w:t xml:space="preserve"> worden opgestar</w:t>
            </w:r>
            <w:r w:rsidR="006F179E">
              <w:t>t</w:t>
            </w:r>
            <w:r w:rsidR="00A0623A" w:rsidRPr="002B473D">
              <w:t>.</w:t>
            </w:r>
            <w:r w:rsidR="009C718E" w:rsidRPr="009C718E">
              <w:rPr>
                <w:rFonts w:ascii="Calibri" w:hAnsi="Calibri"/>
                <w:lang w:eastAsia="en-US"/>
              </w:rPr>
              <w:t xml:space="preserve"> </w:t>
            </w:r>
          </w:p>
          <w:p w14:paraId="16790E7A" w14:textId="6A95EC16" w:rsidR="001732EC" w:rsidRPr="002B473D" w:rsidRDefault="009C718E" w:rsidP="009C718E">
            <w:pPr>
              <w:rPr>
                <w:lang w:eastAsia="en-US"/>
              </w:rPr>
            </w:pPr>
            <w:r w:rsidRPr="009C718E">
              <w:rPr>
                <w:lang w:eastAsia="en-US"/>
              </w:rPr>
              <w:t xml:space="preserve">De met de participanten gekozen zin ‘een sportief parklandschap als groene etalage langs de A6 met ruimte voor </w:t>
            </w:r>
            <w:r w:rsidR="00737335" w:rsidRPr="009C718E">
              <w:rPr>
                <w:lang w:eastAsia="en-US"/>
              </w:rPr>
              <w:t>WAUW-effecten</w:t>
            </w:r>
            <w:r w:rsidRPr="009C718E">
              <w:rPr>
                <w:lang w:eastAsia="en-US"/>
              </w:rPr>
              <w:t xml:space="preserve"> van duurzame landschaps- en gebouwiconen waar in een natuurlijke setting gesport en gerecreëerd wordt en de auto uit </w:t>
            </w:r>
            <w:r w:rsidR="00737335" w:rsidRPr="009C718E">
              <w:rPr>
                <w:lang w:eastAsia="en-US"/>
              </w:rPr>
              <w:t>het zicht</w:t>
            </w:r>
            <w:r w:rsidRPr="009C718E">
              <w:rPr>
                <w:lang w:eastAsia="en-US"/>
              </w:rPr>
              <w:t xml:space="preserve"> is’, is het thema dat in het ontwikkelingsplan uitgewerkt moet gaan worden.</w:t>
            </w:r>
            <w:r>
              <w:rPr>
                <w:lang w:eastAsia="en-US"/>
              </w:rPr>
              <w:t xml:space="preserve"> </w:t>
            </w:r>
            <w:r w:rsidRPr="009C718E">
              <w:rPr>
                <w:lang w:eastAsia="en-US"/>
              </w:rPr>
              <w:t xml:space="preserve">De Voortuin moet daarbij het visitekaartje worden van </w:t>
            </w:r>
            <w:r w:rsidR="00737335" w:rsidRPr="009C718E">
              <w:rPr>
                <w:lang w:eastAsia="en-US"/>
              </w:rPr>
              <w:t>Almere/</w:t>
            </w:r>
            <w:r w:rsidRPr="009C718E">
              <w:rPr>
                <w:lang w:eastAsia="en-US"/>
              </w:rPr>
              <w:t xml:space="preserve"> Flevoland met de functies en het beoogd gebruik zoals die beschreven zijn in de uitgangspunten van het </w:t>
            </w:r>
            <w:r>
              <w:rPr>
                <w:lang w:eastAsia="en-US"/>
              </w:rPr>
              <w:t>ontwerpbesluit</w:t>
            </w:r>
            <w:r w:rsidRPr="009C718E">
              <w:rPr>
                <w:lang w:eastAsia="en-US"/>
              </w:rPr>
              <w:t xml:space="preserve">. </w:t>
            </w:r>
          </w:p>
        </w:tc>
      </w:tr>
      <w:tr w:rsidR="00EF7C39" w:rsidRPr="00753BAE" w14:paraId="67AE3F27" w14:textId="77777777" w:rsidTr="00031A3D">
        <w:trPr>
          <w:cantSplit/>
          <w:trHeight w:val="225"/>
        </w:trPr>
        <w:tc>
          <w:tcPr>
            <w:tcW w:w="10211" w:type="dxa"/>
            <w:gridSpan w:val="4"/>
          </w:tcPr>
          <w:p w14:paraId="0455B931" w14:textId="77777777" w:rsidR="00EF7C39" w:rsidRPr="002B473D" w:rsidRDefault="00EF7C39" w:rsidP="001E63C1"/>
        </w:tc>
      </w:tr>
      <w:tr w:rsidR="00EF7C39" w:rsidRPr="00753BAE" w14:paraId="22BCBCDD" w14:textId="77777777" w:rsidTr="00031A3D">
        <w:trPr>
          <w:trHeight w:val="88"/>
        </w:trPr>
        <w:tc>
          <w:tcPr>
            <w:tcW w:w="2766" w:type="dxa"/>
          </w:tcPr>
          <w:p w14:paraId="22B99768" w14:textId="77777777" w:rsidR="00EF7C39" w:rsidRPr="00E902DA" w:rsidRDefault="00EF7C39" w:rsidP="001E63C1">
            <w:pPr>
              <w:pStyle w:val="KopjesVet"/>
              <w:rPr>
                <w:rFonts w:ascii="Plantin" w:hAnsi="Plantin"/>
                <w:sz w:val="18"/>
                <w:szCs w:val="18"/>
              </w:rPr>
            </w:pPr>
            <w:r w:rsidRPr="00E902DA">
              <w:rPr>
                <w:rFonts w:ascii="Plantin" w:hAnsi="Plantin"/>
                <w:sz w:val="18"/>
                <w:szCs w:val="18"/>
              </w:rPr>
              <w:t>Argumenten</w:t>
            </w:r>
          </w:p>
        </w:tc>
        <w:tc>
          <w:tcPr>
            <w:tcW w:w="7445" w:type="dxa"/>
            <w:gridSpan w:val="3"/>
          </w:tcPr>
          <w:p w14:paraId="44F23B43" w14:textId="77777777" w:rsidR="009B6D5D" w:rsidRDefault="009B6D5D" w:rsidP="009B6D5D">
            <w:pPr>
              <w:rPr>
                <w:rFonts w:cs="Arial"/>
              </w:rPr>
            </w:pPr>
            <w:r>
              <w:rPr>
                <w:rFonts w:cs="Arial"/>
              </w:rPr>
              <w:t>Het opstellen van een ontwikkelingsvisie betreft een verzoek van de raad waar invulling aan wordt gegeven.</w:t>
            </w:r>
          </w:p>
          <w:p w14:paraId="1BD841F3" w14:textId="42AB5590" w:rsidR="002B473D" w:rsidRPr="002B473D" w:rsidRDefault="002B473D" w:rsidP="00AF68E9">
            <w:pPr>
              <w:rPr>
                <w:rFonts w:cs="Arial"/>
              </w:rPr>
            </w:pPr>
            <w:r w:rsidRPr="002B473D">
              <w:rPr>
                <w:rFonts w:cs="Arial"/>
              </w:rPr>
              <w:t xml:space="preserve">De ontwikkelingsvisie zoals deze nu voorligt is </w:t>
            </w:r>
            <w:r w:rsidR="000A49B7">
              <w:rPr>
                <w:rFonts w:cs="Arial"/>
              </w:rPr>
              <w:t xml:space="preserve">door het doorlopen participatietraject </w:t>
            </w:r>
            <w:r w:rsidRPr="002B473D">
              <w:rPr>
                <w:rFonts w:cs="Arial"/>
              </w:rPr>
              <w:t>een gedeelde visie. Deze wijze van planvorming past goed binnen de toekomstige Omgevingswet die een participatieve aanpak verplicht stelt.</w:t>
            </w:r>
          </w:p>
          <w:p w14:paraId="5266BB20" w14:textId="77777777" w:rsidR="00AC732C" w:rsidRPr="002B473D" w:rsidRDefault="009523D6" w:rsidP="00AF68E9">
            <w:pPr>
              <w:rPr>
                <w:rFonts w:cs="Arial"/>
              </w:rPr>
            </w:pPr>
            <w:r w:rsidRPr="002B473D">
              <w:rPr>
                <w:rFonts w:cs="Arial"/>
              </w:rPr>
              <w:t xml:space="preserve">Op basis van de </w:t>
            </w:r>
            <w:r w:rsidR="002B473D" w:rsidRPr="002B473D">
              <w:rPr>
                <w:rFonts w:cs="Arial"/>
              </w:rPr>
              <w:t>on</w:t>
            </w:r>
            <w:r w:rsidR="001732EC" w:rsidRPr="002B473D">
              <w:rPr>
                <w:rFonts w:cs="Arial"/>
              </w:rPr>
              <w:t xml:space="preserve">twikkelingsvisie </w:t>
            </w:r>
            <w:r w:rsidR="005043DF" w:rsidRPr="002B473D">
              <w:rPr>
                <w:rFonts w:cs="Arial"/>
              </w:rPr>
              <w:t xml:space="preserve">kan de uitwerking naar een ontwikkelingsplan </w:t>
            </w:r>
            <w:r w:rsidR="00ED30C3" w:rsidRPr="002B473D">
              <w:rPr>
                <w:rFonts w:cs="Arial"/>
              </w:rPr>
              <w:t>en vervolgens inrichtingsplannen in kort tijdsbestek plaatsvinden</w:t>
            </w:r>
            <w:r w:rsidR="001732EC" w:rsidRPr="002B473D">
              <w:rPr>
                <w:rFonts w:cs="Arial"/>
              </w:rPr>
              <w:t>.</w:t>
            </w:r>
          </w:p>
          <w:p w14:paraId="4A25AF23" w14:textId="64FE8021" w:rsidR="001732EC" w:rsidRPr="002B473D" w:rsidRDefault="001732EC" w:rsidP="00AF68E9">
            <w:pPr>
              <w:rPr>
                <w:rFonts w:cs="Arial"/>
              </w:rPr>
            </w:pPr>
            <w:r w:rsidRPr="002B473D">
              <w:rPr>
                <w:rFonts w:cs="Arial"/>
              </w:rPr>
              <w:t xml:space="preserve">De projectopdracht </w:t>
            </w:r>
            <w:r w:rsidR="00196573" w:rsidRPr="002B473D">
              <w:rPr>
                <w:rFonts w:cs="Arial"/>
              </w:rPr>
              <w:t>betreft een formeel onderdeel en besluitvormingsmoment van de</w:t>
            </w:r>
            <w:r w:rsidR="00196573" w:rsidRPr="002B473D">
              <w:rPr>
                <w:rFonts w:ascii="Arial" w:hAnsi="Arial" w:cs="Arial"/>
                <w:color w:val="666666"/>
                <w:shd w:val="clear" w:color="auto" w:fill="FFFFFF"/>
              </w:rPr>
              <w:t> </w:t>
            </w:r>
            <w:r w:rsidR="00196573" w:rsidRPr="002B473D">
              <w:rPr>
                <w:rFonts w:cs="Arial"/>
              </w:rPr>
              <w:t xml:space="preserve">Integrale Aanpak Gebiedsontwikkeling (IAGO). </w:t>
            </w:r>
            <w:r w:rsidR="009B6D5D">
              <w:rPr>
                <w:rFonts w:cs="Arial"/>
              </w:rPr>
              <w:t>Middels het vast</w:t>
            </w:r>
            <w:r w:rsidR="00031A3D">
              <w:rPr>
                <w:rFonts w:cs="Arial"/>
              </w:rPr>
              <w:t xml:space="preserve">stellen van de projectopdracht </w:t>
            </w:r>
            <w:r w:rsidR="009B6D5D">
              <w:rPr>
                <w:rFonts w:cs="Arial"/>
              </w:rPr>
              <w:t xml:space="preserve">kan de raad </w:t>
            </w:r>
            <w:r w:rsidR="009B6D5D">
              <w:t>haar kaderstellende, financiële en controlerende taken uitvoeren.</w:t>
            </w:r>
          </w:p>
        </w:tc>
      </w:tr>
      <w:tr w:rsidR="00EF7C39" w:rsidRPr="00753BAE" w14:paraId="2D1AA21C" w14:textId="77777777" w:rsidTr="00031A3D">
        <w:trPr>
          <w:cantSplit/>
          <w:trHeight w:val="88"/>
        </w:trPr>
        <w:tc>
          <w:tcPr>
            <w:tcW w:w="10211" w:type="dxa"/>
            <w:gridSpan w:val="4"/>
          </w:tcPr>
          <w:p w14:paraId="3DA63A62" w14:textId="77777777" w:rsidR="00EF7C39" w:rsidRPr="00E84254" w:rsidRDefault="00EF7C39" w:rsidP="001E63C1"/>
        </w:tc>
      </w:tr>
      <w:tr w:rsidR="00EF7C39" w:rsidRPr="00753BAE" w14:paraId="014F4851" w14:textId="77777777" w:rsidTr="001A6C99">
        <w:trPr>
          <w:trHeight w:val="605"/>
        </w:trPr>
        <w:tc>
          <w:tcPr>
            <w:tcW w:w="2766" w:type="dxa"/>
          </w:tcPr>
          <w:p w14:paraId="71C9E436" w14:textId="74C8904D" w:rsidR="00EF7C39" w:rsidRPr="00E902DA" w:rsidRDefault="006850A5" w:rsidP="001E63C1">
            <w:pPr>
              <w:pStyle w:val="KopjesVet"/>
              <w:rPr>
                <w:rFonts w:ascii="Plantin" w:hAnsi="Plantin"/>
                <w:sz w:val="18"/>
                <w:szCs w:val="18"/>
              </w:rPr>
            </w:pPr>
            <w:r w:rsidRPr="00E902DA">
              <w:rPr>
                <w:rFonts w:ascii="Plantin" w:hAnsi="Plantin"/>
                <w:sz w:val="18"/>
                <w:szCs w:val="18"/>
              </w:rPr>
              <w:t>Tegenargumenten en k</w:t>
            </w:r>
            <w:r w:rsidR="00EF7C39" w:rsidRPr="00E902DA">
              <w:rPr>
                <w:rFonts w:ascii="Plantin" w:hAnsi="Plantin"/>
                <w:sz w:val="18"/>
                <w:szCs w:val="18"/>
              </w:rPr>
              <w:t>anttekeningen</w:t>
            </w:r>
          </w:p>
        </w:tc>
        <w:tc>
          <w:tcPr>
            <w:tcW w:w="7445" w:type="dxa"/>
            <w:gridSpan w:val="3"/>
          </w:tcPr>
          <w:p w14:paraId="166800F7" w14:textId="77777777" w:rsidR="00AB4F91" w:rsidRDefault="009B6D5D" w:rsidP="006C4C12">
            <w:pPr>
              <w:rPr>
                <w:rFonts w:cs="Arial"/>
              </w:rPr>
            </w:pPr>
            <w:r>
              <w:rPr>
                <w:rFonts w:cs="Arial"/>
              </w:rPr>
              <w:t xml:space="preserve">Er kan voor gekozen worden dit gebied niet </w:t>
            </w:r>
            <w:r w:rsidR="00952052">
              <w:rPr>
                <w:rFonts w:cs="Arial"/>
              </w:rPr>
              <w:t xml:space="preserve">op de voorgestelde wijze </w:t>
            </w:r>
            <w:r>
              <w:rPr>
                <w:rFonts w:cs="Arial"/>
              </w:rPr>
              <w:t>in ontwikkeling te nemen</w:t>
            </w:r>
            <w:r w:rsidR="00952052">
              <w:rPr>
                <w:rFonts w:cs="Arial"/>
              </w:rPr>
              <w:t xml:space="preserve">. </w:t>
            </w:r>
            <w:r w:rsidR="006C4C12">
              <w:rPr>
                <w:rFonts w:cs="Arial"/>
              </w:rPr>
              <w:t>De m</w:t>
            </w:r>
            <w:r w:rsidR="00952052">
              <w:rPr>
                <w:rFonts w:cs="Arial"/>
              </w:rPr>
              <w:t>ogelijke consequenties daarvan zijn</w:t>
            </w:r>
            <w:r w:rsidR="001A6C99">
              <w:rPr>
                <w:rFonts w:cs="Arial"/>
              </w:rPr>
              <w:t xml:space="preserve"> benoemd in het r</w:t>
            </w:r>
            <w:r w:rsidR="006C4C12">
              <w:rPr>
                <w:rFonts w:cs="Arial"/>
              </w:rPr>
              <w:t>aadsvoorstel</w:t>
            </w:r>
            <w:r w:rsidR="001A6C99">
              <w:rPr>
                <w:rFonts w:cs="Arial"/>
              </w:rPr>
              <w:t>.</w:t>
            </w:r>
          </w:p>
          <w:p w14:paraId="3FBF1DDA" w14:textId="77777777" w:rsidR="00DA1BEB" w:rsidRDefault="00DA1BEB" w:rsidP="006C4C12">
            <w:pPr>
              <w:rPr>
                <w:rFonts w:cs="Arial"/>
              </w:rPr>
            </w:pPr>
          </w:p>
          <w:p w14:paraId="3A4B9992" w14:textId="0E9B643A" w:rsidR="00DA1BEB" w:rsidRPr="006C4C12" w:rsidRDefault="00DA1BEB" w:rsidP="006C4C12">
            <w:pPr>
              <w:rPr>
                <w:rFonts w:cs="Arial"/>
              </w:rPr>
            </w:pPr>
            <w:r>
              <w:rPr>
                <w:rFonts w:cs="Arial"/>
              </w:rPr>
              <w:t xml:space="preserve">De stikstofproblematiek kan consequenties hebben voor het kunnen realiseren van functies in De Voortuin. Daarnaast kan de stikstofproblematiek consequenties hebben voor evenementen in het algemeen. Dit kan zijn weerslag hebben op het aantal aan te leggen parkeerplaatsen. Het is echter altijd makkelijker parkeerplaatsen niet aan te leggen dan wel weg te halen, dan ze later toe te voegen. </w:t>
            </w:r>
          </w:p>
        </w:tc>
      </w:tr>
      <w:tr w:rsidR="006A71A0" w:rsidRPr="00753BAE" w14:paraId="672A9A93" w14:textId="77777777" w:rsidTr="00031A3D">
        <w:trPr>
          <w:cantSplit/>
          <w:trHeight w:val="88"/>
        </w:trPr>
        <w:tc>
          <w:tcPr>
            <w:tcW w:w="10211" w:type="dxa"/>
            <w:gridSpan w:val="4"/>
          </w:tcPr>
          <w:p w14:paraId="5995E979" w14:textId="77777777" w:rsidR="006A71A0" w:rsidRPr="00E84254" w:rsidRDefault="006A71A0" w:rsidP="001E63C1"/>
        </w:tc>
      </w:tr>
      <w:tr w:rsidR="006A71A0" w:rsidRPr="00753BAE" w14:paraId="4189A816" w14:textId="77777777" w:rsidTr="00031A3D">
        <w:trPr>
          <w:trHeight w:val="614"/>
        </w:trPr>
        <w:tc>
          <w:tcPr>
            <w:tcW w:w="2766" w:type="dxa"/>
          </w:tcPr>
          <w:p w14:paraId="6878F9FA" w14:textId="77777777" w:rsidR="006A71A0" w:rsidRPr="00344C51" w:rsidRDefault="006A71A0" w:rsidP="001E63C1">
            <w:pPr>
              <w:pStyle w:val="KopjesVet"/>
              <w:rPr>
                <w:rFonts w:ascii="Plantin" w:hAnsi="Plantin"/>
                <w:sz w:val="18"/>
                <w:szCs w:val="18"/>
              </w:rPr>
            </w:pPr>
            <w:r w:rsidRPr="00344C51">
              <w:rPr>
                <w:rFonts w:ascii="Plantin" w:hAnsi="Plantin"/>
                <w:sz w:val="18"/>
                <w:szCs w:val="18"/>
              </w:rPr>
              <w:t>Financiële middelen en effecten</w:t>
            </w:r>
          </w:p>
        </w:tc>
        <w:tc>
          <w:tcPr>
            <w:tcW w:w="7445" w:type="dxa"/>
            <w:gridSpan w:val="3"/>
          </w:tcPr>
          <w:p w14:paraId="041AE056" w14:textId="77777777" w:rsidR="0082243D" w:rsidRDefault="0082243D" w:rsidP="0082243D">
            <w:pPr>
              <w:pStyle w:val="Geenafstand"/>
              <w:rPr>
                <w:rFonts w:ascii="Arial" w:hAnsi="Arial"/>
              </w:rPr>
            </w:pPr>
            <w:r w:rsidRPr="0082243D">
              <w:t>De plankosten die gepaard zijn gegaan met het opstellen van de ontwikkel</w:t>
            </w:r>
            <w:r w:rsidR="0023190E">
              <w:t>ings</w:t>
            </w:r>
            <w:r w:rsidRPr="0082243D">
              <w:t>visie zijn gefinancierd vanuit het Fonds Initiële Ontwikkelingen</w:t>
            </w:r>
            <w:r w:rsidR="00CF53BD">
              <w:t xml:space="preserve"> (FIO)</w:t>
            </w:r>
            <w:r w:rsidR="0023190E">
              <w:t>, de nog te maken plankosten voor het ontwikkelingsplan worden hier eveneens uit gefinancierd.</w:t>
            </w:r>
            <w:r w:rsidRPr="0082243D">
              <w:t xml:space="preserve"> Bij het openen van de Grondexploitatie wordt </w:t>
            </w:r>
            <w:r w:rsidR="0023190E">
              <w:t xml:space="preserve">het budget </w:t>
            </w:r>
            <w:r w:rsidRPr="0082243D">
              <w:t xml:space="preserve">teruggestort in het FIO en gemaakte kosten als planontwikkelingskosten opgenomen in de </w:t>
            </w:r>
            <w:r w:rsidR="007E49F2">
              <w:t>grondexploitatie (</w:t>
            </w:r>
            <w:r w:rsidRPr="0082243D">
              <w:t>GREX</w:t>
            </w:r>
            <w:r w:rsidR="007E49F2">
              <w:t>)</w:t>
            </w:r>
            <w:r w:rsidRPr="0082243D">
              <w:rPr>
                <w:rFonts w:ascii="Arial" w:hAnsi="Arial"/>
              </w:rPr>
              <w:t>.</w:t>
            </w:r>
          </w:p>
          <w:p w14:paraId="161D0807" w14:textId="77777777" w:rsidR="0082243D" w:rsidRDefault="0082243D" w:rsidP="0082243D">
            <w:pPr>
              <w:pStyle w:val="Geenafstand"/>
              <w:rPr>
                <w:rFonts w:ascii="Arial" w:hAnsi="Arial"/>
              </w:rPr>
            </w:pPr>
          </w:p>
          <w:p w14:paraId="69864F44" w14:textId="77777777" w:rsidR="00E24DA2" w:rsidRPr="00E24DA2" w:rsidRDefault="007E49F2" w:rsidP="00E24DA2">
            <w:pPr>
              <w:pStyle w:val="Geenafstand"/>
              <w:rPr>
                <w:lang w:eastAsia="en-US"/>
              </w:rPr>
            </w:pPr>
            <w:r>
              <w:t>Vooruitlopend op de GREX is er</w:t>
            </w:r>
            <w:r w:rsidR="0082243D" w:rsidRPr="0082243D">
              <w:t xml:space="preserve"> </w:t>
            </w:r>
            <w:r w:rsidR="002B473D">
              <w:t xml:space="preserve">op basis van de ontwikkelingsvisie </w:t>
            </w:r>
            <w:r w:rsidR="0082243D" w:rsidRPr="0082243D">
              <w:t xml:space="preserve">een Kosten- Baten Analyse </w:t>
            </w:r>
            <w:r w:rsidR="0082243D">
              <w:t>(KBA)</w:t>
            </w:r>
            <w:r w:rsidR="00CF53BD">
              <w:t xml:space="preserve"> opgesteld</w:t>
            </w:r>
            <w:r w:rsidR="0082243D">
              <w:t xml:space="preserve"> </w:t>
            </w:r>
            <w:r w:rsidR="00B23AE9">
              <w:t>(zie bijlage 1 van de ontwikkelingsvisie)</w:t>
            </w:r>
            <w:r w:rsidR="0082243D">
              <w:t>.</w:t>
            </w:r>
            <w:r w:rsidR="00B23AE9">
              <w:t xml:space="preserve"> </w:t>
            </w:r>
            <w:r w:rsidR="00E24DA2" w:rsidRPr="00E24DA2">
              <w:rPr>
                <w:lang w:eastAsia="en-US"/>
              </w:rPr>
              <w:t xml:space="preserve">De totale kosten bedragen € 22,7 miljoen, daarvan is de boekwaarde van € 11,9 miljoen de </w:t>
            </w:r>
            <w:r w:rsidR="00E24DA2" w:rsidRPr="00E24DA2">
              <w:rPr>
                <w:lang w:eastAsia="en-US"/>
              </w:rPr>
              <w:lastRenderedPageBreak/>
              <w:t xml:space="preserve">grootste kostenpost. De kosten voor de civiele werkzaamheden bedragen € 7,2 miljoen. </w:t>
            </w:r>
          </w:p>
          <w:p w14:paraId="72C9C4A3" w14:textId="03BC6573" w:rsidR="001A6C99" w:rsidRPr="00E84254" w:rsidRDefault="00E24DA2" w:rsidP="001A6C99">
            <w:pPr>
              <w:rPr>
                <w:lang w:eastAsia="en-US"/>
              </w:rPr>
            </w:pPr>
            <w:r w:rsidRPr="00E24DA2">
              <w:rPr>
                <w:lang w:eastAsia="en-US"/>
              </w:rPr>
              <w:t>De opbrengsten uit grondverkoop en bijdrage vanuit het naastgelegen Stadstuinen zijn geraamd op € 10,7 miljoen. Met onder andere een al eerder genomen voorziening van € 7,9 miljoen en een aanvullende voorziening in de programmabegroting van € 4,5 miljoen is er sprake v</w:t>
            </w:r>
            <w:r w:rsidR="001A6C99">
              <w:rPr>
                <w:lang w:eastAsia="en-US"/>
              </w:rPr>
              <w:t>an een kostendekkend resultaat.</w:t>
            </w:r>
          </w:p>
        </w:tc>
      </w:tr>
      <w:tr w:rsidR="00EF7C39" w:rsidRPr="00753BAE" w14:paraId="43601928" w14:textId="77777777" w:rsidTr="00031A3D">
        <w:trPr>
          <w:cantSplit/>
          <w:trHeight w:val="88"/>
        </w:trPr>
        <w:tc>
          <w:tcPr>
            <w:tcW w:w="10211" w:type="dxa"/>
            <w:gridSpan w:val="4"/>
          </w:tcPr>
          <w:p w14:paraId="59022C08" w14:textId="77777777" w:rsidR="00EF7C39" w:rsidRPr="00E84254" w:rsidRDefault="00EF7C39" w:rsidP="001E63C1"/>
        </w:tc>
      </w:tr>
      <w:tr w:rsidR="006850A5" w:rsidRPr="00753BAE" w14:paraId="29983BBD" w14:textId="77777777" w:rsidTr="00031A3D">
        <w:trPr>
          <w:trHeight w:val="88"/>
        </w:trPr>
        <w:tc>
          <w:tcPr>
            <w:tcW w:w="2766" w:type="dxa"/>
          </w:tcPr>
          <w:p w14:paraId="58B1DCBC" w14:textId="77777777" w:rsidR="006850A5" w:rsidRPr="00344C51" w:rsidRDefault="006850A5" w:rsidP="001E63C1">
            <w:pPr>
              <w:pStyle w:val="KopjesVet"/>
              <w:rPr>
                <w:rFonts w:ascii="Plantin" w:hAnsi="Plantin"/>
                <w:sz w:val="18"/>
                <w:szCs w:val="18"/>
              </w:rPr>
            </w:pPr>
            <w:r w:rsidRPr="00344C51">
              <w:rPr>
                <w:rFonts w:ascii="Plantin" w:hAnsi="Plantin"/>
                <w:sz w:val="18"/>
                <w:szCs w:val="18"/>
              </w:rPr>
              <w:t>Afstemming</w:t>
            </w:r>
          </w:p>
        </w:tc>
        <w:tc>
          <w:tcPr>
            <w:tcW w:w="7445" w:type="dxa"/>
            <w:gridSpan w:val="3"/>
          </w:tcPr>
          <w:p w14:paraId="65FF6E5D" w14:textId="5780BEBB" w:rsidR="001E3A9B" w:rsidRDefault="008F343E" w:rsidP="007006FC">
            <w:r w:rsidRPr="0023190E">
              <w:t xml:space="preserve">Er </w:t>
            </w:r>
            <w:r w:rsidR="00D058D1" w:rsidRPr="0023190E">
              <w:t>heeft afstemming tussen</w:t>
            </w:r>
            <w:r w:rsidR="00196573" w:rsidRPr="0023190E">
              <w:t xml:space="preserve"> de verschillende gemeentelijke afdelingen plaatsgevonden</w:t>
            </w:r>
            <w:r w:rsidR="00B23AE9" w:rsidRPr="0023190E">
              <w:t xml:space="preserve"> en </w:t>
            </w:r>
            <w:r w:rsidR="00286825" w:rsidRPr="0023190E">
              <w:t xml:space="preserve">samen met ondernemers, sportverenigingen en bewoners </w:t>
            </w:r>
            <w:r w:rsidR="00ED30C3" w:rsidRPr="0023190E">
              <w:t xml:space="preserve">die zich aangemeld hebben is </w:t>
            </w:r>
            <w:r w:rsidR="00B23AE9" w:rsidRPr="0023190E">
              <w:t>de ontwikkelingsvisie</w:t>
            </w:r>
            <w:r w:rsidR="00286825" w:rsidRPr="0023190E">
              <w:t xml:space="preserve"> opgesteld</w:t>
            </w:r>
            <w:r w:rsidR="00B23AE9" w:rsidRPr="0023190E">
              <w:t>.</w:t>
            </w:r>
            <w:r w:rsidR="0023190E" w:rsidRPr="0023190E">
              <w:t xml:space="preserve"> </w:t>
            </w:r>
            <w:r w:rsidR="001E3A9B" w:rsidRPr="0023190E">
              <w:t xml:space="preserve">In </w:t>
            </w:r>
            <w:r w:rsidR="001E3A9B">
              <w:t xml:space="preserve">de </w:t>
            </w:r>
            <w:r w:rsidR="001E3A9B" w:rsidRPr="0023190E">
              <w:t xml:space="preserve">participatie paragraaf van de ontwikkelingsvisie is </w:t>
            </w:r>
            <w:r w:rsidR="001E3A9B">
              <w:t>het</w:t>
            </w:r>
            <w:r w:rsidR="001E3A9B" w:rsidRPr="0023190E">
              <w:t xml:space="preserve"> proces </w:t>
            </w:r>
            <w:r w:rsidR="001E3A9B">
              <w:t xml:space="preserve">om te komen tot een ontwikkelingsvisie </w:t>
            </w:r>
            <w:r w:rsidR="001E3A9B" w:rsidRPr="0023190E">
              <w:t>omschreven.</w:t>
            </w:r>
          </w:p>
          <w:p w14:paraId="3A6E03E5" w14:textId="46D84183" w:rsidR="001E63C1" w:rsidRPr="00923632" w:rsidRDefault="00923632" w:rsidP="007006FC">
            <w:pPr>
              <w:rPr>
                <w:lang w:eastAsia="en-US"/>
              </w:rPr>
            </w:pPr>
            <w:r w:rsidRPr="00923632">
              <w:rPr>
                <w:lang w:eastAsia="en-US"/>
              </w:rPr>
              <w:t xml:space="preserve">De Tennisvereniging ‘Het Nieuwe Land’ heeft actief deelgenomen aan de participatieavonden. Voor de tennisvereniging, die wil verhuizen vanaf hun </w:t>
            </w:r>
            <w:r w:rsidR="00031A3D">
              <w:rPr>
                <w:lang w:eastAsia="en-US"/>
              </w:rPr>
              <w:t xml:space="preserve">huidige locatie in Stedenwijk, </w:t>
            </w:r>
            <w:r w:rsidRPr="00923632">
              <w:rPr>
                <w:lang w:eastAsia="en-US"/>
              </w:rPr>
              <w:t xml:space="preserve">is in De Voortuin ruimte gereserveerd. In de brief van 30 oktober 2019 vraagt men </w:t>
            </w:r>
            <w:r>
              <w:rPr>
                <w:lang w:eastAsia="en-US"/>
              </w:rPr>
              <w:t xml:space="preserve">de raad </w:t>
            </w:r>
            <w:r w:rsidRPr="00923632">
              <w:rPr>
                <w:lang w:eastAsia="en-US"/>
              </w:rPr>
              <w:t xml:space="preserve">om de verplaatsing op korte termijn te faciliteren. De vaststelling van de projectopdracht maakt het mogelijk om deze functie ruimtelijk te reserveren in het op te stellen Ontwikkelingsplan, vooruitlopend op de besluitvorming over de verplaatsing. </w:t>
            </w:r>
          </w:p>
        </w:tc>
      </w:tr>
      <w:tr w:rsidR="006850A5" w:rsidRPr="00753BAE" w14:paraId="23FD8E57" w14:textId="77777777" w:rsidTr="00031A3D">
        <w:trPr>
          <w:cantSplit/>
          <w:trHeight w:val="88"/>
        </w:trPr>
        <w:tc>
          <w:tcPr>
            <w:tcW w:w="10211" w:type="dxa"/>
            <w:gridSpan w:val="4"/>
          </w:tcPr>
          <w:p w14:paraId="50388971" w14:textId="77777777" w:rsidR="006850A5" w:rsidRPr="00E84254" w:rsidRDefault="006850A5" w:rsidP="001E63C1"/>
        </w:tc>
      </w:tr>
      <w:tr w:rsidR="004167E8" w:rsidRPr="00753BAE" w14:paraId="57B10245" w14:textId="77777777" w:rsidTr="00031A3D">
        <w:trPr>
          <w:trHeight w:val="88"/>
        </w:trPr>
        <w:tc>
          <w:tcPr>
            <w:tcW w:w="2766" w:type="dxa"/>
          </w:tcPr>
          <w:p w14:paraId="514A74B9" w14:textId="77777777" w:rsidR="004167E8" w:rsidRPr="00344C51" w:rsidRDefault="004167E8" w:rsidP="001E63C1">
            <w:pPr>
              <w:pStyle w:val="KopjesVet"/>
              <w:rPr>
                <w:rFonts w:ascii="Plantin" w:hAnsi="Plantin"/>
                <w:sz w:val="18"/>
                <w:szCs w:val="18"/>
              </w:rPr>
            </w:pPr>
            <w:r w:rsidRPr="00344C51">
              <w:rPr>
                <w:rFonts w:ascii="Plantin" w:hAnsi="Plantin"/>
                <w:sz w:val="18"/>
                <w:szCs w:val="18"/>
              </w:rPr>
              <w:t>Aanpak/Uitvoering</w:t>
            </w:r>
          </w:p>
        </w:tc>
        <w:tc>
          <w:tcPr>
            <w:tcW w:w="7445" w:type="dxa"/>
            <w:gridSpan w:val="3"/>
          </w:tcPr>
          <w:p w14:paraId="306CC43C" w14:textId="77777777" w:rsidR="004250D7" w:rsidRPr="00E84254" w:rsidRDefault="00B23AE9" w:rsidP="00ED30C3">
            <w:pPr>
              <w:spacing w:before="40" w:after="40"/>
            </w:pPr>
            <w:r>
              <w:t>Na vaststelling van de projectopdracht wordt het ontwikkelingsplan</w:t>
            </w:r>
            <w:r w:rsidR="002B473D">
              <w:t xml:space="preserve"> inclusief</w:t>
            </w:r>
            <w:r w:rsidR="008F1738">
              <w:t xml:space="preserve"> G</w:t>
            </w:r>
            <w:r w:rsidR="002B473D">
              <w:t>REX</w:t>
            </w:r>
            <w:r>
              <w:t xml:space="preserve"> opgesteld en </w:t>
            </w:r>
            <w:r w:rsidRPr="002B473D">
              <w:t xml:space="preserve">naar </w:t>
            </w:r>
            <w:r w:rsidR="00286825" w:rsidRPr="002B473D">
              <w:t xml:space="preserve">verwachting </w:t>
            </w:r>
            <w:r w:rsidRPr="002B473D">
              <w:t xml:space="preserve">in </w:t>
            </w:r>
            <w:r w:rsidR="009B6D5D">
              <w:t xml:space="preserve">het voorjaar van </w:t>
            </w:r>
            <w:r>
              <w:t>2020 aan de raad voorgelegd ter vaststelling.</w:t>
            </w:r>
            <w:r w:rsidR="004250D7" w:rsidRPr="00E84254">
              <w:t xml:space="preserve"> </w:t>
            </w:r>
          </w:p>
        </w:tc>
      </w:tr>
      <w:tr w:rsidR="00024408" w:rsidRPr="00753BAE" w14:paraId="6AA95285" w14:textId="77777777" w:rsidTr="00031A3D">
        <w:trPr>
          <w:cantSplit/>
          <w:trHeight w:val="88"/>
        </w:trPr>
        <w:tc>
          <w:tcPr>
            <w:tcW w:w="10211" w:type="dxa"/>
            <w:gridSpan w:val="4"/>
          </w:tcPr>
          <w:p w14:paraId="3CB0EE0E" w14:textId="77777777" w:rsidR="00024408" w:rsidRPr="00E84254" w:rsidRDefault="00024408" w:rsidP="00024408">
            <w:pPr>
              <w:spacing w:before="40" w:after="40"/>
            </w:pPr>
          </w:p>
        </w:tc>
      </w:tr>
      <w:tr w:rsidR="00024408" w:rsidRPr="00753BAE" w14:paraId="02AAC3C1" w14:textId="77777777" w:rsidTr="00031A3D">
        <w:trPr>
          <w:trHeight w:val="88"/>
        </w:trPr>
        <w:tc>
          <w:tcPr>
            <w:tcW w:w="2766" w:type="dxa"/>
          </w:tcPr>
          <w:p w14:paraId="7CCFA46F" w14:textId="77777777" w:rsidR="00024408" w:rsidRPr="00E902DA" w:rsidRDefault="00024408" w:rsidP="001E63C1">
            <w:pPr>
              <w:pStyle w:val="KopjesVet"/>
              <w:rPr>
                <w:rFonts w:ascii="Plantin" w:hAnsi="Plantin"/>
                <w:sz w:val="18"/>
                <w:szCs w:val="18"/>
              </w:rPr>
            </w:pPr>
            <w:r w:rsidRPr="00E902DA">
              <w:rPr>
                <w:rFonts w:ascii="Plantin" w:hAnsi="Plantin"/>
                <w:sz w:val="18"/>
                <w:szCs w:val="18"/>
              </w:rPr>
              <w:t>Communicatie (intern en extern)</w:t>
            </w:r>
          </w:p>
        </w:tc>
        <w:tc>
          <w:tcPr>
            <w:tcW w:w="7445" w:type="dxa"/>
            <w:gridSpan w:val="3"/>
          </w:tcPr>
          <w:p w14:paraId="47E9A3E8" w14:textId="77777777" w:rsidR="001A6C99" w:rsidRDefault="00615C0B" w:rsidP="004250D7">
            <w:pPr>
              <w:spacing w:before="40" w:after="40"/>
              <w:rPr>
                <w:bCs/>
              </w:rPr>
            </w:pPr>
            <w:r w:rsidRPr="006146A2">
              <w:rPr>
                <w:bCs/>
              </w:rPr>
              <w:t>Door middel van</w:t>
            </w:r>
            <w:r w:rsidR="006F179E">
              <w:rPr>
                <w:bCs/>
              </w:rPr>
              <w:t xml:space="preserve"> publiekssamenvatting.</w:t>
            </w:r>
            <w:r w:rsidR="00ED30C3" w:rsidRPr="006146A2">
              <w:rPr>
                <w:bCs/>
              </w:rPr>
              <w:t xml:space="preserve"> </w:t>
            </w:r>
          </w:p>
          <w:p w14:paraId="44E43AA6" w14:textId="6D8CA6D8" w:rsidR="00B532D8" w:rsidRPr="000D1168" w:rsidRDefault="00ED30C3" w:rsidP="004250D7">
            <w:pPr>
              <w:spacing w:before="40" w:after="40"/>
              <w:rPr>
                <w:bCs/>
              </w:rPr>
            </w:pPr>
            <w:r w:rsidRPr="006146A2">
              <w:rPr>
                <w:bCs/>
              </w:rPr>
              <w:t>Op d</w:t>
            </w:r>
            <w:r w:rsidR="000D1168" w:rsidRPr="006146A2">
              <w:rPr>
                <w:bCs/>
              </w:rPr>
              <w:t>e halfjaarlijkse</w:t>
            </w:r>
            <w:r w:rsidR="006146A2" w:rsidRPr="006146A2">
              <w:rPr>
                <w:bCs/>
              </w:rPr>
              <w:t xml:space="preserve"> algemene</w:t>
            </w:r>
            <w:r w:rsidR="000D1168" w:rsidRPr="006146A2">
              <w:rPr>
                <w:bCs/>
              </w:rPr>
              <w:t xml:space="preserve"> informatieavond </w:t>
            </w:r>
            <w:r w:rsidR="008F1738" w:rsidRPr="006146A2">
              <w:rPr>
                <w:bCs/>
              </w:rPr>
              <w:t xml:space="preserve">van </w:t>
            </w:r>
            <w:r w:rsidR="000D1168" w:rsidRPr="006146A2">
              <w:rPr>
                <w:bCs/>
              </w:rPr>
              <w:t xml:space="preserve">12 november 2019 </w:t>
            </w:r>
            <w:r w:rsidR="006F179E">
              <w:rPr>
                <w:bCs/>
              </w:rPr>
              <w:t xml:space="preserve">zijn </w:t>
            </w:r>
            <w:r w:rsidR="006146A2" w:rsidRPr="006146A2">
              <w:rPr>
                <w:bCs/>
              </w:rPr>
              <w:t>alle</w:t>
            </w:r>
            <w:r w:rsidR="000D1168" w:rsidRPr="006146A2">
              <w:rPr>
                <w:bCs/>
              </w:rPr>
              <w:t xml:space="preserve"> bewoners en ondernemers van Almere Poor</w:t>
            </w:r>
            <w:r w:rsidR="006F179E">
              <w:rPr>
                <w:bCs/>
              </w:rPr>
              <w:t>t</w:t>
            </w:r>
            <w:r w:rsidR="008F1738" w:rsidRPr="006146A2">
              <w:rPr>
                <w:bCs/>
              </w:rPr>
              <w:t xml:space="preserve"> </w:t>
            </w:r>
            <w:r w:rsidR="006146A2" w:rsidRPr="006146A2">
              <w:rPr>
                <w:bCs/>
              </w:rPr>
              <w:t>geïnformeerd</w:t>
            </w:r>
            <w:r w:rsidR="000D1168" w:rsidRPr="006146A2">
              <w:rPr>
                <w:bCs/>
              </w:rPr>
              <w:t xml:space="preserve">. Op de website van de gemeente wordt de ontwikkelingsvisie van De Voortuin bekend gemaakt, de participanten krijgen een link naar de </w:t>
            </w:r>
            <w:r w:rsidRPr="006146A2">
              <w:rPr>
                <w:bCs/>
              </w:rPr>
              <w:t xml:space="preserve">gemeentelijke </w:t>
            </w:r>
            <w:r w:rsidR="000D1168" w:rsidRPr="006146A2">
              <w:rPr>
                <w:bCs/>
              </w:rPr>
              <w:t>website toegestuurd.</w:t>
            </w:r>
          </w:p>
        </w:tc>
      </w:tr>
    </w:tbl>
    <w:p w14:paraId="17591A71" w14:textId="77777777" w:rsidR="00031A3D" w:rsidRDefault="00031A3D">
      <w:r>
        <w:rPr>
          <w:b/>
        </w:rPr>
        <w:br w:type="page"/>
      </w:r>
    </w:p>
    <w:tbl>
      <w:tblPr>
        <w:tblW w:w="10211" w:type="dxa"/>
        <w:tblLayout w:type="fixed"/>
        <w:tblCellMar>
          <w:left w:w="70" w:type="dxa"/>
          <w:right w:w="70" w:type="dxa"/>
        </w:tblCellMar>
        <w:tblLook w:val="0000" w:firstRow="0" w:lastRow="0" w:firstColumn="0" w:lastColumn="0" w:noHBand="0" w:noVBand="0"/>
      </w:tblPr>
      <w:tblGrid>
        <w:gridCol w:w="2057"/>
        <w:gridCol w:w="5217"/>
        <w:gridCol w:w="240"/>
        <w:gridCol w:w="2697"/>
      </w:tblGrid>
      <w:tr w:rsidR="00EF7C39" w:rsidRPr="00AA0235" w14:paraId="1AC593B8" w14:textId="77777777" w:rsidTr="00031A3D">
        <w:trPr>
          <w:trHeight w:val="225"/>
        </w:trPr>
        <w:tc>
          <w:tcPr>
            <w:tcW w:w="7274" w:type="dxa"/>
            <w:gridSpan w:val="2"/>
          </w:tcPr>
          <w:p w14:paraId="6C248798" w14:textId="0867F61B" w:rsidR="00EF7C39" w:rsidRPr="00AA0235" w:rsidRDefault="00EF7C39" w:rsidP="001E63C1">
            <w:pPr>
              <w:pStyle w:val="Kop1"/>
              <w:rPr>
                <w:rFonts w:ascii="Plantin" w:hAnsi="Plantin"/>
              </w:rPr>
            </w:pPr>
            <w:r>
              <w:rPr>
                <w:rFonts w:ascii="Plantin" w:hAnsi="Plantin"/>
                <w:sz w:val="28"/>
              </w:rPr>
              <w:lastRenderedPageBreak/>
              <w:t xml:space="preserve">Besluit </w:t>
            </w:r>
            <w:r w:rsidRPr="00AA0235">
              <w:rPr>
                <w:rFonts w:ascii="Plantin" w:hAnsi="Plantin"/>
                <w:sz w:val="28"/>
              </w:rPr>
              <w:t>Burgemeester en Wethouders</w:t>
            </w:r>
            <w:r w:rsidRPr="00AA0235">
              <w:rPr>
                <w:rFonts w:ascii="Plantin" w:hAnsi="Plantin"/>
              </w:rPr>
              <w:t xml:space="preserve"> </w:t>
            </w:r>
          </w:p>
          <w:p w14:paraId="5072D32C" w14:textId="77777777" w:rsidR="00EF7C39" w:rsidRPr="00B07ACE" w:rsidRDefault="00EF7C39" w:rsidP="001E63C1">
            <w:pPr>
              <w:pStyle w:val="Kop1"/>
              <w:rPr>
                <w:rFonts w:ascii="Plantin" w:hAnsi="Plantin"/>
                <w:b w:val="0"/>
                <w:i/>
                <w:sz w:val="20"/>
              </w:rPr>
            </w:pPr>
            <w:r w:rsidRPr="00AA0235">
              <w:rPr>
                <w:rFonts w:ascii="Plantin" w:hAnsi="Plantin"/>
                <w:b w:val="0"/>
              </w:rPr>
              <w:t>Besluit</w:t>
            </w:r>
            <w:r w:rsidR="00B07ACE">
              <w:rPr>
                <w:rFonts w:ascii="Plantin" w:hAnsi="Plantin"/>
                <w:b w:val="0"/>
              </w:rPr>
              <w:t xml:space="preserve"> </w:t>
            </w:r>
            <w:r w:rsidR="00E074F1">
              <w:rPr>
                <w:rFonts w:ascii="Plantin" w:hAnsi="Plantin"/>
                <w:b w:val="0"/>
              </w:rPr>
              <w:t xml:space="preserve">  </w:t>
            </w:r>
            <w:r w:rsidR="00695177">
              <w:rPr>
                <w:rFonts w:ascii="Plantin" w:hAnsi="Plantin"/>
                <w:b w:val="0"/>
                <w:i/>
                <w:sz w:val="20"/>
              </w:rPr>
              <w:t xml:space="preserve">(in te vullen door </w:t>
            </w:r>
            <w:r w:rsidR="0009797E">
              <w:rPr>
                <w:rFonts w:ascii="Plantin" w:hAnsi="Plantin"/>
                <w:b w:val="0"/>
                <w:i/>
                <w:sz w:val="20"/>
              </w:rPr>
              <w:t>Bureau A</w:t>
            </w:r>
            <w:r w:rsidR="00B07ACE" w:rsidRPr="00B07ACE">
              <w:rPr>
                <w:rFonts w:ascii="Plantin" w:hAnsi="Plantin"/>
                <w:b w:val="0"/>
                <w:i/>
                <w:sz w:val="20"/>
              </w:rPr>
              <w:t>genda)</w:t>
            </w:r>
          </w:p>
          <w:p w14:paraId="601C209D" w14:textId="77777777" w:rsidR="00EF7C39" w:rsidRPr="00AA0235" w:rsidRDefault="00EF7C39" w:rsidP="001E63C1">
            <w:pPr>
              <w:pStyle w:val="Koptekst"/>
              <w:tabs>
                <w:tab w:val="clear" w:pos="4536"/>
                <w:tab w:val="clear" w:pos="9072"/>
              </w:tabs>
            </w:pPr>
          </w:p>
        </w:tc>
        <w:tc>
          <w:tcPr>
            <w:tcW w:w="240" w:type="dxa"/>
          </w:tcPr>
          <w:p w14:paraId="321C1AE0" w14:textId="77777777" w:rsidR="00EF7C39" w:rsidRPr="00AA0235" w:rsidRDefault="00EF7C39" w:rsidP="001E63C1"/>
        </w:tc>
        <w:tc>
          <w:tcPr>
            <w:tcW w:w="2697" w:type="dxa"/>
            <w:tcBorders>
              <w:bottom w:val="single" w:sz="4" w:space="0" w:color="auto"/>
            </w:tcBorders>
          </w:tcPr>
          <w:p w14:paraId="7B3FD62B" w14:textId="77777777" w:rsidR="00EF7C39" w:rsidRPr="00773D4F" w:rsidRDefault="00EF7C39" w:rsidP="001E63C1">
            <w:pPr>
              <w:spacing w:line="240" w:lineRule="exact"/>
              <w:ind w:right="-46"/>
              <w:rPr>
                <w:sz w:val="15"/>
                <w:szCs w:val="15"/>
              </w:rPr>
            </w:pPr>
          </w:p>
          <w:p w14:paraId="6278F655" w14:textId="79E5344C" w:rsidR="00C55B28" w:rsidRPr="00773D4F" w:rsidRDefault="00031A3D" w:rsidP="001E63C1">
            <w:pPr>
              <w:spacing w:line="240" w:lineRule="exact"/>
              <w:ind w:right="-46"/>
              <w:rPr>
                <w:sz w:val="15"/>
                <w:szCs w:val="15"/>
              </w:rPr>
            </w:pPr>
            <w:r w:rsidRPr="00031A3D">
              <w:rPr>
                <w:sz w:val="15"/>
                <w:szCs w:val="15"/>
              </w:rPr>
              <w:t xml:space="preserve">Djuma: GO/2019/ 6052143 svdz </w:t>
            </w:r>
          </w:p>
          <w:p w14:paraId="558F129D" w14:textId="77777777" w:rsidR="00EF7C39" w:rsidRPr="00773D4F" w:rsidRDefault="00EF7C39" w:rsidP="001E63C1">
            <w:pPr>
              <w:spacing w:line="240" w:lineRule="exact"/>
              <w:ind w:right="-46"/>
              <w:rPr>
                <w:sz w:val="15"/>
                <w:szCs w:val="15"/>
              </w:rPr>
            </w:pPr>
          </w:p>
          <w:p w14:paraId="6CC9F4EA" w14:textId="77777777" w:rsidR="00EF7C39" w:rsidRPr="00AA0235" w:rsidRDefault="00EF7C39" w:rsidP="001E63C1">
            <w:pPr>
              <w:pStyle w:val="kopjes"/>
              <w:rPr>
                <w:rFonts w:ascii="Plantin" w:hAnsi="Plantin"/>
              </w:rPr>
            </w:pPr>
          </w:p>
        </w:tc>
      </w:tr>
      <w:tr w:rsidR="00EF7C39" w:rsidRPr="00753BAE" w14:paraId="062FCD26" w14:textId="77777777" w:rsidTr="00031A3D">
        <w:trPr>
          <w:cantSplit/>
          <w:trHeight w:val="124"/>
        </w:trPr>
        <w:tc>
          <w:tcPr>
            <w:tcW w:w="10211" w:type="dxa"/>
            <w:gridSpan w:val="4"/>
            <w:tcBorders>
              <w:top w:val="single" w:sz="4" w:space="0" w:color="auto"/>
            </w:tcBorders>
          </w:tcPr>
          <w:p w14:paraId="28C0C419" w14:textId="77777777" w:rsidR="00EF7C39" w:rsidRPr="00753BAE" w:rsidRDefault="00EF7C39" w:rsidP="001E63C1">
            <w:pPr>
              <w:pStyle w:val="kopjes"/>
              <w:rPr>
                <w:rFonts w:ascii="Plantin" w:hAnsi="Plantin"/>
              </w:rPr>
            </w:pPr>
          </w:p>
        </w:tc>
      </w:tr>
      <w:tr w:rsidR="00EF7C39" w:rsidRPr="00753BAE" w14:paraId="4D9D8CD1" w14:textId="77777777" w:rsidTr="00031A3D">
        <w:trPr>
          <w:cantSplit/>
          <w:trHeight w:val="242"/>
        </w:trPr>
        <w:tc>
          <w:tcPr>
            <w:tcW w:w="2057" w:type="dxa"/>
          </w:tcPr>
          <w:p w14:paraId="72DDEB04" w14:textId="77777777" w:rsidR="00EF7C39" w:rsidRPr="00753BAE" w:rsidRDefault="00EF7C39" w:rsidP="001E63C1">
            <w:pPr>
              <w:pStyle w:val="KopjesVet"/>
              <w:rPr>
                <w:rFonts w:ascii="Plantin" w:hAnsi="Plantin"/>
              </w:rPr>
            </w:pPr>
            <w:r w:rsidRPr="00753BAE">
              <w:rPr>
                <w:rFonts w:ascii="Plantin" w:hAnsi="Plantin"/>
              </w:rPr>
              <w:t>Vergaderdatum</w:t>
            </w:r>
          </w:p>
        </w:tc>
        <w:tc>
          <w:tcPr>
            <w:tcW w:w="8154" w:type="dxa"/>
            <w:gridSpan w:val="3"/>
          </w:tcPr>
          <w:p w14:paraId="468DEBD8" w14:textId="5B33B80C" w:rsidR="00EF7C39" w:rsidRPr="00E806B4" w:rsidRDefault="001A6C99" w:rsidP="001E63C1">
            <w:r>
              <w:t>19 november 2019</w:t>
            </w:r>
          </w:p>
        </w:tc>
      </w:tr>
      <w:tr w:rsidR="00EF7C39" w:rsidRPr="00753BAE" w14:paraId="14D80BC2" w14:textId="77777777" w:rsidTr="00031A3D">
        <w:trPr>
          <w:cantSplit/>
          <w:trHeight w:val="225"/>
        </w:trPr>
        <w:tc>
          <w:tcPr>
            <w:tcW w:w="2057" w:type="dxa"/>
          </w:tcPr>
          <w:p w14:paraId="3030157A" w14:textId="77777777" w:rsidR="00EF7C39" w:rsidRPr="00753BAE" w:rsidRDefault="00EF7C39" w:rsidP="001E63C1">
            <w:pPr>
              <w:pStyle w:val="KopjesVet"/>
              <w:rPr>
                <w:rFonts w:ascii="Plantin" w:hAnsi="Plantin"/>
              </w:rPr>
            </w:pPr>
          </w:p>
        </w:tc>
        <w:tc>
          <w:tcPr>
            <w:tcW w:w="8154" w:type="dxa"/>
            <w:gridSpan w:val="3"/>
          </w:tcPr>
          <w:p w14:paraId="3FB4C435" w14:textId="77777777" w:rsidR="00EF7C39" w:rsidRPr="00753BAE" w:rsidRDefault="00EF7C39" w:rsidP="001E63C1"/>
        </w:tc>
      </w:tr>
      <w:tr w:rsidR="00EF7C39" w:rsidRPr="00753BAE" w14:paraId="6F8475CA" w14:textId="77777777" w:rsidTr="00031A3D">
        <w:trPr>
          <w:trHeight w:val="250"/>
        </w:trPr>
        <w:tc>
          <w:tcPr>
            <w:tcW w:w="2057" w:type="dxa"/>
          </w:tcPr>
          <w:p w14:paraId="3F47D789" w14:textId="77777777" w:rsidR="00EF7C39" w:rsidRPr="00753BAE" w:rsidRDefault="00EF7C39" w:rsidP="001E63C1">
            <w:pPr>
              <w:pStyle w:val="KopjesVet"/>
              <w:rPr>
                <w:rFonts w:ascii="Plantin" w:hAnsi="Plantin"/>
              </w:rPr>
            </w:pPr>
            <w:r w:rsidRPr="00753BAE">
              <w:rPr>
                <w:rFonts w:ascii="Plantin" w:hAnsi="Plantin"/>
              </w:rPr>
              <w:t>B en W besluit</w:t>
            </w:r>
          </w:p>
        </w:tc>
        <w:tc>
          <w:tcPr>
            <w:tcW w:w="8154" w:type="dxa"/>
            <w:gridSpan w:val="3"/>
          </w:tcPr>
          <w:p w14:paraId="4224763D" w14:textId="0A075EB7" w:rsidR="00B25CEC" w:rsidRPr="001A6C99" w:rsidRDefault="001A6C99" w:rsidP="001E63C1">
            <w:pPr>
              <w:pStyle w:val="Geenafstand"/>
              <w:rPr>
                <w:b/>
              </w:rPr>
            </w:pPr>
            <w:r w:rsidRPr="001A6C99">
              <w:rPr>
                <w:b/>
              </w:rPr>
              <w:t>Projectopdracht start ontwikkelingsplan De Voortuin en presentatie ontwikkelingsvisie</w:t>
            </w:r>
          </w:p>
          <w:p w14:paraId="0BD8E957" w14:textId="77777777" w:rsidR="00646CFD" w:rsidRPr="00E806B4" w:rsidRDefault="00646CFD" w:rsidP="001E63C1">
            <w:pPr>
              <w:pStyle w:val="Geenafstand"/>
            </w:pPr>
          </w:p>
          <w:p w14:paraId="19244132" w14:textId="77777777" w:rsidR="001A6C99" w:rsidRPr="00E806B4" w:rsidRDefault="001A6C99" w:rsidP="001A6C99">
            <w:pPr>
              <w:pStyle w:val="Geenafstand"/>
            </w:pPr>
            <w:r w:rsidRPr="00E806B4">
              <w:t>Het college besluit:</w:t>
            </w:r>
          </w:p>
          <w:p w14:paraId="3F0DD2C1" w14:textId="77777777" w:rsidR="00DD26C4" w:rsidRDefault="00DD26C4" w:rsidP="00DD26C4">
            <w:pPr>
              <w:pStyle w:val="Lijstalinea"/>
              <w:numPr>
                <w:ilvl w:val="0"/>
                <w:numId w:val="31"/>
              </w:numPr>
              <w:rPr>
                <w:rFonts w:cs="Arial"/>
              </w:rPr>
            </w:pPr>
            <w:r>
              <w:rPr>
                <w:rFonts w:cs="Arial"/>
              </w:rPr>
              <w:t>Kennis te nemen van de Ontwikkelingsvisie voor De Voortuin.</w:t>
            </w:r>
          </w:p>
          <w:p w14:paraId="105B06E4" w14:textId="77777777" w:rsidR="00DD26C4" w:rsidRDefault="00DD26C4" w:rsidP="00DD26C4">
            <w:pPr>
              <w:pStyle w:val="Lijstalinea"/>
              <w:numPr>
                <w:ilvl w:val="0"/>
                <w:numId w:val="31"/>
              </w:numPr>
              <w:rPr>
                <w:rFonts w:cs="Arial"/>
              </w:rPr>
            </w:pPr>
            <w:r w:rsidRPr="00290C3D">
              <w:rPr>
                <w:rFonts w:cs="Arial"/>
              </w:rPr>
              <w:t xml:space="preserve">In te stemmen met de projectopdracht </w:t>
            </w:r>
            <w:r>
              <w:rPr>
                <w:rFonts w:cs="Arial"/>
              </w:rPr>
              <w:t xml:space="preserve">voor de </w:t>
            </w:r>
            <w:proofErr w:type="spellStart"/>
            <w:r>
              <w:rPr>
                <w:rFonts w:cs="Arial"/>
              </w:rPr>
              <w:t>De</w:t>
            </w:r>
            <w:proofErr w:type="spellEnd"/>
            <w:r>
              <w:rPr>
                <w:rFonts w:cs="Arial"/>
              </w:rPr>
              <w:t xml:space="preserve"> Voortuin voor het opstellen van een o</w:t>
            </w:r>
            <w:r w:rsidRPr="00290C3D">
              <w:rPr>
                <w:rFonts w:cs="Arial"/>
              </w:rPr>
              <w:t>ntwikkelingsplan en</w:t>
            </w:r>
            <w:r>
              <w:rPr>
                <w:rFonts w:cs="Arial"/>
              </w:rPr>
              <w:t xml:space="preserve"> een g</w:t>
            </w:r>
            <w:r w:rsidRPr="00290C3D">
              <w:rPr>
                <w:rFonts w:cs="Arial"/>
              </w:rPr>
              <w:t>rondexploitatie</w:t>
            </w:r>
            <w:r>
              <w:rPr>
                <w:rFonts w:cs="Arial"/>
              </w:rPr>
              <w:t xml:space="preserve"> voor De Voortuin</w:t>
            </w:r>
            <w:r w:rsidRPr="00290C3D">
              <w:rPr>
                <w:rFonts w:cs="Arial"/>
              </w:rPr>
              <w:t>.</w:t>
            </w:r>
          </w:p>
          <w:p w14:paraId="0F2404F7" w14:textId="77777777" w:rsidR="00DD26C4" w:rsidRPr="00290C3D" w:rsidRDefault="00DD26C4" w:rsidP="00DD26C4">
            <w:pPr>
              <w:pStyle w:val="Lijstalinea"/>
              <w:numPr>
                <w:ilvl w:val="0"/>
                <w:numId w:val="31"/>
              </w:numPr>
              <w:rPr>
                <w:rFonts w:cs="Arial"/>
              </w:rPr>
            </w:pPr>
            <w:r w:rsidRPr="00290C3D">
              <w:rPr>
                <w:rFonts w:cs="Arial"/>
              </w:rPr>
              <w:t>Aan de raad voor te stellen</w:t>
            </w:r>
            <w:r>
              <w:rPr>
                <w:rFonts w:cs="Arial"/>
              </w:rPr>
              <w:t>:</w:t>
            </w:r>
          </w:p>
          <w:p w14:paraId="73DF2AAE" w14:textId="77777777" w:rsidR="00DD26C4" w:rsidRDefault="00DD26C4" w:rsidP="00DD26C4">
            <w:pPr>
              <w:pStyle w:val="Lijstalinea"/>
              <w:numPr>
                <w:ilvl w:val="0"/>
                <w:numId w:val="32"/>
              </w:numPr>
              <w:rPr>
                <w:rFonts w:cs="Arial"/>
              </w:rPr>
            </w:pPr>
            <w:r>
              <w:rPr>
                <w:rFonts w:cs="Arial"/>
              </w:rPr>
              <w:t>Kennis te nemen de Ontwikkelingsvisie voor De Voortuin.</w:t>
            </w:r>
          </w:p>
          <w:p w14:paraId="537542D5" w14:textId="77777777" w:rsidR="00DD26C4" w:rsidRDefault="00DD26C4" w:rsidP="00DD26C4">
            <w:pPr>
              <w:pStyle w:val="Lijstalinea"/>
              <w:numPr>
                <w:ilvl w:val="0"/>
                <w:numId w:val="32"/>
              </w:numPr>
              <w:rPr>
                <w:rFonts w:cs="Arial"/>
              </w:rPr>
            </w:pPr>
            <w:r>
              <w:rPr>
                <w:rFonts w:cs="Arial"/>
              </w:rPr>
              <w:t>De projectopdracht vast te stellen voor het opstellen van een ontwikkelingsplan en een grondexploitatie voor De Voortuin.</w:t>
            </w:r>
          </w:p>
          <w:p w14:paraId="5491B554" w14:textId="77777777" w:rsidR="00DD26C4" w:rsidRDefault="00DD26C4" w:rsidP="00DD26C4">
            <w:pPr>
              <w:pStyle w:val="Lijstalinea"/>
              <w:numPr>
                <w:ilvl w:val="0"/>
                <w:numId w:val="32"/>
              </w:numPr>
              <w:rPr>
                <w:rFonts w:cs="Arial"/>
              </w:rPr>
            </w:pPr>
            <w:r>
              <w:rPr>
                <w:rFonts w:cs="Arial"/>
              </w:rPr>
              <w:t>Gegeven de ruimtelijke mogelijkheden en beperkingen de volgende uitgangspunten vast te stellen voor het op te stellen ontwikkelingsplan:</w:t>
            </w:r>
          </w:p>
          <w:p w14:paraId="74E62A15" w14:textId="77777777" w:rsidR="00DD26C4" w:rsidRDefault="00DD26C4" w:rsidP="00DD26C4">
            <w:pPr>
              <w:pStyle w:val="Lijstalinea"/>
              <w:numPr>
                <w:ilvl w:val="1"/>
                <w:numId w:val="32"/>
              </w:numPr>
              <w:rPr>
                <w:rFonts w:cs="Arial"/>
              </w:rPr>
            </w:pPr>
            <w:r>
              <w:rPr>
                <w:rFonts w:cs="Arial"/>
              </w:rPr>
              <w:t xml:space="preserve">Het programma voor De Voortuin is voornamelijk gericht op een groene invulling (die deels geschikt is om bij evenementen op te parkeren) en op sport, health en </w:t>
            </w:r>
            <w:proofErr w:type="spellStart"/>
            <w:r>
              <w:rPr>
                <w:rFonts w:cs="Arial"/>
              </w:rPr>
              <w:t>leisure</w:t>
            </w:r>
            <w:proofErr w:type="spellEnd"/>
            <w:r>
              <w:rPr>
                <w:rFonts w:cs="Arial"/>
              </w:rPr>
              <w:t xml:space="preserve"> gerichte voorzieningen. </w:t>
            </w:r>
          </w:p>
          <w:p w14:paraId="3CE96E47" w14:textId="77777777" w:rsidR="00DD26C4" w:rsidRDefault="00DD26C4" w:rsidP="00DD26C4">
            <w:pPr>
              <w:pStyle w:val="Lijstalinea"/>
              <w:numPr>
                <w:ilvl w:val="1"/>
                <w:numId w:val="32"/>
              </w:numPr>
              <w:rPr>
                <w:rFonts w:cs="Arial"/>
              </w:rPr>
            </w:pPr>
            <w:r w:rsidRPr="003B6042">
              <w:rPr>
                <w:rFonts w:cs="Arial"/>
              </w:rPr>
              <w:t>De</w:t>
            </w:r>
            <w:r>
              <w:rPr>
                <w:rFonts w:cs="Arial"/>
              </w:rPr>
              <w:t xml:space="preserve"> </w:t>
            </w:r>
            <w:r w:rsidRPr="003B6042">
              <w:rPr>
                <w:rFonts w:cs="Arial"/>
              </w:rPr>
              <w:t>parkeeropgave</w:t>
            </w:r>
            <w:r>
              <w:rPr>
                <w:rFonts w:cs="Arial"/>
              </w:rPr>
              <w:t xml:space="preserve"> wordt als volgt ingevuld</w:t>
            </w:r>
            <w:r w:rsidRPr="003B6042">
              <w:rPr>
                <w:rFonts w:cs="Arial"/>
              </w:rPr>
              <w:t>:</w:t>
            </w:r>
          </w:p>
          <w:p w14:paraId="62385D00" w14:textId="77777777" w:rsidR="00DD26C4" w:rsidRDefault="00DD26C4" w:rsidP="00DD26C4">
            <w:pPr>
              <w:pStyle w:val="Lijstalinea"/>
              <w:numPr>
                <w:ilvl w:val="3"/>
                <w:numId w:val="33"/>
              </w:numPr>
              <w:rPr>
                <w:rFonts w:cs="Arial"/>
              </w:rPr>
            </w:pPr>
            <w:r>
              <w:rPr>
                <w:rFonts w:cs="Arial"/>
              </w:rPr>
              <w:t>250 plaatsen voor permanent parkeren</w:t>
            </w:r>
          </w:p>
          <w:p w14:paraId="2754C695" w14:textId="77777777" w:rsidR="00DD26C4" w:rsidRDefault="00DD26C4" w:rsidP="00DD26C4">
            <w:pPr>
              <w:pStyle w:val="Lijstalinea"/>
              <w:numPr>
                <w:ilvl w:val="3"/>
                <w:numId w:val="33"/>
              </w:numPr>
              <w:rPr>
                <w:rFonts w:cs="Arial"/>
              </w:rPr>
            </w:pPr>
            <w:r w:rsidRPr="000B2CB7">
              <w:rPr>
                <w:rFonts w:cs="Arial"/>
              </w:rPr>
              <w:t>2.</w:t>
            </w:r>
            <w:r>
              <w:rPr>
                <w:rFonts w:cs="Arial"/>
              </w:rPr>
              <w:t xml:space="preserve">000 </w:t>
            </w:r>
            <w:r w:rsidRPr="000B2CB7">
              <w:rPr>
                <w:rFonts w:cs="Arial"/>
              </w:rPr>
              <w:t>evenementen</w:t>
            </w:r>
            <w:r>
              <w:rPr>
                <w:rFonts w:cs="Arial"/>
              </w:rPr>
              <w:t xml:space="preserve"> </w:t>
            </w:r>
            <w:r w:rsidRPr="000B2CB7">
              <w:rPr>
                <w:rFonts w:cs="Arial"/>
              </w:rPr>
              <w:t>parkeerplaatsen opgedeel</w:t>
            </w:r>
            <w:r>
              <w:rPr>
                <w:rFonts w:cs="Arial"/>
              </w:rPr>
              <w:t xml:space="preserve">d in 4 terreinen voor </w:t>
            </w:r>
            <w:r w:rsidRPr="000B2CB7">
              <w:rPr>
                <w:rFonts w:cs="Arial"/>
              </w:rPr>
              <w:t xml:space="preserve">parkeren gedurende </w:t>
            </w:r>
            <w:r>
              <w:rPr>
                <w:rFonts w:cs="Arial"/>
              </w:rPr>
              <w:t>20 tot 30 dagen per jaar.</w:t>
            </w:r>
          </w:p>
          <w:p w14:paraId="7A530616" w14:textId="77777777" w:rsidR="00DD26C4" w:rsidRDefault="00DD26C4" w:rsidP="00DD26C4">
            <w:pPr>
              <w:pStyle w:val="Lijstalinea"/>
              <w:numPr>
                <w:ilvl w:val="3"/>
                <w:numId w:val="33"/>
              </w:numPr>
              <w:rPr>
                <w:rFonts w:cs="Arial"/>
              </w:rPr>
            </w:pPr>
            <w:r>
              <w:rPr>
                <w:rFonts w:cs="Arial"/>
              </w:rPr>
              <w:t>Een parkeerlint van 1.500 evenementen</w:t>
            </w:r>
            <w:r w:rsidRPr="000B2CB7">
              <w:rPr>
                <w:rFonts w:cs="Arial"/>
              </w:rPr>
              <w:t xml:space="preserve"> parkeerplaatsen.</w:t>
            </w:r>
            <w:r w:rsidRPr="000A49B7">
              <w:rPr>
                <w:rFonts w:cs="Arial"/>
              </w:rPr>
              <w:t xml:space="preserve"> </w:t>
            </w:r>
          </w:p>
          <w:p w14:paraId="5E1D7087" w14:textId="77777777" w:rsidR="00DD26C4" w:rsidRPr="00DD26C4" w:rsidRDefault="00DD26C4" w:rsidP="00DD26C4">
            <w:pPr>
              <w:pStyle w:val="Lijstalinea"/>
              <w:numPr>
                <w:ilvl w:val="3"/>
                <w:numId w:val="33"/>
              </w:numPr>
              <w:rPr>
                <w:rFonts w:cs="Arial"/>
              </w:rPr>
            </w:pPr>
            <w:r w:rsidRPr="00DD26C4">
              <w:rPr>
                <w:rFonts w:cs="Arial"/>
              </w:rPr>
              <w:t xml:space="preserve">De 3.500 evenementenparkeerplaatsen in 2022 in te zetten voor </w:t>
            </w:r>
            <w:proofErr w:type="spellStart"/>
            <w:r w:rsidRPr="00DD26C4">
              <w:rPr>
                <w:rFonts w:cs="Arial"/>
              </w:rPr>
              <w:t>bezoekersparkeren</w:t>
            </w:r>
            <w:proofErr w:type="spellEnd"/>
            <w:r w:rsidRPr="00DD26C4">
              <w:rPr>
                <w:rFonts w:cs="Arial"/>
              </w:rPr>
              <w:t xml:space="preserve"> van De Floriade.</w:t>
            </w:r>
          </w:p>
          <w:p w14:paraId="2A72D2AC" w14:textId="77777777" w:rsidR="00DD26C4" w:rsidRPr="003B6042" w:rsidRDefault="00DD26C4" w:rsidP="00DD26C4">
            <w:pPr>
              <w:pStyle w:val="Lijstalinea"/>
              <w:numPr>
                <w:ilvl w:val="1"/>
                <w:numId w:val="32"/>
              </w:numPr>
              <w:rPr>
                <w:rFonts w:cs="Arial"/>
              </w:rPr>
            </w:pPr>
            <w:r w:rsidRPr="003B6042">
              <w:rPr>
                <w:rFonts w:cs="Arial"/>
              </w:rPr>
              <w:t xml:space="preserve">De groene invulling </w:t>
            </w:r>
            <w:r>
              <w:rPr>
                <w:rFonts w:cs="Arial"/>
              </w:rPr>
              <w:t xml:space="preserve">bestaat uit een Rabattenzone, </w:t>
            </w:r>
            <w:proofErr w:type="spellStart"/>
            <w:r>
              <w:rPr>
                <w:rFonts w:cs="Arial"/>
              </w:rPr>
              <w:t>Ecozone</w:t>
            </w:r>
            <w:proofErr w:type="spellEnd"/>
            <w:r>
              <w:rPr>
                <w:rFonts w:cs="Arial"/>
              </w:rPr>
              <w:t xml:space="preserve"> en bomenrijen langs de verkeersroute (laanstructuur)</w:t>
            </w:r>
          </w:p>
          <w:p w14:paraId="1208CBFB" w14:textId="77777777" w:rsidR="00DD26C4" w:rsidRDefault="00DD26C4" w:rsidP="00DD26C4">
            <w:pPr>
              <w:pStyle w:val="Lijstalinea"/>
              <w:numPr>
                <w:ilvl w:val="1"/>
                <w:numId w:val="32"/>
              </w:numPr>
              <w:rPr>
                <w:rFonts w:cs="Arial"/>
              </w:rPr>
            </w:pPr>
            <w:r>
              <w:rPr>
                <w:rFonts w:cs="Arial"/>
              </w:rPr>
              <w:t xml:space="preserve">Voor sport, health en </w:t>
            </w:r>
            <w:proofErr w:type="spellStart"/>
            <w:r>
              <w:rPr>
                <w:rFonts w:cs="Arial"/>
              </w:rPr>
              <w:t>leisure</w:t>
            </w:r>
            <w:proofErr w:type="spellEnd"/>
            <w:r>
              <w:rPr>
                <w:rFonts w:cs="Arial"/>
              </w:rPr>
              <w:t xml:space="preserve"> gerichte functies wordt circa 11,5 hectare aan terrein gereserveerd verdeeld over 4 gebieden, waarbij in </w:t>
            </w:r>
            <w:proofErr w:type="spellStart"/>
            <w:r>
              <w:rPr>
                <w:rFonts w:cs="Arial"/>
              </w:rPr>
              <w:t>Uitgeefbaar</w:t>
            </w:r>
            <w:proofErr w:type="spellEnd"/>
            <w:r>
              <w:rPr>
                <w:rFonts w:cs="Arial"/>
              </w:rPr>
              <w:t xml:space="preserve"> gebied III bestemd is voor een iconisch gebouw/ landschapselement. </w:t>
            </w:r>
          </w:p>
          <w:p w14:paraId="1EE5ED96" w14:textId="531430BF" w:rsidR="001A6C99" w:rsidRPr="00DD26C4" w:rsidRDefault="00DD26C4" w:rsidP="00DD26C4">
            <w:pPr>
              <w:pStyle w:val="Lijstalinea"/>
              <w:numPr>
                <w:ilvl w:val="1"/>
                <w:numId w:val="32"/>
              </w:numPr>
              <w:rPr>
                <w:b/>
              </w:rPr>
            </w:pPr>
            <w:r w:rsidRPr="00DD26C4">
              <w:rPr>
                <w:rFonts w:cs="Arial"/>
              </w:rPr>
              <w:t>De opvang van water ten behoeve van de waterhuishouding van Stadstuinen te combineren met de aanleg van een Rabattenzone onder de hoogspanningsleidingen.</w:t>
            </w:r>
          </w:p>
          <w:p w14:paraId="14641459" w14:textId="77777777" w:rsidR="000D1E04" w:rsidRPr="000D1E04" w:rsidRDefault="000D1E04" w:rsidP="000D1E04">
            <w:pPr>
              <w:pStyle w:val="Lijstalinea"/>
              <w:numPr>
                <w:ilvl w:val="0"/>
                <w:numId w:val="31"/>
              </w:numPr>
              <w:rPr>
                <w:b/>
                <w:i/>
              </w:rPr>
            </w:pPr>
            <w:r w:rsidRPr="000D1E04">
              <w:t xml:space="preserve">Wethouder Veeningen te mandateren om het collegevoorstel en raadsvoordstel aan te passen. </w:t>
            </w:r>
            <w:r w:rsidRPr="000D1E04">
              <w:rPr>
                <w:b/>
                <w:i/>
              </w:rPr>
              <w:t>Actie: Gebiedsontwikkeling</w:t>
            </w:r>
          </w:p>
          <w:p w14:paraId="0A701676" w14:textId="71A87D34" w:rsidR="001A6C99" w:rsidRDefault="001A6C99" w:rsidP="001A6C99">
            <w:pPr>
              <w:rPr>
                <w:b/>
              </w:rPr>
            </w:pPr>
          </w:p>
          <w:p w14:paraId="091A64D8" w14:textId="77777777" w:rsidR="001A6C99" w:rsidRDefault="001A6C99" w:rsidP="001A6C99">
            <w:pPr>
              <w:rPr>
                <w:b/>
              </w:rPr>
            </w:pPr>
          </w:p>
          <w:p w14:paraId="672E1FBD" w14:textId="31BDD237" w:rsidR="00646CFD" w:rsidRPr="00753BAE" w:rsidRDefault="001A6C99" w:rsidP="00D3137A">
            <w:pPr>
              <w:pStyle w:val="Geenafstand"/>
            </w:pPr>
            <w:r w:rsidRPr="00E806B4">
              <w:t>Aldus vast</w:t>
            </w:r>
            <w:r>
              <w:t>gesteld in het college van Ben</w:t>
            </w:r>
            <w:r w:rsidRPr="00E806B4">
              <w:t xml:space="preserve">W d.d. </w:t>
            </w:r>
            <w:r w:rsidRPr="00816297">
              <w:t>19 november 2019</w:t>
            </w:r>
          </w:p>
        </w:tc>
      </w:tr>
      <w:tr w:rsidR="00EF7C39" w:rsidRPr="00753BAE" w14:paraId="0ABC5758" w14:textId="77777777" w:rsidTr="00031A3D">
        <w:trPr>
          <w:cantSplit/>
          <w:trHeight w:val="342"/>
        </w:trPr>
        <w:tc>
          <w:tcPr>
            <w:tcW w:w="10211" w:type="dxa"/>
            <w:gridSpan w:val="4"/>
          </w:tcPr>
          <w:p w14:paraId="47A7C84F" w14:textId="77777777" w:rsidR="00EF7C39" w:rsidRPr="00753BAE" w:rsidRDefault="00EF7C39" w:rsidP="001E63C1">
            <w:pPr>
              <w:pStyle w:val="kopjes"/>
              <w:rPr>
                <w:rFonts w:ascii="Plantin" w:hAnsi="Plantin"/>
              </w:rPr>
            </w:pPr>
          </w:p>
        </w:tc>
      </w:tr>
    </w:tbl>
    <w:p w14:paraId="766F79DF" w14:textId="77777777" w:rsidR="00EF7C39" w:rsidRPr="00EC05A2" w:rsidRDefault="00EF7C39" w:rsidP="001E63C1">
      <w:pPr>
        <w:spacing w:line="276" w:lineRule="auto"/>
      </w:pPr>
    </w:p>
    <w:p w14:paraId="2DA354FA" w14:textId="77777777" w:rsidR="00EF7C39" w:rsidRPr="00EC05A2" w:rsidRDefault="00EF7C39" w:rsidP="001E63C1">
      <w:pPr>
        <w:spacing w:line="276" w:lineRule="auto"/>
      </w:pPr>
    </w:p>
    <w:p w14:paraId="1BB8B644" w14:textId="693A4CC2" w:rsidR="000B0B01" w:rsidRPr="00EC05A2" w:rsidRDefault="000B0B01" w:rsidP="001E63C1">
      <w:bookmarkStart w:id="5" w:name="_GoBack"/>
      <w:bookmarkEnd w:id="5"/>
    </w:p>
    <w:p w14:paraId="18350E2C" w14:textId="77777777" w:rsidR="000B0B01" w:rsidRPr="00EC05A2" w:rsidRDefault="000B0B01" w:rsidP="001E63C1"/>
    <w:p w14:paraId="466D5BB1" w14:textId="77777777" w:rsidR="000B0B01" w:rsidRPr="0009797E" w:rsidRDefault="000B0B01" w:rsidP="001E63C1">
      <w:pPr>
        <w:pBdr>
          <w:top w:val="single" w:sz="4" w:space="1" w:color="auto"/>
          <w:left w:val="single" w:sz="4" w:space="4" w:color="auto"/>
          <w:bottom w:val="single" w:sz="4" w:space="1" w:color="auto"/>
          <w:right w:val="single" w:sz="4" w:space="4" w:color="auto"/>
        </w:pBdr>
        <w:rPr>
          <w:i/>
        </w:rPr>
      </w:pPr>
      <w:r w:rsidRPr="0009797E">
        <w:rPr>
          <w:i/>
        </w:rPr>
        <w:t>Indien van toepassing bij gewijzigd besluit (enkel voor digitale publicatie)</w:t>
      </w:r>
    </w:p>
    <w:p w14:paraId="6C63677F" w14:textId="77777777" w:rsidR="000B0B01" w:rsidRPr="00EC05A2" w:rsidRDefault="000B0B01" w:rsidP="001E63C1">
      <w:pPr>
        <w:pBdr>
          <w:top w:val="single" w:sz="4" w:space="1" w:color="auto"/>
          <w:left w:val="single" w:sz="4" w:space="4" w:color="auto"/>
          <w:bottom w:val="single" w:sz="4" w:space="1" w:color="auto"/>
          <w:right w:val="single" w:sz="4" w:space="4" w:color="auto"/>
        </w:pBdr>
      </w:pPr>
    </w:p>
    <w:p w14:paraId="3C8656F1" w14:textId="056B8CDB" w:rsidR="000B0B01" w:rsidRDefault="001A6C99" w:rsidP="001E63C1">
      <w:pPr>
        <w:pBdr>
          <w:top w:val="single" w:sz="4" w:space="1" w:color="auto"/>
          <w:left w:val="single" w:sz="4" w:space="4" w:color="auto"/>
          <w:bottom w:val="single" w:sz="4" w:space="1" w:color="auto"/>
          <w:right w:val="single" w:sz="4" w:space="4" w:color="auto"/>
        </w:pBdr>
      </w:pPr>
      <w:r>
        <w:t>Aangepaste publiekssamenvatting:</w:t>
      </w:r>
    </w:p>
    <w:p w14:paraId="08C2334C" w14:textId="77777777" w:rsidR="000B0B01" w:rsidRDefault="000B0B01" w:rsidP="001E63C1">
      <w:pPr>
        <w:pBdr>
          <w:top w:val="single" w:sz="4" w:space="1" w:color="auto"/>
          <w:left w:val="single" w:sz="4" w:space="4" w:color="auto"/>
          <w:bottom w:val="single" w:sz="4" w:space="1" w:color="auto"/>
          <w:right w:val="single" w:sz="4" w:space="4" w:color="auto"/>
        </w:pBdr>
        <w:rPr>
          <w:sz w:val="16"/>
          <w:szCs w:val="16"/>
        </w:rPr>
      </w:pPr>
    </w:p>
    <w:sectPr w:rsidR="000B0B01" w:rsidSect="00714D6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BFEE7" w14:textId="77777777" w:rsidR="00CC33B8" w:rsidRDefault="00CC33B8">
      <w:r>
        <w:separator/>
      </w:r>
    </w:p>
  </w:endnote>
  <w:endnote w:type="continuationSeparator" w:id="0">
    <w:p w14:paraId="5CAC4CC6" w14:textId="77777777" w:rsidR="00CC33B8" w:rsidRDefault="00CC3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lantin">
    <w:altName w:val="Calibri"/>
    <w:panose1 w:val="02000000000000000000"/>
    <w:charset w:val="00"/>
    <w:family w:val="auto"/>
    <w:pitch w:val="variable"/>
    <w:sig w:usb0="8000002F" w:usb1="4000000A"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IN">
    <w:panose1 w:val="00000400000000000000"/>
    <w:charset w:val="00"/>
    <w:family w:val="auto"/>
    <w:pitch w:val="variable"/>
    <w:sig w:usb0="00000083" w:usb1="00000000" w:usb2="00000000" w:usb3="00000000" w:csb0="00000009"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735DB" w14:textId="77777777" w:rsidR="00BF65C7" w:rsidRDefault="00BF65C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563B7" w14:textId="77777777" w:rsidR="00BF65C7" w:rsidRDefault="00BF65C7" w:rsidP="00A92EFD">
    <w:pPr>
      <w:pStyle w:val="Voettekst"/>
      <w:tabs>
        <w:tab w:val="left" w:pos="6096"/>
        <w:tab w:val="left" w:pos="7655"/>
        <w:tab w:val="left" w:pos="7797"/>
      </w:tabs>
      <w:ind w:right="1"/>
      <w:jc w:val="right"/>
    </w:pPr>
    <w:r>
      <w:rPr>
        <w:sz w:val="14"/>
      </w:rPr>
      <w:t xml:space="preserve">                                                                                                                                                                         </w:t>
    </w:r>
    <w:r>
      <w:rPr>
        <w:sz w:val="14"/>
      </w:rPr>
      <w:object w:dxaOrig="3151" w:dyaOrig="1111" w14:anchorId="040D4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4pt;height:56.95pt" fillcolor="window">
          <v:imagedata r:id="rId1" o:title=""/>
        </v:shape>
        <o:OLEObject Type="Embed" ProgID="Word.Picture.8" ShapeID="_x0000_i1025" DrawAspect="Content" ObjectID="_1636452938" r:id="rId2"/>
      </w:object>
    </w:r>
    <w:r>
      <w:rPr>
        <w:sz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028D" w14:textId="77777777" w:rsidR="00BF65C7" w:rsidRDefault="00BF65C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9B0C6" w14:textId="77777777" w:rsidR="00CC33B8" w:rsidRDefault="00CC33B8">
      <w:r>
        <w:separator/>
      </w:r>
    </w:p>
  </w:footnote>
  <w:footnote w:type="continuationSeparator" w:id="0">
    <w:p w14:paraId="1A2C20AA" w14:textId="77777777" w:rsidR="00CC33B8" w:rsidRDefault="00CC3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81C5E" w14:textId="77777777" w:rsidR="00BF65C7" w:rsidRDefault="00BF65C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8241F" w14:textId="77777777" w:rsidR="00BF65C7" w:rsidRDefault="00BF65C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29766" w14:textId="77777777" w:rsidR="00BF65C7" w:rsidRDefault="00BF65C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300B"/>
    <w:multiLevelType w:val="hybridMultilevel"/>
    <w:tmpl w:val="34645ACA"/>
    <w:lvl w:ilvl="0" w:tplc="AC2A3178">
      <w:numFmt w:val="bullet"/>
      <w:lvlText w:val="-"/>
      <w:lvlJc w:val="left"/>
      <w:pPr>
        <w:ind w:left="720" w:hanging="360"/>
      </w:pPr>
      <w:rPr>
        <w:rFonts w:ascii="Plantin" w:eastAsia="Times New Roman" w:hAnsi="Planti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4B21BF"/>
    <w:multiLevelType w:val="hybridMultilevel"/>
    <w:tmpl w:val="59DA7066"/>
    <w:lvl w:ilvl="0" w:tplc="A050C5F8">
      <w:start w:val="10"/>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2AC27C1"/>
    <w:multiLevelType w:val="hybridMultilevel"/>
    <w:tmpl w:val="ADB4628A"/>
    <w:lvl w:ilvl="0" w:tplc="0020419A">
      <w:start w:val="1"/>
      <w:numFmt w:val="bullet"/>
      <w:lvlText w:val="□"/>
      <w:lvlJc w:val="left"/>
      <w:pPr>
        <w:ind w:left="1440" w:hanging="360"/>
      </w:pPr>
      <w:rPr>
        <w:rFonts w:ascii="Courier New" w:hAnsi="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1113A4"/>
    <w:multiLevelType w:val="hybridMultilevel"/>
    <w:tmpl w:val="01A8C99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9F40E5B"/>
    <w:multiLevelType w:val="hybridMultilevel"/>
    <w:tmpl w:val="58FE93C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BF27994"/>
    <w:multiLevelType w:val="hybridMultilevel"/>
    <w:tmpl w:val="C55A8A8C"/>
    <w:lvl w:ilvl="0" w:tplc="CE865F42">
      <w:numFmt w:val="bullet"/>
      <w:lvlText w:val="•"/>
      <w:lvlJc w:val="left"/>
      <w:pPr>
        <w:ind w:left="720" w:hanging="360"/>
      </w:pPr>
      <w:rPr>
        <w:rFonts w:ascii="Plantin" w:eastAsia="Times New Roman" w:hAnsi="Plantin" w:cs="Planti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C053F55"/>
    <w:multiLevelType w:val="hybridMultilevel"/>
    <w:tmpl w:val="6C20741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0EBA3591"/>
    <w:multiLevelType w:val="hybridMultilevel"/>
    <w:tmpl w:val="56682D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F287B00"/>
    <w:multiLevelType w:val="hybridMultilevel"/>
    <w:tmpl w:val="C31EDAE8"/>
    <w:lvl w:ilvl="0" w:tplc="592A1F5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62F0A36"/>
    <w:multiLevelType w:val="hybridMultilevel"/>
    <w:tmpl w:val="54804C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71F7C03"/>
    <w:multiLevelType w:val="multilevel"/>
    <w:tmpl w:val="466E6F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righ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75E7545"/>
    <w:multiLevelType w:val="hybridMultilevel"/>
    <w:tmpl w:val="CE6EEF5C"/>
    <w:lvl w:ilvl="0" w:tplc="E076AED0">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2" w15:restartNumberingAfterBreak="0">
    <w:nsid w:val="30CC3E70"/>
    <w:multiLevelType w:val="hybridMultilevel"/>
    <w:tmpl w:val="177A190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D63DB6"/>
    <w:multiLevelType w:val="hybridMultilevel"/>
    <w:tmpl w:val="4E8CE43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4AF49D8"/>
    <w:multiLevelType w:val="hybridMultilevel"/>
    <w:tmpl w:val="72FEE8FE"/>
    <w:lvl w:ilvl="0" w:tplc="1988FE8A">
      <w:start w:val="1"/>
      <w:numFmt w:val="decimal"/>
      <w:lvlText w:val="%1."/>
      <w:lvlJc w:val="left"/>
      <w:pPr>
        <w:ind w:left="360" w:hanging="360"/>
      </w:pPr>
      <w:rPr>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401102DD"/>
    <w:multiLevelType w:val="hybridMultilevel"/>
    <w:tmpl w:val="0D64FAC4"/>
    <w:lvl w:ilvl="0" w:tplc="1988FE8A">
      <w:start w:val="1"/>
      <w:numFmt w:val="decimal"/>
      <w:lvlText w:val="%1."/>
      <w:lvlJc w:val="left"/>
      <w:pPr>
        <w:ind w:left="36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8954981"/>
    <w:multiLevelType w:val="hybridMultilevel"/>
    <w:tmpl w:val="424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0A4351"/>
    <w:multiLevelType w:val="hybridMultilevel"/>
    <w:tmpl w:val="5B786A9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4FAB2A45"/>
    <w:multiLevelType w:val="multilevel"/>
    <w:tmpl w:val="F0EAD4A4"/>
    <w:lvl w:ilvl="0">
      <w:start w:val="1"/>
      <w:numFmt w:val="upperLetter"/>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5665263A"/>
    <w:multiLevelType w:val="hybridMultilevel"/>
    <w:tmpl w:val="FC3643DC"/>
    <w:lvl w:ilvl="0" w:tplc="C26C2146">
      <w:start w:val="1"/>
      <w:numFmt w:val="decimal"/>
      <w:lvlText w:val="%1."/>
      <w:lvlJc w:val="left"/>
      <w:pPr>
        <w:ind w:left="360" w:hanging="360"/>
      </w:pPr>
      <w:rPr>
        <w:rFonts w:hint="default"/>
        <w:b w:val="0"/>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99D2A46"/>
    <w:multiLevelType w:val="hybridMultilevel"/>
    <w:tmpl w:val="5E0EDAA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A6A6624"/>
    <w:multiLevelType w:val="hybridMultilevel"/>
    <w:tmpl w:val="1DC6839C"/>
    <w:lvl w:ilvl="0" w:tplc="4D622DEC">
      <w:numFmt w:val="bullet"/>
      <w:lvlText w:val="-"/>
      <w:lvlJc w:val="left"/>
      <w:pPr>
        <w:ind w:left="360" w:hanging="360"/>
      </w:pPr>
      <w:rPr>
        <w:rFonts w:ascii="Arial" w:eastAsia="Calibri"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5EE828E8"/>
    <w:multiLevelType w:val="hybridMultilevel"/>
    <w:tmpl w:val="5D089172"/>
    <w:lvl w:ilvl="0" w:tplc="3866F724">
      <w:start w:val="1"/>
      <w:numFmt w:val="decimal"/>
      <w:lvlText w:val="%1."/>
      <w:lvlJc w:val="left"/>
      <w:pPr>
        <w:ind w:left="360" w:hanging="360"/>
      </w:pPr>
      <w:rPr>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603051EC"/>
    <w:multiLevelType w:val="hybridMultilevel"/>
    <w:tmpl w:val="FEB4FBB2"/>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619147F1"/>
    <w:multiLevelType w:val="multilevel"/>
    <w:tmpl w:val="1E60AF18"/>
    <w:lvl w:ilvl="0">
      <w:start w:val="1"/>
      <w:numFmt w:val="upperLetter"/>
      <w:lvlText w:val="%1."/>
      <w:lvlJc w:val="left"/>
      <w:pPr>
        <w:ind w:left="720" w:hanging="360"/>
      </w:pPr>
      <w:rPr>
        <w:rFonts w:hint="default"/>
      </w:rPr>
    </w:lvl>
    <w:lvl w:ilvl="1">
      <w:start w:val="1"/>
      <w:numFmt w:val="lowerLetter"/>
      <w:lvlText w:val="%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642C40AE"/>
    <w:multiLevelType w:val="hybridMultilevel"/>
    <w:tmpl w:val="34F0535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65DC7189"/>
    <w:multiLevelType w:val="hybridMultilevel"/>
    <w:tmpl w:val="E4C26482"/>
    <w:lvl w:ilvl="0" w:tplc="819E0B68">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E67A10"/>
    <w:multiLevelType w:val="hybridMultilevel"/>
    <w:tmpl w:val="FD0A059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A40727A"/>
    <w:multiLevelType w:val="multilevel"/>
    <w:tmpl w:val="2270693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B6C6E80"/>
    <w:multiLevelType w:val="hybridMultilevel"/>
    <w:tmpl w:val="0DD4DB7A"/>
    <w:lvl w:ilvl="0" w:tplc="0E0EAC56">
      <w:numFmt w:val="bullet"/>
      <w:lvlText w:val="-"/>
      <w:lvlJc w:val="left"/>
      <w:pPr>
        <w:ind w:left="720" w:hanging="360"/>
      </w:pPr>
      <w:rPr>
        <w:rFonts w:ascii="Plantin" w:eastAsiaTheme="minorEastAsia" w:hAnsi="Plantin"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C8C0380"/>
    <w:multiLevelType w:val="hybridMultilevel"/>
    <w:tmpl w:val="634E0C0E"/>
    <w:lvl w:ilvl="0" w:tplc="3F04CA4C">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1" w15:restartNumberingAfterBreak="0">
    <w:nsid w:val="72F0347D"/>
    <w:multiLevelType w:val="hybridMultilevel"/>
    <w:tmpl w:val="3A2AC336"/>
    <w:lvl w:ilvl="0" w:tplc="094ABC38">
      <w:start w:val="16"/>
      <w:numFmt w:val="bullet"/>
      <w:lvlText w:val="-"/>
      <w:lvlJc w:val="left"/>
      <w:pPr>
        <w:ind w:left="360" w:hanging="360"/>
      </w:pPr>
      <w:rPr>
        <w:rFonts w:ascii="Plantin" w:eastAsia="Times New Roman" w:hAnsi="Planti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8"/>
  </w:num>
  <w:num w:numId="2">
    <w:abstractNumId w:val="30"/>
  </w:num>
  <w:num w:numId="3">
    <w:abstractNumId w:val="1"/>
  </w:num>
  <w:num w:numId="4">
    <w:abstractNumId w:val="12"/>
  </w:num>
  <w:num w:numId="5">
    <w:abstractNumId w:val="2"/>
  </w:num>
  <w:num w:numId="6">
    <w:abstractNumId w:val="8"/>
  </w:num>
  <w:num w:numId="7">
    <w:abstractNumId w:val="22"/>
  </w:num>
  <w:num w:numId="8">
    <w:abstractNumId w:val="14"/>
  </w:num>
  <w:num w:numId="9">
    <w:abstractNumId w:val="25"/>
  </w:num>
  <w:num w:numId="10">
    <w:abstractNumId w:val="15"/>
  </w:num>
  <w:num w:numId="11">
    <w:abstractNumId w:val="4"/>
  </w:num>
  <w:num w:numId="12">
    <w:abstractNumId w:val="17"/>
  </w:num>
  <w:num w:numId="13">
    <w:abstractNumId w:val="18"/>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0"/>
  </w:num>
  <w:num w:numId="17">
    <w:abstractNumId w:val="16"/>
  </w:num>
  <w:num w:numId="18">
    <w:abstractNumId w:val="7"/>
  </w:num>
  <w:num w:numId="19">
    <w:abstractNumId w:val="3"/>
  </w:num>
  <w:num w:numId="20">
    <w:abstractNumId w:val="5"/>
  </w:num>
  <w:num w:numId="21">
    <w:abstractNumId w:val="27"/>
  </w:num>
  <w:num w:numId="22">
    <w:abstractNumId w:val="21"/>
  </w:num>
  <w:num w:numId="23">
    <w:abstractNumId w:val="31"/>
  </w:num>
  <w:num w:numId="24">
    <w:abstractNumId w:val="23"/>
  </w:num>
  <w:num w:numId="25">
    <w:abstractNumId w:val="9"/>
  </w:num>
  <w:num w:numId="26">
    <w:abstractNumId w:val="29"/>
  </w:num>
  <w:num w:numId="27">
    <w:abstractNumId w:val="20"/>
  </w:num>
  <w:num w:numId="28">
    <w:abstractNumId w:val="6"/>
  </w:num>
  <w:num w:numId="29">
    <w:abstractNumId w:val="10"/>
  </w:num>
  <w:num w:numId="30">
    <w:abstractNumId w:val="13"/>
  </w:num>
  <w:num w:numId="31">
    <w:abstractNumId w:val="19"/>
  </w:num>
  <w:num w:numId="32">
    <w:abstractNumId w:val="24"/>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hyphenationZone w:val="425"/>
  <w:characterSpacingControl w:val="doNotCompress"/>
  <w:hdrShapeDefaults>
    <o:shapedefaults v:ext="edit" spidmax="5120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C39"/>
    <w:rsid w:val="0000728E"/>
    <w:rsid w:val="00017514"/>
    <w:rsid w:val="00020D71"/>
    <w:rsid w:val="00024408"/>
    <w:rsid w:val="000311A5"/>
    <w:rsid w:val="00031A3D"/>
    <w:rsid w:val="0003385B"/>
    <w:rsid w:val="000355C3"/>
    <w:rsid w:val="000369F4"/>
    <w:rsid w:val="00041748"/>
    <w:rsid w:val="00041DE5"/>
    <w:rsid w:val="0004344D"/>
    <w:rsid w:val="0004426E"/>
    <w:rsid w:val="00045995"/>
    <w:rsid w:val="00050906"/>
    <w:rsid w:val="000779F0"/>
    <w:rsid w:val="000805E9"/>
    <w:rsid w:val="00095BB5"/>
    <w:rsid w:val="0009797E"/>
    <w:rsid w:val="000A49B7"/>
    <w:rsid w:val="000A70B1"/>
    <w:rsid w:val="000B0B01"/>
    <w:rsid w:val="000B1389"/>
    <w:rsid w:val="000B2CB7"/>
    <w:rsid w:val="000B4E2D"/>
    <w:rsid w:val="000C4057"/>
    <w:rsid w:val="000D1168"/>
    <w:rsid w:val="000D1636"/>
    <w:rsid w:val="000D1E04"/>
    <w:rsid w:val="000D33E5"/>
    <w:rsid w:val="000E2DCD"/>
    <w:rsid w:val="000E2E84"/>
    <w:rsid w:val="000E4FD7"/>
    <w:rsid w:val="00100324"/>
    <w:rsid w:val="00107DA5"/>
    <w:rsid w:val="00114F15"/>
    <w:rsid w:val="00123FDD"/>
    <w:rsid w:val="00131D89"/>
    <w:rsid w:val="00132266"/>
    <w:rsid w:val="00135ADB"/>
    <w:rsid w:val="001421D6"/>
    <w:rsid w:val="00153CBB"/>
    <w:rsid w:val="00154DAF"/>
    <w:rsid w:val="00154FAB"/>
    <w:rsid w:val="001715D3"/>
    <w:rsid w:val="00171F06"/>
    <w:rsid w:val="001732EC"/>
    <w:rsid w:val="00180609"/>
    <w:rsid w:val="001904DF"/>
    <w:rsid w:val="00190543"/>
    <w:rsid w:val="001930D0"/>
    <w:rsid w:val="00196573"/>
    <w:rsid w:val="001A2BD9"/>
    <w:rsid w:val="001A4606"/>
    <w:rsid w:val="001A4A65"/>
    <w:rsid w:val="001A68AA"/>
    <w:rsid w:val="001A6C99"/>
    <w:rsid w:val="001B2091"/>
    <w:rsid w:val="001B3BF1"/>
    <w:rsid w:val="001B4B06"/>
    <w:rsid w:val="001D56CE"/>
    <w:rsid w:val="001E3A9B"/>
    <w:rsid w:val="001E63C1"/>
    <w:rsid w:val="001E6EBC"/>
    <w:rsid w:val="001F01F6"/>
    <w:rsid w:val="001F3ED1"/>
    <w:rsid w:val="002052F1"/>
    <w:rsid w:val="00217492"/>
    <w:rsid w:val="00217C4C"/>
    <w:rsid w:val="00220FE0"/>
    <w:rsid w:val="00224362"/>
    <w:rsid w:val="0022526C"/>
    <w:rsid w:val="0023190E"/>
    <w:rsid w:val="0024581C"/>
    <w:rsid w:val="00245BD0"/>
    <w:rsid w:val="002549AD"/>
    <w:rsid w:val="00262867"/>
    <w:rsid w:val="0026795D"/>
    <w:rsid w:val="00273FB1"/>
    <w:rsid w:val="00275290"/>
    <w:rsid w:val="002755AF"/>
    <w:rsid w:val="00281DFF"/>
    <w:rsid w:val="0028306A"/>
    <w:rsid w:val="00286825"/>
    <w:rsid w:val="00290C3D"/>
    <w:rsid w:val="00293D5A"/>
    <w:rsid w:val="002A0DB1"/>
    <w:rsid w:val="002A3924"/>
    <w:rsid w:val="002B473D"/>
    <w:rsid w:val="002B5CF5"/>
    <w:rsid w:val="002C0B2C"/>
    <w:rsid w:val="002C501A"/>
    <w:rsid w:val="002D0462"/>
    <w:rsid w:val="002E085D"/>
    <w:rsid w:val="002E1E8D"/>
    <w:rsid w:val="002E38C7"/>
    <w:rsid w:val="002E49E0"/>
    <w:rsid w:val="002F1778"/>
    <w:rsid w:val="00300594"/>
    <w:rsid w:val="00301499"/>
    <w:rsid w:val="0030383B"/>
    <w:rsid w:val="0030627D"/>
    <w:rsid w:val="0030696C"/>
    <w:rsid w:val="00326988"/>
    <w:rsid w:val="00330AE9"/>
    <w:rsid w:val="003364CA"/>
    <w:rsid w:val="00344C51"/>
    <w:rsid w:val="00347FCF"/>
    <w:rsid w:val="00350A77"/>
    <w:rsid w:val="0035701D"/>
    <w:rsid w:val="00357A76"/>
    <w:rsid w:val="00364429"/>
    <w:rsid w:val="00370699"/>
    <w:rsid w:val="00372EBE"/>
    <w:rsid w:val="00376F8D"/>
    <w:rsid w:val="003779ED"/>
    <w:rsid w:val="00381AAB"/>
    <w:rsid w:val="00382024"/>
    <w:rsid w:val="0038750D"/>
    <w:rsid w:val="003B6042"/>
    <w:rsid w:val="003B7798"/>
    <w:rsid w:val="003C6844"/>
    <w:rsid w:val="003D1BC8"/>
    <w:rsid w:val="003D32C1"/>
    <w:rsid w:val="003D4D7A"/>
    <w:rsid w:val="003E1021"/>
    <w:rsid w:val="003E7156"/>
    <w:rsid w:val="003F1F57"/>
    <w:rsid w:val="00413025"/>
    <w:rsid w:val="004167E8"/>
    <w:rsid w:val="0041776C"/>
    <w:rsid w:val="004250D7"/>
    <w:rsid w:val="004319BF"/>
    <w:rsid w:val="00435EEB"/>
    <w:rsid w:val="00444886"/>
    <w:rsid w:val="004451FB"/>
    <w:rsid w:val="00454EEA"/>
    <w:rsid w:val="00470C29"/>
    <w:rsid w:val="00473F6F"/>
    <w:rsid w:val="00476B6C"/>
    <w:rsid w:val="004816D8"/>
    <w:rsid w:val="004851AE"/>
    <w:rsid w:val="00486EE3"/>
    <w:rsid w:val="00495993"/>
    <w:rsid w:val="00495C28"/>
    <w:rsid w:val="004A633B"/>
    <w:rsid w:val="004B24AB"/>
    <w:rsid w:val="004B63CD"/>
    <w:rsid w:val="004C0D1B"/>
    <w:rsid w:val="004C19DF"/>
    <w:rsid w:val="004C34E8"/>
    <w:rsid w:val="004C7A7D"/>
    <w:rsid w:val="004D06E4"/>
    <w:rsid w:val="004F053D"/>
    <w:rsid w:val="00502DC3"/>
    <w:rsid w:val="005043DF"/>
    <w:rsid w:val="00525345"/>
    <w:rsid w:val="00532877"/>
    <w:rsid w:val="00532F14"/>
    <w:rsid w:val="00564143"/>
    <w:rsid w:val="0057156D"/>
    <w:rsid w:val="0057502D"/>
    <w:rsid w:val="00597885"/>
    <w:rsid w:val="005A16A1"/>
    <w:rsid w:val="005A281A"/>
    <w:rsid w:val="005B6FF6"/>
    <w:rsid w:val="005C3359"/>
    <w:rsid w:val="005C3677"/>
    <w:rsid w:val="005C49B3"/>
    <w:rsid w:val="005C4CD6"/>
    <w:rsid w:val="005C5846"/>
    <w:rsid w:val="005C6424"/>
    <w:rsid w:val="005E061E"/>
    <w:rsid w:val="005E159F"/>
    <w:rsid w:val="005E420A"/>
    <w:rsid w:val="00600B6F"/>
    <w:rsid w:val="00611FD8"/>
    <w:rsid w:val="006131C4"/>
    <w:rsid w:val="006146A2"/>
    <w:rsid w:val="00615C0B"/>
    <w:rsid w:val="00624633"/>
    <w:rsid w:val="00632A83"/>
    <w:rsid w:val="00634A58"/>
    <w:rsid w:val="00646CFD"/>
    <w:rsid w:val="00651C62"/>
    <w:rsid w:val="00655A73"/>
    <w:rsid w:val="006573BB"/>
    <w:rsid w:val="00663972"/>
    <w:rsid w:val="00671CD7"/>
    <w:rsid w:val="00673D8D"/>
    <w:rsid w:val="00674CD9"/>
    <w:rsid w:val="00677F1E"/>
    <w:rsid w:val="0068395B"/>
    <w:rsid w:val="006850A5"/>
    <w:rsid w:val="00694416"/>
    <w:rsid w:val="00695177"/>
    <w:rsid w:val="006A0B81"/>
    <w:rsid w:val="006A71A0"/>
    <w:rsid w:val="006C4C12"/>
    <w:rsid w:val="006C5A50"/>
    <w:rsid w:val="006C762E"/>
    <w:rsid w:val="006E210B"/>
    <w:rsid w:val="006F179E"/>
    <w:rsid w:val="006F2AFC"/>
    <w:rsid w:val="007006FC"/>
    <w:rsid w:val="007014AF"/>
    <w:rsid w:val="00704EFA"/>
    <w:rsid w:val="00706385"/>
    <w:rsid w:val="0071150E"/>
    <w:rsid w:val="00711FA0"/>
    <w:rsid w:val="00714D6E"/>
    <w:rsid w:val="0073207F"/>
    <w:rsid w:val="00737335"/>
    <w:rsid w:val="00737385"/>
    <w:rsid w:val="0076432D"/>
    <w:rsid w:val="00770B04"/>
    <w:rsid w:val="0077129B"/>
    <w:rsid w:val="0077324E"/>
    <w:rsid w:val="00773D4F"/>
    <w:rsid w:val="00774A44"/>
    <w:rsid w:val="00775B5F"/>
    <w:rsid w:val="00782492"/>
    <w:rsid w:val="007B224F"/>
    <w:rsid w:val="007B321F"/>
    <w:rsid w:val="007E49F2"/>
    <w:rsid w:val="008075EF"/>
    <w:rsid w:val="00807BC1"/>
    <w:rsid w:val="00814E86"/>
    <w:rsid w:val="0081546A"/>
    <w:rsid w:val="00816912"/>
    <w:rsid w:val="0082243D"/>
    <w:rsid w:val="008373A6"/>
    <w:rsid w:val="00842FDA"/>
    <w:rsid w:val="00844D3F"/>
    <w:rsid w:val="008472D3"/>
    <w:rsid w:val="0085093D"/>
    <w:rsid w:val="00852571"/>
    <w:rsid w:val="0085421D"/>
    <w:rsid w:val="00865509"/>
    <w:rsid w:val="00865DDC"/>
    <w:rsid w:val="00882ABE"/>
    <w:rsid w:val="00886E76"/>
    <w:rsid w:val="00887DE4"/>
    <w:rsid w:val="00892231"/>
    <w:rsid w:val="008964CD"/>
    <w:rsid w:val="00896A01"/>
    <w:rsid w:val="008A4411"/>
    <w:rsid w:val="008B692E"/>
    <w:rsid w:val="008C682B"/>
    <w:rsid w:val="008C6AEB"/>
    <w:rsid w:val="008E2C16"/>
    <w:rsid w:val="008F1738"/>
    <w:rsid w:val="008F343E"/>
    <w:rsid w:val="00902E2A"/>
    <w:rsid w:val="0090397E"/>
    <w:rsid w:val="00914229"/>
    <w:rsid w:val="00916786"/>
    <w:rsid w:val="00923632"/>
    <w:rsid w:val="00927D8B"/>
    <w:rsid w:val="0093037C"/>
    <w:rsid w:val="00931F3F"/>
    <w:rsid w:val="00931FDE"/>
    <w:rsid w:val="009410D9"/>
    <w:rsid w:val="00950B10"/>
    <w:rsid w:val="00952052"/>
    <w:rsid w:val="009523D6"/>
    <w:rsid w:val="009541BA"/>
    <w:rsid w:val="00956886"/>
    <w:rsid w:val="00963CE6"/>
    <w:rsid w:val="0096656C"/>
    <w:rsid w:val="00980472"/>
    <w:rsid w:val="00984CAF"/>
    <w:rsid w:val="009A6FBA"/>
    <w:rsid w:val="009B2E40"/>
    <w:rsid w:val="009B6798"/>
    <w:rsid w:val="009B6D5D"/>
    <w:rsid w:val="009C195B"/>
    <w:rsid w:val="009C3267"/>
    <w:rsid w:val="009C718E"/>
    <w:rsid w:val="009D67AC"/>
    <w:rsid w:val="009D6AD9"/>
    <w:rsid w:val="009D7401"/>
    <w:rsid w:val="009D7B56"/>
    <w:rsid w:val="009E6992"/>
    <w:rsid w:val="009E7BA8"/>
    <w:rsid w:val="00A0046C"/>
    <w:rsid w:val="00A014F9"/>
    <w:rsid w:val="00A01C57"/>
    <w:rsid w:val="00A02684"/>
    <w:rsid w:val="00A04523"/>
    <w:rsid w:val="00A0623A"/>
    <w:rsid w:val="00A218DA"/>
    <w:rsid w:val="00A30750"/>
    <w:rsid w:val="00A314C2"/>
    <w:rsid w:val="00A3244B"/>
    <w:rsid w:val="00A427B6"/>
    <w:rsid w:val="00A44915"/>
    <w:rsid w:val="00A52F31"/>
    <w:rsid w:val="00A57B4B"/>
    <w:rsid w:val="00A63A2A"/>
    <w:rsid w:val="00A725BC"/>
    <w:rsid w:val="00A728C7"/>
    <w:rsid w:val="00A752CF"/>
    <w:rsid w:val="00A7642E"/>
    <w:rsid w:val="00A77732"/>
    <w:rsid w:val="00A8450E"/>
    <w:rsid w:val="00A849C7"/>
    <w:rsid w:val="00A91989"/>
    <w:rsid w:val="00A929C7"/>
    <w:rsid w:val="00A92EFD"/>
    <w:rsid w:val="00A93EB0"/>
    <w:rsid w:val="00A94332"/>
    <w:rsid w:val="00AA5DD3"/>
    <w:rsid w:val="00AB4F91"/>
    <w:rsid w:val="00AB65FB"/>
    <w:rsid w:val="00AC36FA"/>
    <w:rsid w:val="00AC732C"/>
    <w:rsid w:val="00AF1C57"/>
    <w:rsid w:val="00AF4201"/>
    <w:rsid w:val="00AF68E9"/>
    <w:rsid w:val="00B00C9D"/>
    <w:rsid w:val="00B03AA7"/>
    <w:rsid w:val="00B05668"/>
    <w:rsid w:val="00B05AC8"/>
    <w:rsid w:val="00B07ACE"/>
    <w:rsid w:val="00B21187"/>
    <w:rsid w:val="00B23AE9"/>
    <w:rsid w:val="00B25CEC"/>
    <w:rsid w:val="00B27E03"/>
    <w:rsid w:val="00B4473D"/>
    <w:rsid w:val="00B4673C"/>
    <w:rsid w:val="00B46A2B"/>
    <w:rsid w:val="00B474B6"/>
    <w:rsid w:val="00B532D8"/>
    <w:rsid w:val="00B61F32"/>
    <w:rsid w:val="00B76D8D"/>
    <w:rsid w:val="00B77C22"/>
    <w:rsid w:val="00B83632"/>
    <w:rsid w:val="00B866BD"/>
    <w:rsid w:val="00B90606"/>
    <w:rsid w:val="00B9268A"/>
    <w:rsid w:val="00B95DD2"/>
    <w:rsid w:val="00B97D0D"/>
    <w:rsid w:val="00BB00CD"/>
    <w:rsid w:val="00BB1741"/>
    <w:rsid w:val="00BB3FF2"/>
    <w:rsid w:val="00BB4816"/>
    <w:rsid w:val="00BB4868"/>
    <w:rsid w:val="00BB6F64"/>
    <w:rsid w:val="00BC7655"/>
    <w:rsid w:val="00BE57CA"/>
    <w:rsid w:val="00BE7E3C"/>
    <w:rsid w:val="00BF65C7"/>
    <w:rsid w:val="00C04AE1"/>
    <w:rsid w:val="00C11069"/>
    <w:rsid w:val="00C20633"/>
    <w:rsid w:val="00C240A5"/>
    <w:rsid w:val="00C3173B"/>
    <w:rsid w:val="00C32D20"/>
    <w:rsid w:val="00C52FAD"/>
    <w:rsid w:val="00C559D0"/>
    <w:rsid w:val="00C55B28"/>
    <w:rsid w:val="00C56EA3"/>
    <w:rsid w:val="00C614EA"/>
    <w:rsid w:val="00C653A0"/>
    <w:rsid w:val="00C672EA"/>
    <w:rsid w:val="00C77943"/>
    <w:rsid w:val="00C967D4"/>
    <w:rsid w:val="00C96F4D"/>
    <w:rsid w:val="00CA210E"/>
    <w:rsid w:val="00CA2757"/>
    <w:rsid w:val="00CC206A"/>
    <w:rsid w:val="00CC33B8"/>
    <w:rsid w:val="00CE2277"/>
    <w:rsid w:val="00CF53BD"/>
    <w:rsid w:val="00CF64D0"/>
    <w:rsid w:val="00CF7F30"/>
    <w:rsid w:val="00D006FC"/>
    <w:rsid w:val="00D058D1"/>
    <w:rsid w:val="00D24AAA"/>
    <w:rsid w:val="00D3137A"/>
    <w:rsid w:val="00D354FD"/>
    <w:rsid w:val="00D42EA5"/>
    <w:rsid w:val="00D43CF3"/>
    <w:rsid w:val="00D47B24"/>
    <w:rsid w:val="00D544C2"/>
    <w:rsid w:val="00D60B50"/>
    <w:rsid w:val="00D63237"/>
    <w:rsid w:val="00D764F6"/>
    <w:rsid w:val="00D87FFA"/>
    <w:rsid w:val="00D92FD2"/>
    <w:rsid w:val="00D93E01"/>
    <w:rsid w:val="00DA1BEB"/>
    <w:rsid w:val="00DA31E3"/>
    <w:rsid w:val="00DA3C27"/>
    <w:rsid w:val="00DA4156"/>
    <w:rsid w:val="00DA654D"/>
    <w:rsid w:val="00DB6FEF"/>
    <w:rsid w:val="00DC2B99"/>
    <w:rsid w:val="00DD26C4"/>
    <w:rsid w:val="00DF752C"/>
    <w:rsid w:val="00E03066"/>
    <w:rsid w:val="00E06377"/>
    <w:rsid w:val="00E074F1"/>
    <w:rsid w:val="00E16E84"/>
    <w:rsid w:val="00E17DAB"/>
    <w:rsid w:val="00E24B10"/>
    <w:rsid w:val="00E24DA2"/>
    <w:rsid w:val="00E250A9"/>
    <w:rsid w:val="00E320C3"/>
    <w:rsid w:val="00E43BFD"/>
    <w:rsid w:val="00E50A2A"/>
    <w:rsid w:val="00E54EAB"/>
    <w:rsid w:val="00E553E5"/>
    <w:rsid w:val="00E67C2C"/>
    <w:rsid w:val="00E806B4"/>
    <w:rsid w:val="00E84254"/>
    <w:rsid w:val="00E84D78"/>
    <w:rsid w:val="00E85CA8"/>
    <w:rsid w:val="00E87EB1"/>
    <w:rsid w:val="00E902DA"/>
    <w:rsid w:val="00E93E5D"/>
    <w:rsid w:val="00E9544F"/>
    <w:rsid w:val="00EA49C5"/>
    <w:rsid w:val="00EA7B44"/>
    <w:rsid w:val="00EC05A2"/>
    <w:rsid w:val="00EC3D9A"/>
    <w:rsid w:val="00EC6060"/>
    <w:rsid w:val="00EC61A7"/>
    <w:rsid w:val="00EC6793"/>
    <w:rsid w:val="00EC7D7B"/>
    <w:rsid w:val="00ED28E4"/>
    <w:rsid w:val="00ED30C3"/>
    <w:rsid w:val="00ED6A34"/>
    <w:rsid w:val="00EE3993"/>
    <w:rsid w:val="00EF7C39"/>
    <w:rsid w:val="00F00040"/>
    <w:rsid w:val="00F019B9"/>
    <w:rsid w:val="00F048D5"/>
    <w:rsid w:val="00F04CC8"/>
    <w:rsid w:val="00F14FB0"/>
    <w:rsid w:val="00F22FF8"/>
    <w:rsid w:val="00F231D9"/>
    <w:rsid w:val="00F24F12"/>
    <w:rsid w:val="00F430C3"/>
    <w:rsid w:val="00F53133"/>
    <w:rsid w:val="00F5361E"/>
    <w:rsid w:val="00F560C9"/>
    <w:rsid w:val="00F65D00"/>
    <w:rsid w:val="00F67571"/>
    <w:rsid w:val="00F70E64"/>
    <w:rsid w:val="00F746D8"/>
    <w:rsid w:val="00F82933"/>
    <w:rsid w:val="00F95C02"/>
    <w:rsid w:val="00FA3623"/>
    <w:rsid w:val="00FA69B7"/>
    <w:rsid w:val="00FA749D"/>
    <w:rsid w:val="00FA760F"/>
    <w:rsid w:val="00FB2BCA"/>
    <w:rsid w:val="00FC706D"/>
    <w:rsid w:val="00FE59EB"/>
    <w:rsid w:val="00FF1E98"/>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02"/>
    <o:shapelayout v:ext="edit">
      <o:idmap v:ext="edit" data="1"/>
    </o:shapelayout>
  </w:shapeDefaults>
  <w:decimalSymbol w:val=","/>
  <w:listSeparator w:val=";"/>
  <w14:docId w14:val="521AEEBB"/>
  <w15:docId w15:val="{1058E75F-D8F9-449A-984D-0146F25ED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EF7C39"/>
    <w:pPr>
      <w:spacing w:after="0" w:line="240" w:lineRule="auto"/>
    </w:pPr>
    <w:rPr>
      <w:rFonts w:ascii="Plantin" w:eastAsia="Times New Roman" w:hAnsi="Plantin" w:cs="Times New Roman"/>
      <w:sz w:val="20"/>
      <w:szCs w:val="20"/>
      <w:lang w:eastAsia="nl-NL"/>
    </w:rPr>
  </w:style>
  <w:style w:type="paragraph" w:styleId="Kop1">
    <w:name w:val="heading 1"/>
    <w:basedOn w:val="Standaard"/>
    <w:next w:val="Standaard"/>
    <w:link w:val="Kop1Char"/>
    <w:qFormat/>
    <w:rsid w:val="00EF7C39"/>
    <w:pPr>
      <w:keepNext/>
      <w:outlineLvl w:val="0"/>
    </w:pPr>
    <w:rPr>
      <w:rFonts w:ascii="Arial" w:hAnsi="Arial"/>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EF7C39"/>
    <w:rPr>
      <w:rFonts w:ascii="Arial" w:eastAsia="Times New Roman" w:hAnsi="Arial" w:cs="Times New Roman"/>
      <w:b/>
      <w:szCs w:val="20"/>
      <w:lang w:eastAsia="nl-NL"/>
    </w:rPr>
  </w:style>
  <w:style w:type="paragraph" w:customStyle="1" w:styleId="kopjes">
    <w:name w:val="kopjes"/>
    <w:basedOn w:val="Standaard"/>
    <w:rsid w:val="00EF7C39"/>
    <w:rPr>
      <w:rFonts w:ascii="Arial" w:hAnsi="Arial"/>
      <w:sz w:val="15"/>
    </w:rPr>
  </w:style>
  <w:style w:type="paragraph" w:customStyle="1" w:styleId="KopjesVet">
    <w:name w:val="KopjesVet"/>
    <w:basedOn w:val="kopjes"/>
    <w:rsid w:val="00EF7C39"/>
    <w:rPr>
      <w:b/>
    </w:rPr>
  </w:style>
  <w:style w:type="paragraph" w:styleId="Voettekst">
    <w:name w:val="footer"/>
    <w:basedOn w:val="Standaard"/>
    <w:link w:val="VoettekstChar"/>
    <w:rsid w:val="00EF7C39"/>
    <w:pPr>
      <w:tabs>
        <w:tab w:val="center" w:pos="4536"/>
        <w:tab w:val="right" w:pos="9072"/>
      </w:tabs>
    </w:pPr>
  </w:style>
  <w:style w:type="character" w:customStyle="1" w:styleId="VoettekstChar">
    <w:name w:val="Voettekst Char"/>
    <w:basedOn w:val="Standaardalinea-lettertype"/>
    <w:link w:val="Voettekst"/>
    <w:rsid w:val="00EF7C39"/>
    <w:rPr>
      <w:rFonts w:ascii="Plantin" w:eastAsia="Times New Roman" w:hAnsi="Plantin" w:cs="Times New Roman"/>
      <w:sz w:val="20"/>
      <w:szCs w:val="20"/>
      <w:lang w:eastAsia="nl-NL"/>
    </w:rPr>
  </w:style>
  <w:style w:type="paragraph" w:styleId="Tekstopmerking">
    <w:name w:val="annotation text"/>
    <w:basedOn w:val="Standaard"/>
    <w:link w:val="TekstopmerkingChar"/>
    <w:semiHidden/>
    <w:rsid w:val="00EF7C39"/>
  </w:style>
  <w:style w:type="character" w:customStyle="1" w:styleId="TekstopmerkingChar">
    <w:name w:val="Tekst opmerking Char"/>
    <w:basedOn w:val="Standaardalinea-lettertype"/>
    <w:link w:val="Tekstopmerking"/>
    <w:semiHidden/>
    <w:rsid w:val="00EF7C39"/>
    <w:rPr>
      <w:rFonts w:ascii="Plantin" w:eastAsia="Times New Roman" w:hAnsi="Plantin" w:cs="Times New Roman"/>
      <w:sz w:val="20"/>
      <w:szCs w:val="20"/>
      <w:lang w:eastAsia="nl-NL"/>
    </w:rPr>
  </w:style>
  <w:style w:type="paragraph" w:styleId="Koptekst">
    <w:name w:val="header"/>
    <w:basedOn w:val="Standaard"/>
    <w:link w:val="KoptekstChar"/>
    <w:rsid w:val="00EF7C39"/>
    <w:pPr>
      <w:tabs>
        <w:tab w:val="center" w:pos="4536"/>
        <w:tab w:val="right" w:pos="9072"/>
      </w:tabs>
    </w:pPr>
  </w:style>
  <w:style w:type="character" w:customStyle="1" w:styleId="KoptekstChar">
    <w:name w:val="Koptekst Char"/>
    <w:basedOn w:val="Standaardalinea-lettertype"/>
    <w:link w:val="Koptekst"/>
    <w:rsid w:val="00EF7C39"/>
    <w:rPr>
      <w:rFonts w:ascii="Plantin" w:eastAsia="Times New Roman" w:hAnsi="Plantin" w:cs="Times New Roman"/>
      <w:sz w:val="20"/>
      <w:szCs w:val="20"/>
      <w:lang w:eastAsia="nl-NL"/>
    </w:rPr>
  </w:style>
  <w:style w:type="paragraph" w:styleId="Ballontekst">
    <w:name w:val="Balloon Text"/>
    <w:basedOn w:val="Standaard"/>
    <w:link w:val="BallontekstChar"/>
    <w:uiPriority w:val="99"/>
    <w:semiHidden/>
    <w:unhideWhenUsed/>
    <w:rsid w:val="005A281A"/>
    <w:rPr>
      <w:rFonts w:ascii="Tahoma" w:hAnsi="Tahoma" w:cs="Tahoma"/>
      <w:sz w:val="16"/>
      <w:szCs w:val="16"/>
    </w:rPr>
  </w:style>
  <w:style w:type="character" w:customStyle="1" w:styleId="BallontekstChar">
    <w:name w:val="Ballontekst Char"/>
    <w:basedOn w:val="Standaardalinea-lettertype"/>
    <w:link w:val="Ballontekst"/>
    <w:uiPriority w:val="99"/>
    <w:semiHidden/>
    <w:rsid w:val="005A281A"/>
    <w:rPr>
      <w:rFonts w:ascii="Tahoma" w:eastAsia="Times New Roman" w:hAnsi="Tahoma" w:cs="Tahoma"/>
      <w:sz w:val="16"/>
      <w:szCs w:val="16"/>
      <w:lang w:eastAsia="nl-NL"/>
    </w:rPr>
  </w:style>
  <w:style w:type="table" w:styleId="Tabelraster">
    <w:name w:val="Table Grid"/>
    <w:basedOn w:val="Standaardtabel"/>
    <w:uiPriority w:val="59"/>
    <w:rsid w:val="00963C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DA31E3"/>
    <w:pPr>
      <w:ind w:left="720"/>
      <w:contextualSpacing/>
    </w:pPr>
  </w:style>
  <w:style w:type="paragraph" w:styleId="Geenafstand">
    <w:name w:val="No Spacing"/>
    <w:uiPriority w:val="1"/>
    <w:qFormat/>
    <w:rsid w:val="00646CFD"/>
    <w:pPr>
      <w:spacing w:after="0" w:line="240" w:lineRule="auto"/>
    </w:pPr>
    <w:rPr>
      <w:rFonts w:ascii="Plantin" w:eastAsia="Times New Roman" w:hAnsi="Plantin" w:cs="Times New Roman"/>
      <w:sz w:val="20"/>
      <w:szCs w:val="20"/>
      <w:lang w:eastAsia="nl-NL"/>
    </w:rPr>
  </w:style>
  <w:style w:type="character" w:styleId="Hyperlink">
    <w:name w:val="Hyperlink"/>
    <w:basedOn w:val="Standaardalinea-lettertype"/>
    <w:uiPriority w:val="99"/>
    <w:unhideWhenUsed/>
    <w:rsid w:val="00123FDD"/>
    <w:rPr>
      <w:color w:val="0000FF" w:themeColor="hyperlink"/>
      <w:u w:val="single"/>
    </w:rPr>
  </w:style>
  <w:style w:type="paragraph" w:customStyle="1" w:styleId="Default">
    <w:name w:val="Default"/>
    <w:rsid w:val="0093037C"/>
    <w:pPr>
      <w:autoSpaceDE w:val="0"/>
      <w:autoSpaceDN w:val="0"/>
      <w:adjustRightInd w:val="0"/>
      <w:spacing w:after="0" w:line="240" w:lineRule="auto"/>
    </w:pPr>
    <w:rPr>
      <w:rFonts w:ascii="Plantin" w:eastAsia="Times New Roman" w:hAnsi="Plantin" w:cs="Plantin"/>
      <w:color w:val="000000"/>
      <w:sz w:val="24"/>
      <w:szCs w:val="24"/>
      <w:lang w:eastAsia="nl-NL"/>
    </w:rPr>
  </w:style>
  <w:style w:type="character" w:styleId="Verwijzingopmerking">
    <w:name w:val="annotation reference"/>
    <w:basedOn w:val="Standaardalinea-lettertype"/>
    <w:uiPriority w:val="99"/>
    <w:semiHidden/>
    <w:unhideWhenUsed/>
    <w:rsid w:val="00CA210E"/>
    <w:rPr>
      <w:sz w:val="16"/>
      <w:szCs w:val="16"/>
    </w:rPr>
  </w:style>
  <w:style w:type="paragraph" w:styleId="Onderwerpvanopmerking">
    <w:name w:val="annotation subject"/>
    <w:basedOn w:val="Tekstopmerking"/>
    <w:next w:val="Tekstopmerking"/>
    <w:link w:val="OnderwerpvanopmerkingChar"/>
    <w:uiPriority w:val="99"/>
    <w:semiHidden/>
    <w:unhideWhenUsed/>
    <w:rsid w:val="00CA210E"/>
    <w:rPr>
      <w:b/>
      <w:bCs/>
    </w:rPr>
  </w:style>
  <w:style w:type="character" w:customStyle="1" w:styleId="OnderwerpvanopmerkingChar">
    <w:name w:val="Onderwerp van opmerking Char"/>
    <w:basedOn w:val="TekstopmerkingChar"/>
    <w:link w:val="Onderwerpvanopmerking"/>
    <w:uiPriority w:val="99"/>
    <w:semiHidden/>
    <w:rsid w:val="00CA210E"/>
    <w:rPr>
      <w:rFonts w:ascii="Plantin" w:eastAsia="Times New Roman" w:hAnsi="Plantin" w:cs="Times New Roman"/>
      <w:b/>
      <w:bCs/>
      <w:sz w:val="20"/>
      <w:szCs w:val="20"/>
      <w:lang w:eastAsia="nl-NL"/>
    </w:rPr>
  </w:style>
  <w:style w:type="paragraph" w:customStyle="1" w:styleId="Pa2">
    <w:name w:val="Pa2"/>
    <w:basedOn w:val="Default"/>
    <w:next w:val="Default"/>
    <w:uiPriority w:val="99"/>
    <w:rsid w:val="001F3ED1"/>
    <w:pPr>
      <w:spacing w:line="241" w:lineRule="atLeast"/>
    </w:pPr>
    <w:rPr>
      <w:rFonts w:ascii="Tahoma" w:hAnsi="Tahoma" w:cs="Tahoma"/>
      <w:color w:val="auto"/>
    </w:rPr>
  </w:style>
  <w:style w:type="paragraph" w:customStyle="1" w:styleId="Pa4">
    <w:name w:val="Pa4"/>
    <w:basedOn w:val="Default"/>
    <w:next w:val="Default"/>
    <w:uiPriority w:val="99"/>
    <w:rsid w:val="001F3ED1"/>
    <w:pPr>
      <w:spacing w:line="241" w:lineRule="atLeast"/>
    </w:pPr>
    <w:rPr>
      <w:rFonts w:ascii="Tahoma" w:hAnsi="Tahoma" w:cs="Tahoma"/>
      <w:color w:val="auto"/>
    </w:rPr>
  </w:style>
  <w:style w:type="character" w:customStyle="1" w:styleId="apple-converted-space">
    <w:name w:val="apple-converted-space"/>
    <w:basedOn w:val="Standaardalinea-lettertype"/>
    <w:rsid w:val="00ED6A34"/>
  </w:style>
  <w:style w:type="paragraph" w:styleId="Normaalweb">
    <w:name w:val="Normal (Web)"/>
    <w:basedOn w:val="Standaard"/>
    <w:uiPriority w:val="99"/>
    <w:unhideWhenUsed/>
    <w:rsid w:val="00ED6A34"/>
    <w:pPr>
      <w:spacing w:before="100" w:beforeAutospacing="1" w:after="100" w:afterAutospacing="1"/>
    </w:pPr>
    <w:rPr>
      <w:rFonts w:ascii="Times" w:eastAsiaTheme="minorHAnsi" w:hAnsi="Times"/>
    </w:rPr>
  </w:style>
  <w:style w:type="paragraph" w:styleId="Revisie">
    <w:name w:val="Revision"/>
    <w:hidden/>
    <w:uiPriority w:val="99"/>
    <w:semiHidden/>
    <w:rsid w:val="008472D3"/>
    <w:pPr>
      <w:spacing w:after="0" w:line="240" w:lineRule="auto"/>
    </w:pPr>
    <w:rPr>
      <w:rFonts w:ascii="Plantin" w:eastAsia="Times New Roman" w:hAnsi="Plantin" w:cs="Times New Roman"/>
      <w:sz w:val="20"/>
      <w:szCs w:val="20"/>
      <w:lang w:eastAsia="nl-NL"/>
    </w:rPr>
  </w:style>
  <w:style w:type="character" w:customStyle="1" w:styleId="cse9652d7b1">
    <w:name w:val="cse9652d7b1"/>
    <w:basedOn w:val="Standaardalinea-lettertype"/>
    <w:rsid w:val="00600B6F"/>
    <w:rPr>
      <w:sz w:val="19"/>
      <w:szCs w:val="19"/>
    </w:rPr>
  </w:style>
  <w:style w:type="paragraph" w:styleId="Voetnoottekst">
    <w:name w:val="footnote text"/>
    <w:basedOn w:val="Standaard"/>
    <w:link w:val="VoetnoottekstChar"/>
    <w:uiPriority w:val="99"/>
    <w:semiHidden/>
    <w:unhideWhenUsed/>
    <w:rsid w:val="0082243D"/>
    <w:rPr>
      <w:rFonts w:asciiTheme="minorHAnsi" w:eastAsiaTheme="minorHAnsi" w:hAnsiTheme="minorHAnsi" w:cstheme="minorBidi"/>
      <w:lang w:eastAsia="en-US"/>
    </w:rPr>
  </w:style>
  <w:style w:type="character" w:customStyle="1" w:styleId="VoetnoottekstChar">
    <w:name w:val="Voetnoottekst Char"/>
    <w:basedOn w:val="Standaardalinea-lettertype"/>
    <w:link w:val="Voetnoottekst"/>
    <w:uiPriority w:val="99"/>
    <w:semiHidden/>
    <w:rsid w:val="0082243D"/>
    <w:rPr>
      <w:sz w:val="20"/>
      <w:szCs w:val="20"/>
    </w:rPr>
  </w:style>
  <w:style w:type="character" w:styleId="Voetnootmarkering">
    <w:name w:val="footnote reference"/>
    <w:basedOn w:val="Standaardalinea-lettertype"/>
    <w:uiPriority w:val="99"/>
    <w:semiHidden/>
    <w:unhideWhenUsed/>
    <w:rsid w:val="008224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835302">
      <w:bodyDiv w:val="1"/>
      <w:marLeft w:val="0"/>
      <w:marRight w:val="0"/>
      <w:marTop w:val="0"/>
      <w:marBottom w:val="0"/>
      <w:divBdr>
        <w:top w:val="none" w:sz="0" w:space="0" w:color="auto"/>
        <w:left w:val="none" w:sz="0" w:space="0" w:color="auto"/>
        <w:bottom w:val="none" w:sz="0" w:space="0" w:color="auto"/>
        <w:right w:val="none" w:sz="0" w:space="0" w:color="auto"/>
      </w:divBdr>
    </w:div>
    <w:div w:id="760756667">
      <w:bodyDiv w:val="1"/>
      <w:marLeft w:val="0"/>
      <w:marRight w:val="0"/>
      <w:marTop w:val="0"/>
      <w:marBottom w:val="0"/>
      <w:divBdr>
        <w:top w:val="none" w:sz="0" w:space="0" w:color="auto"/>
        <w:left w:val="none" w:sz="0" w:space="0" w:color="auto"/>
        <w:bottom w:val="none" w:sz="0" w:space="0" w:color="auto"/>
        <w:right w:val="none" w:sz="0" w:space="0" w:color="auto"/>
      </w:divBdr>
    </w:div>
    <w:div w:id="895094218">
      <w:bodyDiv w:val="1"/>
      <w:marLeft w:val="0"/>
      <w:marRight w:val="0"/>
      <w:marTop w:val="0"/>
      <w:marBottom w:val="0"/>
      <w:divBdr>
        <w:top w:val="none" w:sz="0" w:space="0" w:color="auto"/>
        <w:left w:val="none" w:sz="0" w:space="0" w:color="auto"/>
        <w:bottom w:val="none" w:sz="0" w:space="0" w:color="auto"/>
        <w:right w:val="none" w:sz="0" w:space="0" w:color="auto"/>
      </w:divBdr>
    </w:div>
    <w:div w:id="1376348527">
      <w:bodyDiv w:val="1"/>
      <w:marLeft w:val="0"/>
      <w:marRight w:val="0"/>
      <w:marTop w:val="0"/>
      <w:marBottom w:val="0"/>
      <w:divBdr>
        <w:top w:val="none" w:sz="0" w:space="0" w:color="auto"/>
        <w:left w:val="none" w:sz="0" w:space="0" w:color="auto"/>
        <w:bottom w:val="none" w:sz="0" w:space="0" w:color="auto"/>
        <w:right w:val="none" w:sz="0" w:space="0" w:color="auto"/>
      </w:divBdr>
    </w:div>
    <w:div w:id="1381200243">
      <w:bodyDiv w:val="1"/>
      <w:marLeft w:val="0"/>
      <w:marRight w:val="0"/>
      <w:marTop w:val="0"/>
      <w:marBottom w:val="0"/>
      <w:divBdr>
        <w:top w:val="none" w:sz="0" w:space="0" w:color="auto"/>
        <w:left w:val="none" w:sz="0" w:space="0" w:color="auto"/>
        <w:bottom w:val="none" w:sz="0" w:space="0" w:color="auto"/>
        <w:right w:val="none" w:sz="0" w:space="0" w:color="auto"/>
      </w:divBdr>
    </w:div>
    <w:div w:id="1689871211">
      <w:bodyDiv w:val="1"/>
      <w:marLeft w:val="0"/>
      <w:marRight w:val="0"/>
      <w:marTop w:val="0"/>
      <w:marBottom w:val="0"/>
      <w:divBdr>
        <w:top w:val="none" w:sz="0" w:space="0" w:color="auto"/>
        <w:left w:val="none" w:sz="0" w:space="0" w:color="auto"/>
        <w:bottom w:val="none" w:sz="0" w:space="0" w:color="auto"/>
        <w:right w:val="none" w:sz="0" w:space="0" w:color="auto"/>
      </w:divBdr>
    </w:div>
    <w:div w:id="1812362270">
      <w:bodyDiv w:val="1"/>
      <w:marLeft w:val="0"/>
      <w:marRight w:val="0"/>
      <w:marTop w:val="0"/>
      <w:marBottom w:val="0"/>
      <w:divBdr>
        <w:top w:val="none" w:sz="0" w:space="0" w:color="auto"/>
        <w:left w:val="none" w:sz="0" w:space="0" w:color="auto"/>
        <w:bottom w:val="none" w:sz="0" w:space="0" w:color="auto"/>
        <w:right w:val="none" w:sz="0" w:space="0" w:color="auto"/>
      </w:divBdr>
    </w:div>
    <w:div w:id="1856798373">
      <w:bodyDiv w:val="1"/>
      <w:marLeft w:val="0"/>
      <w:marRight w:val="0"/>
      <w:marTop w:val="0"/>
      <w:marBottom w:val="0"/>
      <w:divBdr>
        <w:top w:val="none" w:sz="0" w:space="0" w:color="auto"/>
        <w:left w:val="none" w:sz="0" w:space="0" w:color="auto"/>
        <w:bottom w:val="none" w:sz="0" w:space="0" w:color="auto"/>
        <w:right w:val="none" w:sz="0" w:space="0" w:color="auto"/>
      </w:divBdr>
    </w:div>
    <w:div w:id="2005163733">
      <w:bodyDiv w:val="1"/>
      <w:marLeft w:val="0"/>
      <w:marRight w:val="0"/>
      <w:marTop w:val="0"/>
      <w:marBottom w:val="0"/>
      <w:divBdr>
        <w:top w:val="none" w:sz="0" w:space="0" w:color="auto"/>
        <w:left w:val="none" w:sz="0" w:space="0" w:color="auto"/>
        <w:bottom w:val="none" w:sz="0" w:space="0" w:color="auto"/>
        <w:right w:val="none" w:sz="0" w:space="0" w:color="auto"/>
      </w:divBdr>
    </w:div>
    <w:div w:id="2091584340">
      <w:bodyDiv w:val="1"/>
      <w:marLeft w:val="0"/>
      <w:marRight w:val="0"/>
      <w:marTop w:val="0"/>
      <w:marBottom w:val="0"/>
      <w:divBdr>
        <w:top w:val="none" w:sz="0" w:space="0" w:color="auto"/>
        <w:left w:val="none" w:sz="0" w:space="0" w:color="auto"/>
        <w:bottom w:val="none" w:sz="0" w:space="0" w:color="auto"/>
        <w:right w:val="none" w:sz="0" w:space="0" w:color="auto"/>
      </w:divBdr>
    </w:div>
    <w:div w:id="212804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FFD34-4F1E-478F-AD7A-B19ACD39D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89ACFAAF.dotm</Template>
  <TotalTime>62</TotalTime>
  <Pages>5</Pages>
  <Words>1916</Words>
  <Characters>10539</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
    </vt:vector>
  </TitlesOfParts>
  <Company>Gemeente Almere</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Eshuis JA (Jurgen)</dc:creator>
  <cp:lastModifiedBy>Ruiter I de (Ilma)</cp:lastModifiedBy>
  <cp:revision>16</cp:revision>
  <cp:lastPrinted>2019-11-12T11:49:00Z</cp:lastPrinted>
  <dcterms:created xsi:type="dcterms:W3CDTF">2019-11-12T11:48:00Z</dcterms:created>
  <dcterms:modified xsi:type="dcterms:W3CDTF">2019-11-28T12:29:00Z</dcterms:modified>
</cp:coreProperties>
</file>