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5869" w:rsidRDefault="000862DC" w:rsidP="001C5869">
      <w:pPr>
        <w:ind w:right="272"/>
      </w:pPr>
      <w:bookmarkStart w:id="0" w:name="Organisatie"/>
      <w:bookmarkStart w:id="1" w:name="Tav"/>
      <w:bookmarkStart w:id="2" w:name="Adres"/>
      <w:bookmarkStart w:id="3" w:name="Postcode"/>
      <w:bookmarkStart w:id="4" w:name="Plaats"/>
      <w:bookmarkEnd w:id="0"/>
      <w:bookmarkEnd w:id="1"/>
      <w:bookmarkEnd w:id="2"/>
      <w:bookmarkEnd w:id="3"/>
      <w:bookmarkEnd w:id="4"/>
      <w:r w:rsidRPr="000862DC">
        <w:rPr>
          <w:noProof/>
        </w:rPr>
        <mc:AlternateContent>
          <mc:Choice Requires="wps">
            <w:drawing>
              <wp:anchor distT="0" distB="0" distL="114300" distR="114300" simplePos="0" relativeHeight="251659264" behindDoc="0" locked="1" layoutInCell="0" allowOverlap="1" wp14:anchorId="752D68A6" wp14:editId="6A14A249">
                <wp:simplePos x="0" y="0"/>
                <wp:positionH relativeFrom="page">
                  <wp:posOffset>5843270</wp:posOffset>
                </wp:positionH>
                <wp:positionV relativeFrom="page">
                  <wp:posOffset>345440</wp:posOffset>
                </wp:positionV>
                <wp:extent cx="1524000" cy="8992870"/>
                <wp:effectExtent l="0" t="0" r="0" b="0"/>
                <wp:wrapSquare wrapText="lef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899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70" w:type="dxa"/>
                                <w:right w:w="70" w:type="dxa"/>
                              </w:tblCellMar>
                              <w:tblLook w:val="0000" w:firstRow="0" w:lastRow="0" w:firstColumn="0" w:lastColumn="0" w:noHBand="0" w:noVBand="0"/>
                            </w:tblPr>
                            <w:tblGrid>
                              <w:gridCol w:w="2400"/>
                            </w:tblGrid>
                            <w:tr w:rsidR="000862DC" w:rsidRPr="00677991">
                              <w:trPr>
                                <w:cantSplit/>
                                <w:trHeight w:hRule="exact" w:val="420"/>
                              </w:trPr>
                              <w:tc>
                                <w:tcPr>
                                  <w:tcW w:w="2400" w:type="dxa"/>
                                </w:tcPr>
                                <w:p w:rsidR="000862DC" w:rsidRPr="00677991" w:rsidRDefault="00EF3842" w:rsidP="00CB1E51">
                                  <w:pPr>
                                    <w:spacing w:line="210" w:lineRule="exact"/>
                                    <w:rPr>
                                      <w:rFonts w:ascii="DIN-Regular" w:hAnsi="DIN-Regular"/>
                                      <w:sz w:val="15"/>
                                    </w:rPr>
                                  </w:pPr>
                                  <w:r w:rsidRPr="00EF3842">
                                    <w:rPr>
                                      <w:rFonts w:ascii="DIN-Regular" w:hAnsi="DIN-Regular"/>
                                      <w:sz w:val="15"/>
                                    </w:rPr>
                                    <w:t>Ruimtelijke Ontwikkeling &amp; Mobiliteit</w:t>
                                  </w:r>
                                </w:p>
                              </w:tc>
                            </w:tr>
                            <w:tr w:rsidR="000862DC" w:rsidRPr="00677991">
                              <w:trPr>
                                <w:cantSplit/>
                                <w:trHeight w:hRule="exact" w:val="210"/>
                              </w:trPr>
                              <w:tc>
                                <w:tcPr>
                                  <w:tcW w:w="2400" w:type="dxa"/>
                                </w:tcPr>
                                <w:p w:rsidR="000862DC" w:rsidRPr="00051791" w:rsidRDefault="00DB4D9D">
                                  <w:pPr>
                                    <w:spacing w:line="210" w:lineRule="exact"/>
                                    <w:ind w:right="-46"/>
                                    <w:rPr>
                                      <w:rFonts w:ascii="DIN-Regular" w:hAnsi="DIN-Regular"/>
                                      <w:sz w:val="15"/>
                                    </w:rPr>
                                  </w:pPr>
                                  <w:r w:rsidRPr="00051791">
                                    <w:rPr>
                                      <w:rFonts w:ascii="DIN-Regular" w:hAnsi="DIN-Regular"/>
                                      <w:sz w:val="15"/>
                                    </w:rPr>
                                    <w:t>E</w:t>
                                  </w:r>
                                  <w:r w:rsidR="00051791">
                                    <w:rPr>
                                      <w:rFonts w:ascii="DIN-Regular" w:hAnsi="DIN-Regular"/>
                                      <w:sz w:val="15"/>
                                    </w:rPr>
                                    <w:t>.</w:t>
                                  </w:r>
                                  <w:r w:rsidRPr="00051791">
                                    <w:rPr>
                                      <w:rFonts w:ascii="DIN-Regular" w:hAnsi="DIN-Regular"/>
                                      <w:sz w:val="15"/>
                                    </w:rPr>
                                    <w:t>W</w:t>
                                  </w:r>
                                  <w:r w:rsidR="00051791">
                                    <w:rPr>
                                      <w:rFonts w:ascii="DIN-Regular" w:hAnsi="DIN-Regular"/>
                                      <w:sz w:val="15"/>
                                    </w:rPr>
                                    <w:t>.</w:t>
                                  </w:r>
                                  <w:r w:rsidRPr="00051791">
                                    <w:rPr>
                                      <w:rFonts w:ascii="DIN-Regular" w:hAnsi="DIN-Regular"/>
                                      <w:sz w:val="15"/>
                                    </w:rPr>
                                    <w:t xml:space="preserve"> Lindeijer</w:t>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93542" w:rsidRPr="00677991" w:rsidRDefault="00093542">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rsidP="00DB4D9D">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bookmarkStart w:id="5" w:name="Lokatie"/>
                            <w:bookmarkEnd w:id="5"/>
                            <w:tr w:rsidR="000862DC" w:rsidRPr="001C5869">
                              <w:trPr>
                                <w:cantSplit/>
                                <w:trHeight w:hRule="exact" w:val="2080"/>
                              </w:trPr>
                              <w:tc>
                                <w:tcPr>
                                  <w:tcW w:w="2400" w:type="dxa"/>
                                </w:tcPr>
                                <w:p w:rsidR="00CB1E51" w:rsidRDefault="000862DC">
                                  <w:pPr>
                                    <w:spacing w:line="210" w:lineRule="exact"/>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"Lokatie" </w:instrText>
                                  </w:r>
                                  <w:r w:rsidRPr="00677991">
                                    <w:rPr>
                                      <w:rFonts w:ascii="DIN-Regular" w:hAnsi="DIN-Regular"/>
                                      <w:sz w:val="15"/>
                                    </w:rPr>
                                    <w:fldChar w:fldCharType="separate"/>
                                  </w:r>
                                  <w:r w:rsidR="00CB1E51">
                                    <w:rPr>
                                      <w:rFonts w:ascii="DIN-Regular" w:hAnsi="DIN-Regular"/>
                                      <w:sz w:val="15"/>
                                    </w:rPr>
                                    <w:t>Stadhuisplein 1</w:t>
                                  </w:r>
                                </w:p>
                                <w:p w:rsidR="00CB1E51" w:rsidRDefault="00CB1E51">
                                  <w:pPr>
                                    <w:spacing w:line="210" w:lineRule="exact"/>
                                    <w:rPr>
                                      <w:rFonts w:ascii="DIN-Regular" w:hAnsi="DIN-Regular"/>
                                      <w:sz w:val="15"/>
                                    </w:rPr>
                                  </w:pPr>
                                  <w:r>
                                    <w:rPr>
                                      <w:rFonts w:ascii="DIN-Regular" w:hAnsi="DIN-Regular"/>
                                      <w:sz w:val="15"/>
                                    </w:rPr>
                                    <w:t>Postbus 200</w:t>
                                  </w:r>
                                </w:p>
                                <w:p w:rsidR="000862DC" w:rsidRPr="00677991" w:rsidRDefault="00CB1E51">
                                  <w:pPr>
                                    <w:spacing w:line="210" w:lineRule="exact"/>
                                    <w:rPr>
                                      <w:rFonts w:ascii="DIN-Regular" w:hAnsi="DIN-Regular"/>
                                      <w:sz w:val="15"/>
                                    </w:rPr>
                                  </w:pPr>
                                  <w:r>
                                    <w:rPr>
                                      <w:rFonts w:ascii="DIN-Regular" w:hAnsi="DIN-Regular"/>
                                      <w:sz w:val="15"/>
                                    </w:rPr>
                                    <w:t>1300 AE Almere</w:t>
                                  </w:r>
                                  <w:r w:rsidR="000862DC" w:rsidRPr="00677991">
                                    <w:rPr>
                                      <w:rFonts w:ascii="DIN-Regular" w:hAnsi="DIN-Regular"/>
                                      <w:sz w:val="15"/>
                                    </w:rPr>
                                    <w:fldChar w:fldCharType="end"/>
                                  </w:r>
                                </w:p>
                                <w:p w:rsidR="00CB1E51" w:rsidRDefault="000862DC">
                                  <w:pPr>
                                    <w:spacing w:line="210" w:lineRule="exact"/>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"LokatieTelnr" </w:instrText>
                                  </w:r>
                                  <w:r w:rsidRPr="00677991">
                                    <w:rPr>
                                      <w:rFonts w:ascii="DIN-Regular" w:hAnsi="DIN-Regular"/>
                                      <w:sz w:val="15"/>
                                    </w:rPr>
                                    <w:fldChar w:fldCharType="separate"/>
                                  </w:r>
                                  <w:r w:rsidR="00CB1E51">
                                    <w:rPr>
                                      <w:rFonts w:ascii="DIN-Regular" w:hAnsi="DIN-Regular"/>
                                      <w:sz w:val="15"/>
                                    </w:rPr>
                                    <w:t>Telefoon  14 036</w:t>
                                  </w:r>
                                </w:p>
                                <w:p w:rsidR="00CB1E51" w:rsidRPr="00BC6AEA" w:rsidRDefault="00CB1E51">
                                  <w:pPr>
                                    <w:spacing w:line="210" w:lineRule="exact"/>
                                    <w:rPr>
                                      <w:rFonts w:ascii="DIN-Regular" w:hAnsi="DIN-Regular"/>
                                      <w:sz w:val="15"/>
                                    </w:rPr>
                                  </w:pPr>
                                </w:p>
                                <w:p w:rsidR="00CB1E51" w:rsidRPr="00BB1789" w:rsidRDefault="00BB3353">
                                  <w:pPr>
                                    <w:spacing w:line="210" w:lineRule="exact"/>
                                    <w:rPr>
                                      <w:rFonts w:ascii="DIN-Regular" w:hAnsi="DIN-Regular"/>
                                      <w:sz w:val="15"/>
                                      <w:lang w:val="de-DE"/>
                                    </w:rPr>
                                  </w:pPr>
                                  <w:r>
                                    <w:rPr>
                                      <w:rFonts w:ascii="DIN-Regular" w:hAnsi="DIN-Regular"/>
                                      <w:sz w:val="15"/>
                                      <w:lang w:val="de-DE"/>
                                    </w:rPr>
                                    <w:t>E-mail info</w:t>
                                  </w:r>
                                  <w:r w:rsidR="00CB1E51" w:rsidRPr="00BB1789">
                                    <w:rPr>
                                      <w:rFonts w:ascii="DIN-Regular" w:hAnsi="DIN-Regular"/>
                                      <w:sz w:val="15"/>
                                      <w:lang w:val="de-DE"/>
                                    </w:rPr>
                                    <w:t>@almere.nl</w:t>
                                  </w:r>
                                </w:p>
                                <w:p w:rsidR="000862DC" w:rsidRPr="00BB1789" w:rsidRDefault="00CB1E51">
                                  <w:pPr>
                                    <w:spacing w:line="210" w:lineRule="exact"/>
                                    <w:rPr>
                                      <w:rFonts w:ascii="DIN-Regular" w:hAnsi="DIN-Regular"/>
                                      <w:sz w:val="15"/>
                                      <w:lang w:val="de-DE"/>
                                    </w:rPr>
                                  </w:pPr>
                                  <w:r w:rsidRPr="00BB1789">
                                    <w:rPr>
                                      <w:rFonts w:ascii="DIN-Regular" w:hAnsi="DIN-Regular"/>
                                      <w:sz w:val="15"/>
                                      <w:lang w:val="de-DE"/>
                                    </w:rPr>
                                    <w:t>www.almere.nl</w:t>
                                  </w:r>
                                  <w:r w:rsidR="000862DC" w:rsidRPr="00677991">
                                    <w:rPr>
                                      <w:rFonts w:ascii="DIN-Regular" w:hAnsi="DIN-Regular"/>
                                      <w:sz w:val="15"/>
                                    </w:rPr>
                                    <w:fldChar w:fldCharType="end"/>
                                  </w:r>
                                </w:p>
                                <w:p w:rsidR="000862DC" w:rsidRPr="00BB1789" w:rsidRDefault="000862DC">
                                  <w:pPr>
                                    <w:spacing w:line="210" w:lineRule="exact"/>
                                    <w:ind w:right="-46"/>
                                    <w:rPr>
                                      <w:rFonts w:ascii="DIN-Regular" w:hAnsi="DIN-Regular"/>
                                      <w:sz w:val="15"/>
                                      <w:lang w:val="de-DE"/>
                                    </w:rPr>
                                  </w:pPr>
                                </w:p>
                                <w:p w:rsidR="000862DC" w:rsidRPr="00BB1789" w:rsidRDefault="000862DC">
                                  <w:pPr>
                                    <w:spacing w:line="210" w:lineRule="exact"/>
                                    <w:rPr>
                                      <w:rFonts w:ascii="DIN-Regular" w:hAnsi="DIN-Regular"/>
                                      <w:sz w:val="15"/>
                                      <w:lang w:val="de-DE"/>
                                    </w:rPr>
                                  </w:pPr>
                                </w:p>
                              </w:tc>
                            </w:tr>
                            <w:tr w:rsidR="000862DC" w:rsidRPr="001C5869">
                              <w:trPr>
                                <w:cantSplit/>
                                <w:trHeight w:hRule="exact" w:val="1968"/>
                              </w:trPr>
                              <w:tc>
                                <w:tcPr>
                                  <w:tcW w:w="2400" w:type="dxa"/>
                                </w:tcPr>
                                <w:p w:rsidR="000862DC" w:rsidRPr="00BB1789" w:rsidRDefault="000862DC">
                                  <w:pPr>
                                    <w:spacing w:line="210" w:lineRule="exact"/>
                                    <w:rPr>
                                      <w:rFonts w:ascii="DIN-Regular" w:hAnsi="DIN-Regular"/>
                                      <w:sz w:val="15"/>
                                      <w:lang w:val="de-DE"/>
                                    </w:rPr>
                                  </w:pP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t>Datum</w:t>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CB1E51" w:rsidRDefault="00BF11A0" w:rsidP="00CB1E51">
                                  <w:pPr>
                                    <w:spacing w:line="210" w:lineRule="exact"/>
                                    <w:ind w:right="-46"/>
                                    <w:rPr>
                                      <w:rFonts w:ascii="DIN-Regular" w:hAnsi="DIN-Regular"/>
                                      <w:sz w:val="15"/>
                                    </w:rPr>
                                  </w:pPr>
                                  <w:r>
                                    <w:rPr>
                                      <w:rFonts w:ascii="DIN-Regular" w:hAnsi="DIN-Regular"/>
                                      <w:sz w:val="15"/>
                                    </w:rPr>
                                    <w:t>3 dec</w:t>
                                  </w:r>
                                  <w:r w:rsidR="004E1D9B">
                                    <w:rPr>
                                      <w:rFonts w:ascii="DIN-Regular" w:hAnsi="DIN-Regular"/>
                                      <w:sz w:val="15"/>
                                    </w:rPr>
                                    <w:t>ember</w:t>
                                  </w:r>
                                  <w:r w:rsidR="00A73D15">
                                    <w:rPr>
                                      <w:rFonts w:ascii="DIN-Regular" w:hAnsi="DIN-Regular"/>
                                      <w:sz w:val="15"/>
                                    </w:rPr>
                                    <w:t xml:space="preserve"> 2019</w:t>
                                  </w: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t>Uw brief van/kenmerk</w:t>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"UwKenmerk" </w:instrText>
                                  </w:r>
                                  <w:r w:rsidRPr="00677991">
                                    <w:rPr>
                                      <w:rFonts w:ascii="DIN-Regular" w:hAnsi="DIN-Regular"/>
                                      <w:sz w:val="15"/>
                                    </w:rPr>
                                    <w:fldChar w:fldCharType="separate"/>
                                  </w:r>
                                  <w:r w:rsidR="00CB1E51">
                                    <w:rPr>
                                      <w:rFonts w:ascii="DIN-Regular" w:hAnsi="DIN-Regular"/>
                                      <w:sz w:val="15"/>
                                    </w:rPr>
                                    <w:t xml:space="preserve"> </w:t>
                                  </w:r>
                                  <w:r w:rsidRPr="00677991">
                                    <w:rPr>
                                      <w:rFonts w:ascii="DIN-Regular" w:hAnsi="DIN-Regular"/>
                                      <w:sz w:val="15"/>
                                    </w:rPr>
                                    <w:fldChar w:fldCharType="end"/>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r w:rsidRPr="00677991">
                                    <w:rPr>
                                      <w:rFonts w:ascii="DIN-Regular" w:hAnsi="DIN-Regular"/>
                                      <w:sz w:val="15"/>
                                    </w:rPr>
                                    <w:t>Ons kenmerk</w:t>
                                  </w: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r w:rsidRPr="00677991">
                                    <w:rPr>
                                      <w:rFonts w:ascii="DIN-Regular" w:hAnsi="DIN-Regular"/>
                                      <w:sz w:val="15"/>
                                    </w:rPr>
                                    <w:t>Bijlage(n)</w:t>
                                  </w: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"Bijlage" </w:instrText>
                                  </w:r>
                                  <w:r w:rsidRPr="00677991">
                                    <w:rPr>
                                      <w:rFonts w:ascii="DIN-Regular" w:hAnsi="DIN-Regular"/>
                                      <w:sz w:val="15"/>
                                    </w:rPr>
                                    <w:fldChar w:fldCharType="separate"/>
                                  </w:r>
                                  <w:r w:rsidR="00CB1E51">
                                    <w:rPr>
                                      <w:rFonts w:ascii="DIN-Regular" w:hAnsi="DIN-Regular"/>
                                      <w:sz w:val="15"/>
                                    </w:rPr>
                                    <w:t xml:space="preserve"> </w:t>
                                  </w:r>
                                  <w:r w:rsidRPr="00677991">
                                    <w:rPr>
                                      <w:rFonts w:ascii="DIN-Regular" w:hAnsi="DIN-Regular"/>
                                      <w:sz w:val="15"/>
                                    </w:rPr>
                                    <w:fldChar w:fldCharType="end"/>
                                  </w:r>
                                </w:p>
                              </w:tc>
                            </w:tr>
                          </w:tbl>
                          <w:p w:rsidR="000862DC" w:rsidRPr="00677991" w:rsidRDefault="000862DC" w:rsidP="000862DC">
                            <w:pPr>
                              <w:spacing w:line="210" w:lineRule="exact"/>
                              <w:ind w:right="-46"/>
                              <w:rPr>
                                <w:rFonts w:ascii="DIN-Regular" w:hAnsi="DIN-Regular"/>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b/>
                                <w:i/>
                              </w:rPr>
                            </w:pPr>
                          </w:p>
                          <w:p w:rsidR="000862DC" w:rsidRPr="00677991" w:rsidRDefault="000862DC" w:rsidP="000862DC">
                            <w:pPr>
                              <w:spacing w:line="210" w:lineRule="exact"/>
                              <w:ind w:right="-46"/>
                              <w:rPr>
                                <w:rFonts w:ascii="DIN-Regular" w:hAnsi="DIN-Regular"/>
                                <w:b/>
                                <w:i/>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rPr>
                                <w:rFonts w:ascii="DIN-Regular" w:hAnsi="DIN-Regular"/>
                              </w:rPr>
                            </w:pPr>
                          </w:p>
                          <w:p w:rsidR="000862DC" w:rsidRPr="00677991" w:rsidRDefault="000862DC" w:rsidP="000862DC">
                            <w:pPr>
                              <w:rPr>
                                <w:rFonts w:ascii="DIN-Regular" w:hAnsi="DIN-Regula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D68A6" id="_x0000_t202" coordsize="21600,21600" o:spt="202" path="m,l,21600r21600,l21600,xe">
                <v:stroke joinstyle="miter"/>
                <v:path gradientshapeok="t" o:connecttype="rect"/>
              </v:shapetype>
              <v:shape id="Text Box 2" o:spid="_x0000_s1026" type="#_x0000_t202" style="position:absolute;margin-left:460.1pt;margin-top:27.2pt;width:120pt;height:708.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" o:allowincell="f" stroked="f">
                <v:textbox inset="0,0,0,0">
                  <w:txbxContent>
                    <w:tbl>
                      <w:tblPr>
                        <w:tblW w:w="0" w:type="auto"/>
                        <w:tblLayout w:type="fixed"/>
                        <w:tblCellMar>
                          <w:left w:w="70" w:type="dxa"/>
                          <w:right w:w="70" w:type="dxa"/>
                        </w:tblCellMar>
                        <w:tblLook w:val="0000" w:firstRow="0" w:lastRow="0" w:firstColumn="0" w:lastColumn="0" w:noHBand="0" w:noVBand="0"/>
                      </w:tblPr>
                      <w:tblGrid>
                        <w:gridCol w:w="2400"/>
                      </w:tblGrid>
                      <w:tr w:rsidR="000862DC" w:rsidRPr="00677991">
                        <w:trPr>
                          <w:cantSplit/>
                          <w:trHeight w:hRule="exact" w:val="420"/>
                        </w:trPr>
                        <w:tc>
                          <w:tcPr>
                            <w:tcW w:w="2400" w:type="dxa"/>
                          </w:tcPr>
                          <w:p w:rsidR="000862DC" w:rsidRPr="00677991" w:rsidRDefault="00EF3842" w:rsidP="00CB1E51">
                            <w:pPr>
                              <w:spacing w:line="210" w:lineRule="exact"/>
                              <w:rPr>
                                <w:rFonts w:ascii="DIN-Regular" w:hAnsi="DIN-Regular"/>
                                <w:sz w:val="15"/>
                              </w:rPr>
                            </w:pPr>
                            <w:r w:rsidRPr="00EF3842">
                              <w:rPr>
                                <w:rFonts w:ascii="DIN-Regular" w:hAnsi="DIN-Regular"/>
                                <w:sz w:val="15"/>
                              </w:rPr>
                              <w:t>Ruimtelijke Ontwikkeling &amp; Mobiliteit</w:t>
                            </w:r>
                          </w:p>
                        </w:tc>
                      </w:tr>
                      <w:tr w:rsidR="000862DC" w:rsidRPr="00677991">
                        <w:trPr>
                          <w:cantSplit/>
                          <w:trHeight w:hRule="exact" w:val="210"/>
                        </w:trPr>
                        <w:tc>
                          <w:tcPr>
                            <w:tcW w:w="2400" w:type="dxa"/>
                          </w:tcPr>
                          <w:p w:rsidR="000862DC" w:rsidRPr="00051791" w:rsidRDefault="00DB4D9D">
                            <w:pPr>
                              <w:spacing w:line="210" w:lineRule="exact"/>
                              <w:ind w:right="-46"/>
                              <w:rPr>
                                <w:rFonts w:ascii="DIN-Regular" w:hAnsi="DIN-Regular"/>
                                <w:sz w:val="15"/>
                              </w:rPr>
                            </w:pPr>
                            <w:r w:rsidRPr="00051791">
                              <w:rPr>
                                <w:rFonts w:ascii="DIN-Regular" w:hAnsi="DIN-Regular"/>
                                <w:sz w:val="15"/>
                              </w:rPr>
                              <w:t>E</w:t>
                            </w:r>
                            <w:r w:rsidR="00051791">
                              <w:rPr>
                                <w:rFonts w:ascii="DIN-Regular" w:hAnsi="DIN-Regular"/>
                                <w:sz w:val="15"/>
                              </w:rPr>
                              <w:t>.</w:t>
                            </w:r>
                            <w:r w:rsidRPr="00051791">
                              <w:rPr>
                                <w:rFonts w:ascii="DIN-Regular" w:hAnsi="DIN-Regular"/>
                                <w:sz w:val="15"/>
                              </w:rPr>
                              <w:t>W</w:t>
                            </w:r>
                            <w:r w:rsidR="00051791">
                              <w:rPr>
                                <w:rFonts w:ascii="DIN-Regular" w:hAnsi="DIN-Regular"/>
                                <w:sz w:val="15"/>
                              </w:rPr>
                              <w:t>.</w:t>
                            </w:r>
                            <w:r w:rsidRPr="00051791">
                              <w:rPr>
                                <w:rFonts w:ascii="DIN-Regular" w:hAnsi="DIN-Regular"/>
                                <w:sz w:val="15"/>
                              </w:rPr>
                              <w:t xml:space="preserve"> Lindeijer</w:t>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93542" w:rsidRPr="00677991" w:rsidRDefault="00093542">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rsidP="00DB4D9D">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bookmarkStart w:id="6" w:name="Lokatie"/>
                      <w:bookmarkEnd w:id="6"/>
                      <w:tr w:rsidR="000862DC" w:rsidRPr="001C5869">
                        <w:trPr>
                          <w:cantSplit/>
                          <w:trHeight w:hRule="exact" w:val="2080"/>
                        </w:trPr>
                        <w:tc>
                          <w:tcPr>
                            <w:tcW w:w="2400" w:type="dxa"/>
                          </w:tcPr>
                          <w:p w:rsidR="00CB1E51" w:rsidRDefault="000862DC">
                            <w:pPr>
                              <w:spacing w:line="210" w:lineRule="exact"/>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"Lokatie" </w:instrText>
                            </w:r>
                            <w:r w:rsidRPr="00677991">
                              <w:rPr>
                                <w:rFonts w:ascii="DIN-Regular" w:hAnsi="DIN-Regular"/>
                                <w:sz w:val="15"/>
                              </w:rPr>
                              <w:fldChar w:fldCharType="separate"/>
                            </w:r>
                            <w:r w:rsidR="00CB1E51">
                              <w:rPr>
                                <w:rFonts w:ascii="DIN-Regular" w:hAnsi="DIN-Regular"/>
                                <w:sz w:val="15"/>
                              </w:rPr>
                              <w:t>Stadhuisplein 1</w:t>
                            </w:r>
                          </w:p>
                          <w:p w:rsidR="00CB1E51" w:rsidRDefault="00CB1E51">
                            <w:pPr>
                              <w:spacing w:line="210" w:lineRule="exact"/>
                              <w:rPr>
                                <w:rFonts w:ascii="DIN-Regular" w:hAnsi="DIN-Regular"/>
                                <w:sz w:val="15"/>
                              </w:rPr>
                            </w:pPr>
                            <w:r>
                              <w:rPr>
                                <w:rFonts w:ascii="DIN-Regular" w:hAnsi="DIN-Regular"/>
                                <w:sz w:val="15"/>
                              </w:rPr>
                              <w:t>Postbus 200</w:t>
                            </w:r>
                          </w:p>
                          <w:p w:rsidR="000862DC" w:rsidRPr="00677991" w:rsidRDefault="00CB1E51">
                            <w:pPr>
                              <w:spacing w:line="210" w:lineRule="exact"/>
                              <w:rPr>
                                <w:rFonts w:ascii="DIN-Regular" w:hAnsi="DIN-Regular"/>
                                <w:sz w:val="15"/>
                              </w:rPr>
                            </w:pPr>
                            <w:r>
                              <w:rPr>
                                <w:rFonts w:ascii="DIN-Regular" w:hAnsi="DIN-Regular"/>
                                <w:sz w:val="15"/>
                              </w:rPr>
                              <w:t>1300 AE Almere</w:t>
                            </w:r>
                            <w:r w:rsidR="000862DC" w:rsidRPr="00677991">
                              <w:rPr>
                                <w:rFonts w:ascii="DIN-Regular" w:hAnsi="DIN-Regular"/>
                                <w:sz w:val="15"/>
                              </w:rPr>
                              <w:fldChar w:fldCharType="end"/>
                            </w:r>
                          </w:p>
                          <w:p w:rsidR="00CB1E51" w:rsidRDefault="000862DC">
                            <w:pPr>
                              <w:spacing w:line="210" w:lineRule="exact"/>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"LokatieTelnr" </w:instrText>
                            </w:r>
                            <w:r w:rsidRPr="00677991">
                              <w:rPr>
                                <w:rFonts w:ascii="DIN-Regular" w:hAnsi="DIN-Regular"/>
                                <w:sz w:val="15"/>
                              </w:rPr>
                              <w:fldChar w:fldCharType="separate"/>
                            </w:r>
                            <w:r w:rsidR="00CB1E51">
                              <w:rPr>
                                <w:rFonts w:ascii="DIN-Regular" w:hAnsi="DIN-Regular"/>
                                <w:sz w:val="15"/>
                              </w:rPr>
                              <w:t>Telefoon  14 036</w:t>
                            </w:r>
                          </w:p>
                          <w:p w:rsidR="00CB1E51" w:rsidRPr="00BC6AEA" w:rsidRDefault="00CB1E51">
                            <w:pPr>
                              <w:spacing w:line="210" w:lineRule="exact"/>
                              <w:rPr>
                                <w:rFonts w:ascii="DIN-Regular" w:hAnsi="DIN-Regular"/>
                                <w:sz w:val="15"/>
                              </w:rPr>
                            </w:pPr>
                          </w:p>
                          <w:p w:rsidR="00CB1E51" w:rsidRPr="00BB1789" w:rsidRDefault="00BB3353">
                            <w:pPr>
                              <w:spacing w:line="210" w:lineRule="exact"/>
                              <w:rPr>
                                <w:rFonts w:ascii="DIN-Regular" w:hAnsi="DIN-Regular"/>
                                <w:sz w:val="15"/>
                                <w:lang w:val="de-DE"/>
                              </w:rPr>
                            </w:pPr>
                            <w:r>
                              <w:rPr>
                                <w:rFonts w:ascii="DIN-Regular" w:hAnsi="DIN-Regular"/>
                                <w:sz w:val="15"/>
                                <w:lang w:val="de-DE"/>
                              </w:rPr>
                              <w:t>E-mail info</w:t>
                            </w:r>
                            <w:r w:rsidR="00CB1E51" w:rsidRPr="00BB1789">
                              <w:rPr>
                                <w:rFonts w:ascii="DIN-Regular" w:hAnsi="DIN-Regular"/>
                                <w:sz w:val="15"/>
                                <w:lang w:val="de-DE"/>
                              </w:rPr>
                              <w:t>@almere.nl</w:t>
                            </w:r>
                          </w:p>
                          <w:p w:rsidR="000862DC" w:rsidRPr="00BB1789" w:rsidRDefault="00CB1E51">
                            <w:pPr>
                              <w:spacing w:line="210" w:lineRule="exact"/>
                              <w:rPr>
                                <w:rFonts w:ascii="DIN-Regular" w:hAnsi="DIN-Regular"/>
                                <w:sz w:val="15"/>
                                <w:lang w:val="de-DE"/>
                              </w:rPr>
                            </w:pPr>
                            <w:r w:rsidRPr="00BB1789">
                              <w:rPr>
                                <w:rFonts w:ascii="DIN-Regular" w:hAnsi="DIN-Regular"/>
                                <w:sz w:val="15"/>
                                <w:lang w:val="de-DE"/>
                              </w:rPr>
                              <w:t>www.almere.nl</w:t>
                            </w:r>
                            <w:r w:rsidR="000862DC" w:rsidRPr="00677991">
                              <w:rPr>
                                <w:rFonts w:ascii="DIN-Regular" w:hAnsi="DIN-Regular"/>
                                <w:sz w:val="15"/>
                              </w:rPr>
                              <w:fldChar w:fldCharType="end"/>
                            </w:r>
                          </w:p>
                          <w:p w:rsidR="000862DC" w:rsidRPr="00BB1789" w:rsidRDefault="000862DC">
                            <w:pPr>
                              <w:spacing w:line="210" w:lineRule="exact"/>
                              <w:ind w:right="-46"/>
                              <w:rPr>
                                <w:rFonts w:ascii="DIN-Regular" w:hAnsi="DIN-Regular"/>
                                <w:sz w:val="15"/>
                                <w:lang w:val="de-DE"/>
                              </w:rPr>
                            </w:pPr>
                          </w:p>
                          <w:p w:rsidR="000862DC" w:rsidRPr="00BB1789" w:rsidRDefault="000862DC">
                            <w:pPr>
                              <w:spacing w:line="210" w:lineRule="exact"/>
                              <w:rPr>
                                <w:rFonts w:ascii="DIN-Regular" w:hAnsi="DIN-Regular"/>
                                <w:sz w:val="15"/>
                                <w:lang w:val="de-DE"/>
                              </w:rPr>
                            </w:pPr>
                          </w:p>
                        </w:tc>
                      </w:tr>
                      <w:tr w:rsidR="000862DC" w:rsidRPr="001C5869">
                        <w:trPr>
                          <w:cantSplit/>
                          <w:trHeight w:hRule="exact" w:val="1968"/>
                        </w:trPr>
                        <w:tc>
                          <w:tcPr>
                            <w:tcW w:w="2400" w:type="dxa"/>
                          </w:tcPr>
                          <w:p w:rsidR="000862DC" w:rsidRPr="00BB1789" w:rsidRDefault="000862DC">
                            <w:pPr>
                              <w:spacing w:line="210" w:lineRule="exact"/>
                              <w:rPr>
                                <w:rFonts w:ascii="DIN-Regular" w:hAnsi="DIN-Regular"/>
                                <w:sz w:val="15"/>
                                <w:lang w:val="de-DE"/>
                              </w:rPr>
                            </w:pP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t>Datum</w:t>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CB1E51" w:rsidRDefault="00BF11A0" w:rsidP="00CB1E51">
                            <w:pPr>
                              <w:spacing w:line="210" w:lineRule="exact"/>
                              <w:ind w:right="-46"/>
                              <w:rPr>
                                <w:rFonts w:ascii="DIN-Regular" w:hAnsi="DIN-Regular"/>
                                <w:sz w:val="15"/>
                              </w:rPr>
                            </w:pPr>
                            <w:r>
                              <w:rPr>
                                <w:rFonts w:ascii="DIN-Regular" w:hAnsi="DIN-Regular"/>
                                <w:sz w:val="15"/>
                              </w:rPr>
                              <w:t>3 dec</w:t>
                            </w:r>
                            <w:r w:rsidR="004E1D9B">
                              <w:rPr>
                                <w:rFonts w:ascii="DIN-Regular" w:hAnsi="DIN-Regular"/>
                                <w:sz w:val="15"/>
                              </w:rPr>
                              <w:t>ember</w:t>
                            </w:r>
                            <w:r w:rsidR="00A73D15">
                              <w:rPr>
                                <w:rFonts w:ascii="DIN-Regular" w:hAnsi="DIN-Regular"/>
                                <w:sz w:val="15"/>
                              </w:rPr>
                              <w:t xml:space="preserve"> 2019</w:t>
                            </w: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t>Uw brief van/kenmerk</w:t>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"UwKenmerk" </w:instrText>
                            </w:r>
                            <w:r w:rsidRPr="00677991">
                              <w:rPr>
                                <w:rFonts w:ascii="DIN-Regular" w:hAnsi="DIN-Regular"/>
                                <w:sz w:val="15"/>
                              </w:rPr>
                              <w:fldChar w:fldCharType="separate"/>
                            </w:r>
                            <w:r w:rsidR="00CB1E51">
                              <w:rPr>
                                <w:rFonts w:ascii="DIN-Regular" w:hAnsi="DIN-Regular"/>
                                <w:sz w:val="15"/>
                              </w:rPr>
                              <w:t xml:space="preserve"> </w:t>
                            </w:r>
                            <w:r w:rsidRPr="00677991">
                              <w:rPr>
                                <w:rFonts w:ascii="DIN-Regular" w:hAnsi="DIN-Regular"/>
                                <w:sz w:val="15"/>
                              </w:rPr>
                              <w:fldChar w:fldCharType="end"/>
                            </w:r>
                          </w:p>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r w:rsidRPr="00677991">
                              <w:rPr>
                                <w:rFonts w:ascii="DIN-Regular" w:hAnsi="DIN-Regular"/>
                                <w:sz w:val="15"/>
                              </w:rPr>
                              <w:t>Ons kenmerk</w:t>
                            </w: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p>
                        </w:tc>
                      </w:tr>
                      <w:tr w:rsidR="000862DC" w:rsidRPr="00677991">
                        <w:trPr>
                          <w:cantSplit/>
                          <w:trHeight w:hRule="exact" w:val="210"/>
                        </w:trPr>
                        <w:tc>
                          <w:tcPr>
                            <w:tcW w:w="2400" w:type="dxa"/>
                          </w:tcPr>
                          <w:p w:rsidR="000862DC" w:rsidRPr="00677991" w:rsidRDefault="000862DC">
                            <w:pPr>
                              <w:spacing w:line="210" w:lineRule="exact"/>
                              <w:rPr>
                                <w:rFonts w:ascii="DIN-Regular" w:hAnsi="DIN-Regular"/>
                                <w:sz w:val="15"/>
                              </w:rPr>
                            </w:pPr>
                            <w:r w:rsidRPr="00677991">
                              <w:rPr>
                                <w:rFonts w:ascii="DIN-Regular" w:hAnsi="DIN-Regular"/>
                                <w:sz w:val="15"/>
                              </w:rPr>
                              <w:t>Bijlage(n)</w:t>
                            </w:r>
                          </w:p>
                        </w:tc>
                      </w:tr>
                      <w:tr w:rsidR="000862DC" w:rsidRPr="00677991">
                        <w:trPr>
                          <w:cantSplit/>
                          <w:trHeight w:hRule="exact" w:val="210"/>
                        </w:trPr>
                        <w:tc>
                          <w:tcPr>
                            <w:tcW w:w="2400" w:type="dxa"/>
                          </w:tcPr>
                          <w:p w:rsidR="000862DC" w:rsidRPr="00677991" w:rsidRDefault="000862DC">
                            <w:pPr>
                              <w:spacing w:line="210" w:lineRule="exact"/>
                              <w:ind w:right="-46"/>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DOCPROPERTY "Bijlage" </w:instrText>
                            </w:r>
                            <w:r w:rsidRPr="00677991">
                              <w:rPr>
                                <w:rFonts w:ascii="DIN-Regular" w:hAnsi="DIN-Regular"/>
                                <w:sz w:val="15"/>
                              </w:rPr>
                              <w:fldChar w:fldCharType="separate"/>
                            </w:r>
                            <w:r w:rsidR="00CB1E51">
                              <w:rPr>
                                <w:rFonts w:ascii="DIN-Regular" w:hAnsi="DIN-Regular"/>
                                <w:sz w:val="15"/>
                              </w:rPr>
                              <w:t xml:space="preserve"> </w:t>
                            </w:r>
                            <w:r w:rsidRPr="00677991">
                              <w:rPr>
                                <w:rFonts w:ascii="DIN-Regular" w:hAnsi="DIN-Regular"/>
                                <w:sz w:val="15"/>
                              </w:rPr>
                              <w:fldChar w:fldCharType="end"/>
                            </w:r>
                          </w:p>
                        </w:tc>
                      </w:tr>
                    </w:tbl>
                    <w:p w:rsidR="000862DC" w:rsidRPr="00677991" w:rsidRDefault="000862DC" w:rsidP="000862DC">
                      <w:pPr>
                        <w:spacing w:line="210" w:lineRule="exact"/>
                        <w:ind w:right="-46"/>
                        <w:rPr>
                          <w:rFonts w:ascii="DIN-Regular" w:hAnsi="DIN-Regular"/>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b/>
                          <w:i/>
                        </w:rPr>
                      </w:pPr>
                    </w:p>
                    <w:p w:rsidR="000862DC" w:rsidRPr="00677991" w:rsidRDefault="000862DC" w:rsidP="000862DC">
                      <w:pPr>
                        <w:spacing w:line="210" w:lineRule="exact"/>
                        <w:ind w:right="-46"/>
                        <w:rPr>
                          <w:rFonts w:ascii="DIN-Regular" w:hAnsi="DIN-Regular"/>
                          <w:b/>
                          <w:i/>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ind w:right="-46"/>
                        <w:rPr>
                          <w:rFonts w:ascii="DIN-Regular" w:hAnsi="DIN-Regular"/>
                          <w:sz w:val="15"/>
                        </w:rPr>
                      </w:pPr>
                    </w:p>
                    <w:p w:rsidR="000862DC" w:rsidRPr="00677991" w:rsidRDefault="000862DC" w:rsidP="000862DC">
                      <w:pPr>
                        <w:spacing w:line="210" w:lineRule="exact"/>
                        <w:rPr>
                          <w:rFonts w:ascii="DIN-Regular" w:hAnsi="DIN-Regular"/>
                        </w:rPr>
                      </w:pPr>
                    </w:p>
                    <w:p w:rsidR="000862DC" w:rsidRPr="00677991" w:rsidRDefault="000862DC" w:rsidP="000862DC">
                      <w:pPr>
                        <w:rPr>
                          <w:rFonts w:ascii="DIN-Regular" w:hAnsi="DIN-Regular"/>
                        </w:rPr>
                      </w:pPr>
                    </w:p>
                  </w:txbxContent>
                </v:textbox>
                <w10:wrap type="square" side="left" anchorx="page" anchory="page"/>
                <w10:anchorlock/>
              </v:shape>
            </w:pict>
          </mc:Fallback>
        </mc:AlternateContent>
      </w:r>
      <w:r w:rsidRPr="000862DC">
        <w:rPr>
          <w:noProof/>
        </w:rPr>
        <mc:AlternateContent>
          <mc:Choice Requires="wps">
            <w:drawing>
              <wp:anchor distT="0" distB="0" distL="114300" distR="114300" simplePos="0" relativeHeight="251660288" behindDoc="0" locked="1" layoutInCell="1" allowOverlap="1" wp14:anchorId="34A2BFA2" wp14:editId="629E8004">
                <wp:simplePos x="0" y="0"/>
                <wp:positionH relativeFrom="page">
                  <wp:posOffset>5843270</wp:posOffset>
                </wp:positionH>
                <wp:positionV relativeFrom="page">
                  <wp:posOffset>3823970</wp:posOffset>
                </wp:positionV>
                <wp:extent cx="13716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1BCC5" id="Line 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0.1pt,301.1pt" to="568.1pt,30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5y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">
                <w10:wrap anchorx="page" anchory="page"/>
                <w10:anchorlock/>
              </v:line>
            </w:pict>
          </mc:Fallback>
        </mc:AlternateContent>
      </w:r>
      <w:r w:rsidR="001C5869">
        <w:t>Geachte Gedeputeerde Staten,</w:t>
      </w:r>
    </w:p>
    <w:p w:rsidR="001C5869" w:rsidRDefault="001C5869" w:rsidP="001C5869">
      <w:pPr>
        <w:ind w:right="272"/>
      </w:pPr>
    </w:p>
    <w:p w:rsidR="001C5869" w:rsidRDefault="001C5869" w:rsidP="001C5869">
      <w:r>
        <w:t xml:space="preserve">In de Anterieure Overeenkomst (AO) over een nieuw windpark in Almere Pampus is tussen gemeente en initiatiefnemers begin 2018, op verzoek van de provincie Flevoland, in artikel 7.1 opgenomen dat een vraag om uitstel van start exploitatieperiode voorbij 31 december 2020 door de initiatiefnemers door de provincie beantwoord dient te worden. Dit verzoek is door Vattenfall inmiddels ingediend, mede namens burgerinitiatief Almeerse Wind. </w:t>
      </w:r>
    </w:p>
    <w:p w:rsidR="001C5869" w:rsidRDefault="001C5869" w:rsidP="001C5869"/>
    <w:p w:rsidR="001C5869" w:rsidRDefault="001C5869" w:rsidP="001C5869">
      <w:r>
        <w:t>Het college van Ben</w:t>
      </w:r>
      <w:r>
        <w:t>W van gemeente Almere heeft inmiddels besloten om vooralsnog slechts een half jaar uitstel te verlenen. Daarbij is tevens besloten om de afdelingsmanager Stedelijk Beleid te machtigen om indien noodzakelijk per maand nader uitstel te verlenen, tot uiterlijk 31 december 2021. Wij verzoeken u om op basis van dit besluit een half jaar uitstel te verlenen</w:t>
      </w:r>
      <w:bookmarkStart w:id="7" w:name="_GoBack"/>
      <w:bookmarkEnd w:id="7"/>
      <w:r>
        <w:t xml:space="preserve">, inclusief de toestemming voor de gemeente Almere om zelfstandig verder uitstel mogelijk te maken tot maximaal 31 december 2021. </w:t>
      </w:r>
    </w:p>
    <w:p w:rsidR="001C5869" w:rsidRDefault="001C5869" w:rsidP="001C5869"/>
    <w:p w:rsidR="001C5869" w:rsidRPr="00732C9E" w:rsidRDefault="001C5869" w:rsidP="001C5869">
      <w:r w:rsidRPr="00732C9E">
        <w:rPr>
          <w:bCs/>
        </w:rPr>
        <w:t>Hoogachtend,</w:t>
      </w:r>
    </w:p>
    <w:p w:rsidR="001C5869" w:rsidRDefault="001C5869" w:rsidP="001C5869">
      <w:pPr>
        <w:outlineLvl w:val="0"/>
      </w:pPr>
    </w:p>
    <w:p w:rsidR="001C5869" w:rsidRDefault="001C5869" w:rsidP="001C5869">
      <w:pPr>
        <w:outlineLvl w:val="0"/>
      </w:pPr>
      <w:r>
        <w:t>namens burgemeester en wethouders van Almere</w:t>
      </w:r>
    </w:p>
    <w:p w:rsidR="001C5869" w:rsidRDefault="001C5869" w:rsidP="001C5869">
      <w:pPr>
        <w:outlineLvl w:val="0"/>
      </w:pPr>
    </w:p>
    <w:p w:rsidR="001C5869" w:rsidRDefault="001C5869" w:rsidP="001C5869">
      <w:pPr>
        <w:outlineLvl w:val="0"/>
      </w:pPr>
    </w:p>
    <w:p w:rsidR="001C5869" w:rsidRDefault="001C5869" w:rsidP="001C5869">
      <w:pPr>
        <w:outlineLvl w:val="0"/>
      </w:pPr>
    </w:p>
    <w:p w:rsidR="001C5869" w:rsidRDefault="001C5869" w:rsidP="001C5869">
      <w:pPr>
        <w:outlineLvl w:val="0"/>
      </w:pPr>
    </w:p>
    <w:p w:rsidR="001C5869" w:rsidRDefault="001C5869" w:rsidP="001C5869">
      <w:pPr>
        <w:outlineLvl w:val="0"/>
      </w:pPr>
      <w:r>
        <w:t>M.J. Schotman,</w:t>
      </w:r>
    </w:p>
    <w:p w:rsidR="001C5869" w:rsidRDefault="001C5869" w:rsidP="001C5869">
      <w:pPr>
        <w:outlineLvl w:val="0"/>
      </w:pPr>
      <w:r>
        <w:t>Afdelingsmanager Afdeling Stedelijk Beleid</w:t>
      </w:r>
    </w:p>
    <w:p w:rsidR="001C5869" w:rsidRDefault="001C5869" w:rsidP="001C5869">
      <w:r>
        <w:t>Gemeente Almere</w:t>
      </w:r>
    </w:p>
    <w:p w:rsidR="001C5869" w:rsidRDefault="001C5869" w:rsidP="001C5869"/>
    <w:p w:rsidR="001C5869" w:rsidRDefault="001C5869" w:rsidP="001C5869"/>
    <w:p w:rsidR="001C5869" w:rsidRDefault="001C5869" w:rsidP="001C5869"/>
    <w:p w:rsidR="001C5869" w:rsidRDefault="001C5869" w:rsidP="001C5869"/>
    <w:p w:rsidR="001C5869" w:rsidRDefault="001C5869" w:rsidP="001C5869">
      <w:r>
        <w:t xml:space="preserve">Bijlage: collegebesluit exploitatietermijn windpark Pampus. </w:t>
      </w:r>
    </w:p>
    <w:p w:rsidR="00E262A0" w:rsidRDefault="00E262A0" w:rsidP="001C5869">
      <w:pPr>
        <w:pStyle w:val="Geenafstand"/>
      </w:pPr>
    </w:p>
    <w:sectPr w:rsidR="00E262A0" w:rsidSect="00581EC9">
      <w:headerReference w:type="default" r:id="rId8"/>
      <w:headerReference w:type="first" r:id="rId9"/>
      <w:pgSz w:w="11906" w:h="16838" w:code="9"/>
      <w:pgMar w:top="601" w:right="3266" w:bottom="1797" w:left="1281" w:header="522" w:footer="641" w:gutter="0"/>
      <w:paperSrc w:first="4" w:other="4"/>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0D2" w:rsidRDefault="001230D2">
      <w:r>
        <w:separator/>
      </w:r>
    </w:p>
  </w:endnote>
  <w:endnote w:type="continuationSeparator" w:id="0">
    <w:p w:rsidR="001230D2" w:rsidRDefault="0012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antin">
    <w:panose1 w:val="02000000000000000000"/>
    <w:charset w:val="00"/>
    <w:family w:val="auto"/>
    <w:pitch w:val="variable"/>
    <w:sig w:usb0="8000002F" w:usb1="4000000A" w:usb2="00000000" w:usb3="00000000" w:csb0="00000093" w:csb1="00000000"/>
  </w:font>
  <w:font w:name="DIN-Regular">
    <w:panose1 w:val="020B0500000000000000"/>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KIX Barcod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0D2" w:rsidRDefault="001230D2">
      <w:r>
        <w:separator/>
      </w:r>
    </w:p>
  </w:footnote>
  <w:footnote w:type="continuationSeparator" w:id="0">
    <w:p w:rsidR="001230D2" w:rsidRDefault="00123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8E4" w:rsidRDefault="004B7D8C">
    <w:pPr>
      <w:pStyle w:val="Koptekst"/>
      <w:spacing w:line="160" w:lineRule="exact"/>
    </w:pPr>
    <w:r>
      <w:rPr>
        <w:noProof/>
      </w:rPr>
      <mc:AlternateContent>
        <mc:Choice Requires="wps">
          <w:drawing>
            <wp:anchor distT="0" distB="0" distL="114300" distR="114300" simplePos="0" relativeHeight="251656704" behindDoc="0" locked="1" layoutInCell="0" allowOverlap="1" wp14:anchorId="1A892949" wp14:editId="1B019955">
              <wp:simplePos x="0" y="0"/>
              <wp:positionH relativeFrom="page">
                <wp:posOffset>5842000</wp:posOffset>
              </wp:positionH>
              <wp:positionV relativeFrom="page">
                <wp:posOffset>450850</wp:posOffset>
              </wp:positionV>
              <wp:extent cx="1524000" cy="320611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206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70" w:type="dxa"/>
                              <w:right w:w="70" w:type="dxa"/>
                            </w:tblCellMar>
                            <w:tblLook w:val="0000" w:firstRow="0" w:lastRow="0" w:firstColumn="0" w:lastColumn="0" w:noHBand="0" w:noVBand="0"/>
                          </w:tblPr>
                          <w:tblGrid>
                            <w:gridCol w:w="2400"/>
                          </w:tblGrid>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t>Datum</w:t>
                                </w:r>
                              </w:p>
                              <w:p w:rsidR="007F08E4" w:rsidRPr="00677991" w:rsidRDefault="007F08E4">
                                <w:pPr>
                                  <w:spacing w:line="210" w:lineRule="exact"/>
                                  <w:ind w:right="-46"/>
                                  <w:rPr>
                                    <w:rFonts w:ascii="DIN-Regular" w:hAnsi="DIN-Regular"/>
                                    <w:sz w:val="15"/>
                                  </w:rPr>
                                </w:pPr>
                              </w:p>
                            </w:tc>
                          </w:tr>
                          <w:tr w:rsidR="007F08E4" w:rsidRPr="00677991">
                            <w:trPr>
                              <w:trHeight w:hRule="exact" w:val="210"/>
                            </w:trPr>
                            <w:tc>
                              <w:tcPr>
                                <w:tcW w:w="2400" w:type="dxa"/>
                              </w:tcPr>
                              <w:p w:rsidR="007F08E4" w:rsidRPr="00677991" w:rsidRDefault="00081857">
                                <w:pPr>
                                  <w:spacing w:line="210" w:lineRule="exact"/>
                                  <w:ind w:right="-46"/>
                                  <w:rPr>
                                    <w:rFonts w:ascii="DIN-Regular" w:hAnsi="DIN-Regular"/>
                                    <w:sz w:val="15"/>
                                  </w:rPr>
                                </w:pPr>
                                <w:r>
                                  <w:rPr>
                                    <w:rFonts w:ascii="DIN-Regular" w:hAnsi="DIN-Regular"/>
                                    <w:sz w:val="15"/>
                                  </w:rPr>
                                  <w:t>3 dec</w:t>
                                </w:r>
                                <w:r w:rsidR="004E1D9B">
                                  <w:rPr>
                                    <w:rFonts w:ascii="DIN-Regular" w:hAnsi="DIN-Regular"/>
                                    <w:sz w:val="15"/>
                                  </w:rPr>
                                  <w:t>ember</w:t>
                                </w:r>
                                <w:r w:rsidR="00A73D15">
                                  <w:rPr>
                                    <w:rFonts w:ascii="DIN-Regular" w:hAnsi="DIN-Regular"/>
                                    <w:sz w:val="15"/>
                                  </w:rPr>
                                  <w:t xml:space="preserve"> 2019</w:t>
                                </w:r>
                              </w:p>
                              <w:p w:rsidR="007F08E4" w:rsidRPr="00677991" w:rsidRDefault="007F08E4">
                                <w:pPr>
                                  <w:spacing w:line="210" w:lineRule="exact"/>
                                  <w:ind w:right="-46"/>
                                  <w:rPr>
                                    <w:rFonts w:ascii="DIN-Regular" w:hAnsi="DIN-Regular"/>
                                    <w:sz w:val="15"/>
                                  </w:rPr>
                                </w:pPr>
                              </w:p>
                            </w:tc>
                          </w:tr>
                          <w:tr w:rsidR="007F08E4" w:rsidRPr="00677991">
                            <w:trPr>
                              <w:trHeight w:hRule="exact" w:val="170"/>
                            </w:trPr>
                            <w:tc>
                              <w:tcPr>
                                <w:tcW w:w="2400" w:type="dxa"/>
                              </w:tcPr>
                              <w:p w:rsidR="007F08E4" w:rsidRPr="00677991" w:rsidRDefault="007F08E4">
                                <w:pPr>
                                  <w:spacing w:line="210" w:lineRule="exact"/>
                                  <w:ind w:right="-46"/>
                                  <w:rPr>
                                    <w:rFonts w:ascii="DIN-Regular" w:hAnsi="DIN-Regular"/>
                                    <w:sz w:val="15"/>
                                  </w:rPr>
                                </w:pPr>
                              </w:p>
                            </w:tc>
                          </w:tr>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t>Ons kenmerk</w:t>
                                </w:r>
                              </w:p>
                            </w:tc>
                          </w:tr>
                          <w:tr w:rsidR="007F08E4" w:rsidRPr="00677991">
                            <w:trPr>
                              <w:trHeight w:hRule="exact" w:val="210"/>
                            </w:trPr>
                            <w:tc>
                              <w:tcPr>
                                <w:tcW w:w="2400" w:type="dxa"/>
                              </w:tcPr>
                              <w:p w:rsidR="007F08E4" w:rsidRPr="00677991" w:rsidRDefault="008E6F41">
                                <w:pPr>
                                  <w:spacing w:line="210" w:lineRule="exact"/>
                                  <w:ind w:right="-46"/>
                                  <w:rPr>
                                    <w:rFonts w:ascii="DIN-Regular" w:hAnsi="DIN-Regular"/>
                                    <w:sz w:val="15"/>
                                  </w:rPr>
                                </w:pPr>
                                <w:r w:rsidRPr="008E6F41">
                                  <w:rPr>
                                    <w:rFonts w:ascii="DIN-Regular" w:hAnsi="DIN-Regular"/>
                                    <w:sz w:val="15"/>
                                  </w:rPr>
                                  <w:t>SBL/2019/ 12030245 er</w:t>
                                </w:r>
                              </w:p>
                              <w:p w:rsidR="007F08E4" w:rsidRPr="00677991" w:rsidRDefault="007F08E4">
                                <w:pPr>
                                  <w:spacing w:line="210" w:lineRule="exact"/>
                                  <w:ind w:right="-46"/>
                                  <w:rPr>
                                    <w:rFonts w:ascii="DIN-Regular" w:hAnsi="DIN-Regular"/>
                                    <w:sz w:val="15"/>
                                  </w:rPr>
                                </w:pPr>
                              </w:p>
                            </w:tc>
                          </w:tr>
                          <w:tr w:rsidR="007F08E4" w:rsidRPr="00677991">
                            <w:trPr>
                              <w:trHeight w:hRule="exact" w:val="170"/>
                            </w:trPr>
                            <w:tc>
                              <w:tcPr>
                                <w:tcW w:w="2400" w:type="dxa"/>
                              </w:tcPr>
                              <w:p w:rsidR="007F08E4" w:rsidRPr="00677991" w:rsidRDefault="007F08E4">
                                <w:pPr>
                                  <w:spacing w:line="210" w:lineRule="exact"/>
                                  <w:ind w:right="-46"/>
                                  <w:rPr>
                                    <w:rFonts w:ascii="DIN-Regular" w:hAnsi="DIN-Regular"/>
                                    <w:sz w:val="15"/>
                                  </w:rPr>
                                </w:pPr>
                              </w:p>
                            </w:tc>
                          </w:tr>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t>Pagina</w:t>
                                </w:r>
                              </w:p>
                            </w:tc>
                          </w:tr>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PAGE  \* MERGEFORMAT </w:instrText>
                                </w:r>
                                <w:r w:rsidRPr="00677991">
                                  <w:rPr>
                                    <w:rFonts w:ascii="DIN-Regular" w:hAnsi="DIN-Regular"/>
                                    <w:sz w:val="15"/>
                                  </w:rPr>
                                  <w:fldChar w:fldCharType="separate"/>
                                </w:r>
                                <w:r w:rsidR="001C5869">
                                  <w:rPr>
                                    <w:rFonts w:ascii="DIN-Regular" w:hAnsi="DIN-Regular"/>
                                    <w:noProof/>
                                    <w:sz w:val="15"/>
                                  </w:rPr>
                                  <w:t>2</w:t>
                                </w:r>
                                <w:r w:rsidRPr="00677991">
                                  <w:rPr>
                                    <w:rFonts w:ascii="DIN-Regular" w:hAnsi="DIN-Regular"/>
                                    <w:sz w:val="15"/>
                                  </w:rPr>
                                  <w:fldChar w:fldCharType="end"/>
                                </w:r>
                                <w:r w:rsidRPr="00677991">
                                  <w:rPr>
                                    <w:rFonts w:ascii="DIN-Regular" w:hAnsi="DIN-Regular"/>
                                    <w:sz w:val="15"/>
                                  </w:rPr>
                                  <w:t>/</w:t>
                                </w:r>
                                <w:r w:rsidRPr="00677991">
                                  <w:rPr>
                                    <w:rFonts w:ascii="DIN-Regular" w:hAnsi="DIN-Regular"/>
                                    <w:sz w:val="15"/>
                                  </w:rPr>
                                  <w:fldChar w:fldCharType="begin"/>
                                </w:r>
                                <w:r w:rsidRPr="00677991">
                                  <w:rPr>
                                    <w:rFonts w:ascii="DIN-Regular" w:hAnsi="DIN-Regular"/>
                                    <w:sz w:val="15"/>
                                  </w:rPr>
                                  <w:instrText xml:space="preserve"> NUMPAGES  \* MERGEFORMAT </w:instrText>
                                </w:r>
                                <w:r w:rsidRPr="00677991">
                                  <w:rPr>
                                    <w:rFonts w:ascii="DIN-Regular" w:hAnsi="DIN-Regular"/>
                                    <w:sz w:val="15"/>
                                  </w:rPr>
                                  <w:fldChar w:fldCharType="separate"/>
                                </w:r>
                                <w:r w:rsidR="001C5869">
                                  <w:rPr>
                                    <w:rFonts w:ascii="DIN-Regular" w:hAnsi="DIN-Regular"/>
                                    <w:noProof/>
                                    <w:sz w:val="15"/>
                                  </w:rPr>
                                  <w:t>2</w:t>
                                </w:r>
                                <w:r w:rsidRPr="00677991">
                                  <w:rPr>
                                    <w:rFonts w:ascii="DIN-Regular" w:hAnsi="DIN-Regular"/>
                                    <w:sz w:val="15"/>
                                  </w:rPr>
                                  <w:fldChar w:fldCharType="end"/>
                                </w:r>
                              </w:p>
                              <w:p w:rsidR="007F08E4" w:rsidRPr="00677991" w:rsidRDefault="007F08E4">
                                <w:pPr>
                                  <w:spacing w:line="210" w:lineRule="exact"/>
                                  <w:ind w:right="-46"/>
                                  <w:rPr>
                                    <w:rFonts w:ascii="DIN-Regular" w:hAnsi="DIN-Regular"/>
                                    <w:sz w:val="15"/>
                                  </w:rPr>
                                </w:pPr>
                              </w:p>
                            </w:tc>
                          </w:tr>
                        </w:tbl>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92949" id="_x0000_t202" coordsize="21600,21600" o:spt="202" path="m,l,21600r21600,l21600,xe">
              <v:stroke joinstyle="miter"/>
              <v:path gradientshapeok="t" o:connecttype="rect"/>
            </v:shapetype>
            <v:shape id="Text Box 1" o:spid="_x0000_s1027" type="#_x0000_t202" style="position:absolute;margin-left:460pt;margin-top:35.5pt;width:120pt;height:25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" o:allowincell="f" stroked="f">
              <v:textbox inset="0,0,0,0">
                <w:txbxContent>
                  <w:tbl>
                    <w:tblPr>
                      <w:tblW w:w="0" w:type="auto"/>
                      <w:tblLayout w:type="fixed"/>
                      <w:tblCellMar>
                        <w:left w:w="70" w:type="dxa"/>
                        <w:right w:w="70" w:type="dxa"/>
                      </w:tblCellMar>
                      <w:tblLook w:val="0000" w:firstRow="0" w:lastRow="0" w:firstColumn="0" w:lastColumn="0" w:noHBand="0" w:noVBand="0"/>
                    </w:tblPr>
                    <w:tblGrid>
                      <w:gridCol w:w="2400"/>
                    </w:tblGrid>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t>Datum</w:t>
                          </w:r>
                        </w:p>
                        <w:p w:rsidR="007F08E4" w:rsidRPr="00677991" w:rsidRDefault="007F08E4">
                          <w:pPr>
                            <w:spacing w:line="210" w:lineRule="exact"/>
                            <w:ind w:right="-46"/>
                            <w:rPr>
                              <w:rFonts w:ascii="DIN-Regular" w:hAnsi="DIN-Regular"/>
                              <w:sz w:val="15"/>
                            </w:rPr>
                          </w:pPr>
                        </w:p>
                      </w:tc>
                    </w:tr>
                    <w:tr w:rsidR="007F08E4" w:rsidRPr="00677991">
                      <w:trPr>
                        <w:trHeight w:hRule="exact" w:val="210"/>
                      </w:trPr>
                      <w:tc>
                        <w:tcPr>
                          <w:tcW w:w="2400" w:type="dxa"/>
                        </w:tcPr>
                        <w:p w:rsidR="007F08E4" w:rsidRPr="00677991" w:rsidRDefault="00081857">
                          <w:pPr>
                            <w:spacing w:line="210" w:lineRule="exact"/>
                            <w:ind w:right="-46"/>
                            <w:rPr>
                              <w:rFonts w:ascii="DIN-Regular" w:hAnsi="DIN-Regular"/>
                              <w:sz w:val="15"/>
                            </w:rPr>
                          </w:pPr>
                          <w:r>
                            <w:rPr>
                              <w:rFonts w:ascii="DIN-Regular" w:hAnsi="DIN-Regular"/>
                              <w:sz w:val="15"/>
                            </w:rPr>
                            <w:t>3 dec</w:t>
                          </w:r>
                          <w:r w:rsidR="004E1D9B">
                            <w:rPr>
                              <w:rFonts w:ascii="DIN-Regular" w:hAnsi="DIN-Regular"/>
                              <w:sz w:val="15"/>
                            </w:rPr>
                            <w:t>ember</w:t>
                          </w:r>
                          <w:r w:rsidR="00A73D15">
                            <w:rPr>
                              <w:rFonts w:ascii="DIN-Regular" w:hAnsi="DIN-Regular"/>
                              <w:sz w:val="15"/>
                            </w:rPr>
                            <w:t xml:space="preserve"> 2019</w:t>
                          </w:r>
                        </w:p>
                        <w:p w:rsidR="007F08E4" w:rsidRPr="00677991" w:rsidRDefault="007F08E4">
                          <w:pPr>
                            <w:spacing w:line="210" w:lineRule="exact"/>
                            <w:ind w:right="-46"/>
                            <w:rPr>
                              <w:rFonts w:ascii="DIN-Regular" w:hAnsi="DIN-Regular"/>
                              <w:sz w:val="15"/>
                            </w:rPr>
                          </w:pPr>
                        </w:p>
                      </w:tc>
                    </w:tr>
                    <w:tr w:rsidR="007F08E4" w:rsidRPr="00677991">
                      <w:trPr>
                        <w:trHeight w:hRule="exact" w:val="170"/>
                      </w:trPr>
                      <w:tc>
                        <w:tcPr>
                          <w:tcW w:w="2400" w:type="dxa"/>
                        </w:tcPr>
                        <w:p w:rsidR="007F08E4" w:rsidRPr="00677991" w:rsidRDefault="007F08E4">
                          <w:pPr>
                            <w:spacing w:line="210" w:lineRule="exact"/>
                            <w:ind w:right="-46"/>
                            <w:rPr>
                              <w:rFonts w:ascii="DIN-Regular" w:hAnsi="DIN-Regular"/>
                              <w:sz w:val="15"/>
                            </w:rPr>
                          </w:pPr>
                        </w:p>
                      </w:tc>
                    </w:tr>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t>Ons kenmerk</w:t>
                          </w:r>
                        </w:p>
                      </w:tc>
                    </w:tr>
                    <w:tr w:rsidR="007F08E4" w:rsidRPr="00677991">
                      <w:trPr>
                        <w:trHeight w:hRule="exact" w:val="210"/>
                      </w:trPr>
                      <w:tc>
                        <w:tcPr>
                          <w:tcW w:w="2400" w:type="dxa"/>
                        </w:tcPr>
                        <w:p w:rsidR="007F08E4" w:rsidRPr="00677991" w:rsidRDefault="008E6F41">
                          <w:pPr>
                            <w:spacing w:line="210" w:lineRule="exact"/>
                            <w:ind w:right="-46"/>
                            <w:rPr>
                              <w:rFonts w:ascii="DIN-Regular" w:hAnsi="DIN-Regular"/>
                              <w:sz w:val="15"/>
                            </w:rPr>
                          </w:pPr>
                          <w:r w:rsidRPr="008E6F41">
                            <w:rPr>
                              <w:rFonts w:ascii="DIN-Regular" w:hAnsi="DIN-Regular"/>
                              <w:sz w:val="15"/>
                            </w:rPr>
                            <w:t>SBL/2019/ 12030245 er</w:t>
                          </w:r>
                        </w:p>
                        <w:p w:rsidR="007F08E4" w:rsidRPr="00677991" w:rsidRDefault="007F08E4">
                          <w:pPr>
                            <w:spacing w:line="210" w:lineRule="exact"/>
                            <w:ind w:right="-46"/>
                            <w:rPr>
                              <w:rFonts w:ascii="DIN-Regular" w:hAnsi="DIN-Regular"/>
                              <w:sz w:val="15"/>
                            </w:rPr>
                          </w:pPr>
                        </w:p>
                      </w:tc>
                    </w:tr>
                    <w:tr w:rsidR="007F08E4" w:rsidRPr="00677991">
                      <w:trPr>
                        <w:trHeight w:hRule="exact" w:val="170"/>
                      </w:trPr>
                      <w:tc>
                        <w:tcPr>
                          <w:tcW w:w="2400" w:type="dxa"/>
                        </w:tcPr>
                        <w:p w:rsidR="007F08E4" w:rsidRPr="00677991" w:rsidRDefault="007F08E4">
                          <w:pPr>
                            <w:spacing w:line="210" w:lineRule="exact"/>
                            <w:ind w:right="-46"/>
                            <w:rPr>
                              <w:rFonts w:ascii="DIN-Regular" w:hAnsi="DIN-Regular"/>
                              <w:sz w:val="15"/>
                            </w:rPr>
                          </w:pPr>
                        </w:p>
                      </w:tc>
                    </w:tr>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t>Pagina</w:t>
                          </w:r>
                        </w:p>
                      </w:tc>
                    </w:tr>
                    <w:tr w:rsidR="007F08E4" w:rsidRPr="00677991">
                      <w:trPr>
                        <w:trHeight w:hRule="exact" w:val="210"/>
                      </w:trPr>
                      <w:tc>
                        <w:tcPr>
                          <w:tcW w:w="2400" w:type="dxa"/>
                        </w:tcPr>
                        <w:p w:rsidR="007F08E4" w:rsidRPr="00677991" w:rsidRDefault="007F08E4">
                          <w:pPr>
                            <w:spacing w:line="210" w:lineRule="exact"/>
                            <w:ind w:right="-46"/>
                            <w:rPr>
                              <w:rFonts w:ascii="DIN-Regular" w:hAnsi="DIN-Regular"/>
                              <w:sz w:val="15"/>
                            </w:rPr>
                          </w:pPr>
                          <w:r w:rsidRPr="00677991">
                            <w:rPr>
                              <w:rFonts w:ascii="DIN-Regular" w:hAnsi="DIN-Regular"/>
                              <w:sz w:val="15"/>
                            </w:rPr>
                            <w:fldChar w:fldCharType="begin"/>
                          </w:r>
                          <w:r w:rsidRPr="00677991">
                            <w:rPr>
                              <w:rFonts w:ascii="DIN-Regular" w:hAnsi="DIN-Regular"/>
                              <w:sz w:val="15"/>
                            </w:rPr>
                            <w:instrText xml:space="preserve"> PAGE  \* MERGEFORMAT </w:instrText>
                          </w:r>
                          <w:r w:rsidRPr="00677991">
                            <w:rPr>
                              <w:rFonts w:ascii="DIN-Regular" w:hAnsi="DIN-Regular"/>
                              <w:sz w:val="15"/>
                            </w:rPr>
                            <w:fldChar w:fldCharType="separate"/>
                          </w:r>
                          <w:r w:rsidR="001C5869">
                            <w:rPr>
                              <w:rFonts w:ascii="DIN-Regular" w:hAnsi="DIN-Regular"/>
                              <w:noProof/>
                              <w:sz w:val="15"/>
                            </w:rPr>
                            <w:t>2</w:t>
                          </w:r>
                          <w:r w:rsidRPr="00677991">
                            <w:rPr>
                              <w:rFonts w:ascii="DIN-Regular" w:hAnsi="DIN-Regular"/>
                              <w:sz w:val="15"/>
                            </w:rPr>
                            <w:fldChar w:fldCharType="end"/>
                          </w:r>
                          <w:r w:rsidRPr="00677991">
                            <w:rPr>
                              <w:rFonts w:ascii="DIN-Regular" w:hAnsi="DIN-Regular"/>
                              <w:sz w:val="15"/>
                            </w:rPr>
                            <w:t>/</w:t>
                          </w:r>
                          <w:r w:rsidRPr="00677991">
                            <w:rPr>
                              <w:rFonts w:ascii="DIN-Regular" w:hAnsi="DIN-Regular"/>
                              <w:sz w:val="15"/>
                            </w:rPr>
                            <w:fldChar w:fldCharType="begin"/>
                          </w:r>
                          <w:r w:rsidRPr="00677991">
                            <w:rPr>
                              <w:rFonts w:ascii="DIN-Regular" w:hAnsi="DIN-Regular"/>
                              <w:sz w:val="15"/>
                            </w:rPr>
                            <w:instrText xml:space="preserve"> NUMPAGES  \* MERGEFORMAT </w:instrText>
                          </w:r>
                          <w:r w:rsidRPr="00677991">
                            <w:rPr>
                              <w:rFonts w:ascii="DIN-Regular" w:hAnsi="DIN-Regular"/>
                              <w:sz w:val="15"/>
                            </w:rPr>
                            <w:fldChar w:fldCharType="separate"/>
                          </w:r>
                          <w:r w:rsidR="001C5869">
                            <w:rPr>
                              <w:rFonts w:ascii="DIN-Regular" w:hAnsi="DIN-Regular"/>
                              <w:noProof/>
                              <w:sz w:val="15"/>
                            </w:rPr>
                            <w:t>2</w:t>
                          </w:r>
                          <w:r w:rsidRPr="00677991">
                            <w:rPr>
                              <w:rFonts w:ascii="DIN-Regular" w:hAnsi="DIN-Regular"/>
                              <w:sz w:val="15"/>
                            </w:rPr>
                            <w:fldChar w:fldCharType="end"/>
                          </w:r>
                        </w:p>
                        <w:p w:rsidR="007F08E4" w:rsidRPr="00677991" w:rsidRDefault="007F08E4">
                          <w:pPr>
                            <w:spacing w:line="210" w:lineRule="exact"/>
                            <w:ind w:right="-46"/>
                            <w:rPr>
                              <w:rFonts w:ascii="DIN-Regular" w:hAnsi="DIN-Regular"/>
                              <w:sz w:val="15"/>
                            </w:rPr>
                          </w:pPr>
                        </w:p>
                      </w:tc>
                    </w:tr>
                  </w:tbl>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p w:rsidR="007F08E4" w:rsidRPr="00677991" w:rsidRDefault="007F08E4">
                    <w:pPr>
                      <w:spacing w:line="240" w:lineRule="exact"/>
                      <w:ind w:right="-46"/>
                      <w:rPr>
                        <w:rFonts w:ascii="DIN-Regular" w:hAnsi="DIN-Regular"/>
                        <w:sz w:val="15"/>
                      </w:rPr>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F11" w:rsidRDefault="00CD7F11"/>
  <w:p w:rsidR="00CD7F11" w:rsidRDefault="00CD7F11"/>
  <w:tbl>
    <w:tblPr>
      <w:tblStyle w:val="Eenvoudigetabel2"/>
      <w:tblW w:w="0" w:type="auto"/>
      <w:tblLayout w:type="fixed"/>
      <w:tblLook w:val="0000" w:firstRow="0" w:lastRow="0" w:firstColumn="0" w:lastColumn="0" w:noHBand="0" w:noVBand="0"/>
    </w:tblPr>
    <w:tblGrid>
      <w:gridCol w:w="7360"/>
    </w:tblGrid>
    <w:tr w:rsidR="007F08E4" w:rsidTr="00CD7F11">
      <w:trPr>
        <w:trHeight w:hRule="exact" w:val="300"/>
      </w:trPr>
      <w:tc>
        <w:tcPr>
          <w:tcW w:w="7360" w:type="dxa"/>
        </w:tcPr>
        <w:p w:rsidR="007F08E4" w:rsidRDefault="007F08E4" w:rsidP="00207720">
          <w:pPr>
            <w:pStyle w:val="Koptekst"/>
            <w:tabs>
              <w:tab w:val="clear" w:pos="4536"/>
              <w:tab w:val="clear" w:pos="9072"/>
            </w:tabs>
            <w:ind w:left="-70" w:right="22"/>
          </w:pPr>
          <w:r>
            <w:rPr>
              <w:rFonts w:ascii="KIX Barcode" w:hAnsi="KIX Barcode"/>
            </w:rPr>
            <w:fldChar w:fldCharType="begin"/>
          </w:r>
          <w:r>
            <w:rPr>
              <w:rFonts w:ascii="KIX Barcode" w:hAnsi="KIX Barcode"/>
            </w:rPr>
            <w:instrText xml:space="preserve"> DOCPROPERTY "Postcode" </w:instrText>
          </w:r>
          <w:r>
            <w:rPr>
              <w:rFonts w:ascii="KIX Barcode" w:hAnsi="KIX Barcode"/>
            </w:rPr>
            <w:fldChar w:fldCharType="separate"/>
          </w:r>
          <w:r w:rsidR="00A603D2">
            <w:rPr>
              <w:rFonts w:ascii="KIX Barcode" w:hAnsi="KIX Barcode"/>
            </w:rPr>
            <w:t xml:space="preserve"> </w:t>
          </w:r>
          <w:r>
            <w:rPr>
              <w:rFonts w:ascii="KIX Barcode" w:hAnsi="KIX Barcode"/>
            </w:rPr>
            <w:fldChar w:fldCharType="end"/>
          </w:r>
          <w:r>
            <w:rPr>
              <w:rFonts w:ascii="KIX Barcode" w:hAnsi="KIX Barcode"/>
            </w:rPr>
            <w:fldChar w:fldCharType="begin"/>
          </w:r>
          <w:r>
            <w:rPr>
              <w:rFonts w:ascii="KIX Barcode" w:hAnsi="KIX Barcode"/>
            </w:rPr>
            <w:instrText xml:space="preserve"> DOCPROPERTY "Huisnummer" </w:instrText>
          </w:r>
          <w:r>
            <w:rPr>
              <w:rFonts w:ascii="KIX Barcode" w:hAnsi="KIX Barcode"/>
            </w:rPr>
            <w:fldChar w:fldCharType="separate"/>
          </w:r>
          <w:r w:rsidR="00A603D2">
            <w:rPr>
              <w:rFonts w:ascii="KIX Barcode" w:hAnsi="KIX Barcode"/>
            </w:rPr>
            <w:t xml:space="preserve"> </w:t>
          </w:r>
          <w:r>
            <w:rPr>
              <w:rFonts w:ascii="KIX Barcode" w:hAnsi="KIX Barcode"/>
            </w:rPr>
            <w:fldChar w:fldCharType="end"/>
          </w:r>
        </w:p>
      </w:tc>
    </w:tr>
    <w:tr w:rsidR="007F08E4" w:rsidRPr="00CF3E51" w:rsidTr="00CD7F11">
      <w:trPr>
        <w:trHeight w:hRule="exact" w:val="1457"/>
      </w:trPr>
      <w:tc>
        <w:tcPr>
          <w:tcW w:w="7360" w:type="dxa"/>
        </w:tcPr>
        <w:p w:rsidR="008056B4" w:rsidRDefault="008056B4">
          <w:pPr>
            <w:ind w:left="-70"/>
          </w:pPr>
        </w:p>
        <w:p w:rsidR="008056B4" w:rsidRDefault="008056B4">
          <w:pPr>
            <w:ind w:left="-70"/>
          </w:pPr>
        </w:p>
        <w:p w:rsidR="009E2F54" w:rsidRDefault="00CD7F11" w:rsidP="00CD7F11">
          <w:pPr>
            <w:tabs>
              <w:tab w:val="left" w:pos="1850"/>
            </w:tabs>
            <w:ind w:left="-70"/>
          </w:pPr>
          <w:r>
            <w:tab/>
          </w:r>
        </w:p>
        <w:p w:rsidR="009E2F54" w:rsidRDefault="009E2F54">
          <w:pPr>
            <w:ind w:left="-70"/>
          </w:pPr>
        </w:p>
        <w:p w:rsidR="009E2F54" w:rsidRDefault="009E2F54">
          <w:pPr>
            <w:ind w:left="-70"/>
          </w:pPr>
        </w:p>
        <w:p w:rsidR="009E2F54" w:rsidRDefault="009E2F54">
          <w:pPr>
            <w:ind w:left="-70"/>
          </w:pPr>
        </w:p>
        <w:p w:rsidR="009E2F54" w:rsidRPr="00CF3E51" w:rsidRDefault="009E2F54">
          <w:pPr>
            <w:ind w:left="-70"/>
          </w:pPr>
        </w:p>
        <w:p w:rsidR="007F08E4" w:rsidRPr="00CF3E51" w:rsidRDefault="007F08E4">
          <w:pPr>
            <w:ind w:left="-70"/>
          </w:pPr>
          <w:r w:rsidRPr="00CF3E51">
            <w:fldChar w:fldCharType="begin"/>
          </w:r>
          <w:r w:rsidRPr="00CF3E51">
            <w:instrText xml:space="preserve"> IF </w:instrText>
          </w:r>
          <w:fldSimple w:instr=" DOCPROPERTY &quot;Afdelingk&quot; ">
            <w:r w:rsidR="00A603D2">
              <w:instrText xml:space="preserve"> </w:instrText>
            </w:r>
          </w:fldSimple>
          <w:r w:rsidRPr="00CF3E51">
            <w:instrText xml:space="preserve"> = " " "" </w:instrText>
          </w:r>
          <w:bookmarkStart w:id="8" w:name="Afdeling"/>
          <w:r w:rsidRPr="00CF3E51">
            <w:instrText>"</w:instrText>
          </w:r>
          <w:fldSimple w:instr=" DOCPROPERTY &quot;Afdelingk&quot; ">
            <w:r>
              <w:instrText>f</w:instrText>
            </w:r>
          </w:fldSimple>
          <w:bookmarkEnd w:id="8"/>
        </w:p>
        <w:p w:rsidR="007F08E4" w:rsidRPr="00185703" w:rsidRDefault="007F08E4" w:rsidP="009E2F54">
          <w:pPr>
            <w:ind w:left="-70"/>
            <w:rPr>
              <w:b/>
              <w:sz w:val="22"/>
              <w:szCs w:val="22"/>
            </w:rPr>
          </w:pPr>
          <w:r w:rsidRPr="00CF3E51">
            <w:instrText>"</w:instrText>
          </w:r>
          <w:r w:rsidRPr="00CF3E51">
            <w:fldChar w:fldCharType="end"/>
          </w:r>
          <w:bookmarkStart w:id="9" w:name="Land"/>
          <w:r w:rsidRPr="00CF3E51">
            <w:fldChar w:fldCharType="begin"/>
          </w:r>
          <w:r w:rsidRPr="00CF3E51">
            <w:instrText xml:space="preserve"> DOCPROPERTY "Land" </w:instrText>
          </w:r>
          <w:r w:rsidRPr="00CF3E51">
            <w:fldChar w:fldCharType="separate"/>
          </w:r>
          <w:r w:rsidR="00A603D2">
            <w:t xml:space="preserve"> </w:t>
          </w:r>
          <w:r w:rsidRPr="00CF3E51">
            <w:fldChar w:fldCharType="end"/>
          </w:r>
          <w:bookmarkEnd w:id="9"/>
        </w:p>
      </w:tc>
    </w:tr>
    <w:tr w:rsidR="009E2F54" w:rsidTr="00051791">
      <w:trPr>
        <w:trHeight w:hRule="exact" w:val="2645"/>
      </w:trPr>
      <w:tc>
        <w:tcPr>
          <w:tcW w:w="7360" w:type="dxa"/>
        </w:tcPr>
        <w:p w:rsidR="009E2F54" w:rsidRDefault="009E2F54" w:rsidP="009E2F54">
          <w:pPr>
            <w:pStyle w:val="Koptekst"/>
            <w:tabs>
              <w:tab w:val="clear" w:pos="4536"/>
              <w:tab w:val="clear" w:pos="9072"/>
            </w:tabs>
            <w:ind w:right="22"/>
          </w:pPr>
        </w:p>
        <w:p w:rsidR="00051791" w:rsidRDefault="00051791" w:rsidP="009E2F54">
          <w:pPr>
            <w:pStyle w:val="Koptekst"/>
            <w:tabs>
              <w:tab w:val="clear" w:pos="4536"/>
              <w:tab w:val="clear" w:pos="9072"/>
            </w:tabs>
            <w:ind w:right="22"/>
          </w:pPr>
        </w:p>
        <w:p w:rsidR="00051791" w:rsidRDefault="00051791" w:rsidP="009E2F54">
          <w:pPr>
            <w:pStyle w:val="Koptekst"/>
            <w:tabs>
              <w:tab w:val="clear" w:pos="4536"/>
              <w:tab w:val="clear" w:pos="9072"/>
            </w:tabs>
            <w:ind w:right="22"/>
          </w:pPr>
        </w:p>
        <w:p w:rsidR="00051791" w:rsidRDefault="00051791" w:rsidP="009E2F54">
          <w:pPr>
            <w:pStyle w:val="Koptekst"/>
            <w:tabs>
              <w:tab w:val="clear" w:pos="4536"/>
              <w:tab w:val="clear" w:pos="9072"/>
            </w:tabs>
            <w:ind w:right="22"/>
          </w:pPr>
        </w:p>
        <w:p w:rsidR="001C5869" w:rsidRDefault="001C5869" w:rsidP="001C5869">
          <w:pPr>
            <w:pStyle w:val="Koptekst"/>
            <w:ind w:right="22"/>
          </w:pPr>
          <w:r>
            <w:t>Gedeputeerde Staten Provincie Flevoland</w:t>
          </w:r>
        </w:p>
        <w:p w:rsidR="001C5869" w:rsidRDefault="001C5869" w:rsidP="001C5869">
          <w:pPr>
            <w:pStyle w:val="Koptekst"/>
            <w:ind w:right="22"/>
          </w:pPr>
          <w:r>
            <w:t>Postbus 55</w:t>
          </w:r>
        </w:p>
        <w:p w:rsidR="00051791" w:rsidRPr="00CF3E51" w:rsidRDefault="001C5869" w:rsidP="001C5869">
          <w:pPr>
            <w:pStyle w:val="Koptekst"/>
            <w:tabs>
              <w:tab w:val="clear" w:pos="4536"/>
              <w:tab w:val="clear" w:pos="9072"/>
            </w:tabs>
            <w:ind w:right="22"/>
          </w:pPr>
          <w:r>
            <w:t>8200 AB Lelystad</w:t>
          </w:r>
        </w:p>
      </w:tc>
    </w:tr>
    <w:tr w:rsidR="007F08E4" w:rsidTr="00CD7F11">
      <w:trPr>
        <w:trHeight w:val="309"/>
      </w:trPr>
      <w:tc>
        <w:tcPr>
          <w:tcW w:w="7360" w:type="dxa"/>
        </w:tcPr>
        <w:p w:rsidR="007F08E4" w:rsidRPr="00051791" w:rsidRDefault="001C5869" w:rsidP="00E262A0">
          <w:pPr>
            <w:pStyle w:val="Koptekst"/>
            <w:tabs>
              <w:tab w:val="clear" w:pos="4536"/>
              <w:tab w:val="clear" w:pos="9072"/>
            </w:tabs>
            <w:ind w:left="-70" w:right="22"/>
            <w:rPr>
              <w:b/>
            </w:rPr>
          </w:pPr>
          <w:r>
            <w:rPr>
              <w:b/>
            </w:rPr>
            <w:t>U</w:t>
          </w:r>
          <w:r w:rsidRPr="00564F39">
            <w:rPr>
              <w:b/>
            </w:rPr>
            <w:t>itstel start exploitatie windpark Jaap Rodenburg II</w:t>
          </w:r>
        </w:p>
      </w:tc>
    </w:tr>
  </w:tbl>
  <w:p w:rsidR="007F08E4" w:rsidRDefault="007F08E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52BFD"/>
    <w:multiLevelType w:val="hybridMultilevel"/>
    <w:tmpl w:val="80AE24BA"/>
    <w:lvl w:ilvl="0" w:tplc="1B9A4118">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D517D"/>
    <w:multiLevelType w:val="hybridMultilevel"/>
    <w:tmpl w:val="E89C57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9F84E21"/>
    <w:multiLevelType w:val="hybridMultilevel"/>
    <w:tmpl w:val="39E43D56"/>
    <w:lvl w:ilvl="0" w:tplc="9F3AD9EE">
      <w:start w:val="11"/>
      <w:numFmt w:val="bullet"/>
      <w:lvlText w:val="-"/>
      <w:lvlJc w:val="left"/>
      <w:pPr>
        <w:ind w:left="360" w:hanging="360"/>
      </w:pPr>
      <w:rPr>
        <w:rFonts w:ascii="Plantin" w:eastAsia="Times New Roman" w:hAnsi="Planti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5486679A"/>
    <w:multiLevelType w:val="hybridMultilevel"/>
    <w:tmpl w:val="55E6E914"/>
    <w:lvl w:ilvl="0" w:tplc="4B8486C2">
      <w:start w:val="1"/>
      <w:numFmt w:val="bullet"/>
      <w:lvlText w:val="-"/>
      <w:lvlJc w:val="left"/>
      <w:pPr>
        <w:ind w:left="720" w:hanging="360"/>
      </w:pPr>
      <w:rPr>
        <w:rFonts w:ascii="DIN-Regular" w:eastAsia="Times New Roman" w:hAnsi="DIN-Regular"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6294D7B"/>
    <w:multiLevelType w:val="hybridMultilevel"/>
    <w:tmpl w:val="3E00EE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0241"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E51"/>
    <w:rsid w:val="00005A32"/>
    <w:rsid w:val="00017222"/>
    <w:rsid w:val="00026498"/>
    <w:rsid w:val="000313DD"/>
    <w:rsid w:val="00051791"/>
    <w:rsid w:val="00062D5F"/>
    <w:rsid w:val="00081857"/>
    <w:rsid w:val="00081DBA"/>
    <w:rsid w:val="000862DC"/>
    <w:rsid w:val="00093542"/>
    <w:rsid w:val="000A425A"/>
    <w:rsid w:val="000C6C45"/>
    <w:rsid w:val="000D5A9A"/>
    <w:rsid w:val="000F2E9D"/>
    <w:rsid w:val="0010776A"/>
    <w:rsid w:val="001230D2"/>
    <w:rsid w:val="00127E8F"/>
    <w:rsid w:val="00132C7E"/>
    <w:rsid w:val="00156FCA"/>
    <w:rsid w:val="001810EE"/>
    <w:rsid w:val="001837F9"/>
    <w:rsid w:val="00185703"/>
    <w:rsid w:val="001A122E"/>
    <w:rsid w:val="001B5656"/>
    <w:rsid w:val="001B6738"/>
    <w:rsid w:val="001C5869"/>
    <w:rsid w:val="00202B3F"/>
    <w:rsid w:val="00207720"/>
    <w:rsid w:val="0026410D"/>
    <w:rsid w:val="00281AD5"/>
    <w:rsid w:val="0028450C"/>
    <w:rsid w:val="002853D9"/>
    <w:rsid w:val="00296BA5"/>
    <w:rsid w:val="002C6DBC"/>
    <w:rsid w:val="002E6EC6"/>
    <w:rsid w:val="002F56E7"/>
    <w:rsid w:val="002F6532"/>
    <w:rsid w:val="00311D29"/>
    <w:rsid w:val="0034458C"/>
    <w:rsid w:val="00353930"/>
    <w:rsid w:val="00364B30"/>
    <w:rsid w:val="00380FCE"/>
    <w:rsid w:val="00391C34"/>
    <w:rsid w:val="003D05C8"/>
    <w:rsid w:val="003E34C6"/>
    <w:rsid w:val="003F3F6D"/>
    <w:rsid w:val="003F5E27"/>
    <w:rsid w:val="00414839"/>
    <w:rsid w:val="0043724C"/>
    <w:rsid w:val="00471FAB"/>
    <w:rsid w:val="00482B02"/>
    <w:rsid w:val="004844FA"/>
    <w:rsid w:val="00492D9D"/>
    <w:rsid w:val="00493C52"/>
    <w:rsid w:val="004B7D8C"/>
    <w:rsid w:val="004E1D9B"/>
    <w:rsid w:val="004E1F0F"/>
    <w:rsid w:val="004F1CF1"/>
    <w:rsid w:val="004F4221"/>
    <w:rsid w:val="00507F8F"/>
    <w:rsid w:val="00522173"/>
    <w:rsid w:val="00527B6C"/>
    <w:rsid w:val="00533528"/>
    <w:rsid w:val="00541E54"/>
    <w:rsid w:val="00553D1E"/>
    <w:rsid w:val="00555B29"/>
    <w:rsid w:val="00556B35"/>
    <w:rsid w:val="00561E2D"/>
    <w:rsid w:val="00581EC9"/>
    <w:rsid w:val="005825C5"/>
    <w:rsid w:val="005A0D3B"/>
    <w:rsid w:val="005C0480"/>
    <w:rsid w:val="005E0D7B"/>
    <w:rsid w:val="005F7629"/>
    <w:rsid w:val="006367AA"/>
    <w:rsid w:val="00640685"/>
    <w:rsid w:val="006432DB"/>
    <w:rsid w:val="00651B27"/>
    <w:rsid w:val="00672184"/>
    <w:rsid w:val="00672979"/>
    <w:rsid w:val="00677991"/>
    <w:rsid w:val="006843D6"/>
    <w:rsid w:val="006C411A"/>
    <w:rsid w:val="006C6043"/>
    <w:rsid w:val="006D369C"/>
    <w:rsid w:val="007062F3"/>
    <w:rsid w:val="0073784F"/>
    <w:rsid w:val="00743891"/>
    <w:rsid w:val="00765440"/>
    <w:rsid w:val="00765AE0"/>
    <w:rsid w:val="0079558B"/>
    <w:rsid w:val="007B3FD1"/>
    <w:rsid w:val="007C1BB2"/>
    <w:rsid w:val="007F08E4"/>
    <w:rsid w:val="007F2AFF"/>
    <w:rsid w:val="008056B4"/>
    <w:rsid w:val="00812E3D"/>
    <w:rsid w:val="00817F62"/>
    <w:rsid w:val="00831D2C"/>
    <w:rsid w:val="00853A13"/>
    <w:rsid w:val="00855F21"/>
    <w:rsid w:val="008A61B9"/>
    <w:rsid w:val="008B4056"/>
    <w:rsid w:val="008B44A5"/>
    <w:rsid w:val="008B5BF4"/>
    <w:rsid w:val="008C0E60"/>
    <w:rsid w:val="008C240B"/>
    <w:rsid w:val="008D3EC4"/>
    <w:rsid w:val="008E6F41"/>
    <w:rsid w:val="008F6A83"/>
    <w:rsid w:val="00924F4D"/>
    <w:rsid w:val="00940B26"/>
    <w:rsid w:val="0099781D"/>
    <w:rsid w:val="009C1143"/>
    <w:rsid w:val="009C70D2"/>
    <w:rsid w:val="009D2A2D"/>
    <w:rsid w:val="009D3B02"/>
    <w:rsid w:val="009D6CFE"/>
    <w:rsid w:val="009E2F54"/>
    <w:rsid w:val="00A015D2"/>
    <w:rsid w:val="00A075E3"/>
    <w:rsid w:val="00A07CC4"/>
    <w:rsid w:val="00A3445F"/>
    <w:rsid w:val="00A34F41"/>
    <w:rsid w:val="00A41E73"/>
    <w:rsid w:val="00A600E1"/>
    <w:rsid w:val="00A603D2"/>
    <w:rsid w:val="00A73D15"/>
    <w:rsid w:val="00AC5A06"/>
    <w:rsid w:val="00AE189F"/>
    <w:rsid w:val="00B17727"/>
    <w:rsid w:val="00B27FAC"/>
    <w:rsid w:val="00B52F6F"/>
    <w:rsid w:val="00B74F2B"/>
    <w:rsid w:val="00B85F06"/>
    <w:rsid w:val="00BA6F7D"/>
    <w:rsid w:val="00BB1789"/>
    <w:rsid w:val="00BB3353"/>
    <w:rsid w:val="00BC6AEA"/>
    <w:rsid w:val="00BF11A0"/>
    <w:rsid w:val="00C05BC9"/>
    <w:rsid w:val="00C44597"/>
    <w:rsid w:val="00C455A6"/>
    <w:rsid w:val="00C54DE5"/>
    <w:rsid w:val="00C61236"/>
    <w:rsid w:val="00C91923"/>
    <w:rsid w:val="00C95F7C"/>
    <w:rsid w:val="00CA7AFB"/>
    <w:rsid w:val="00CB1E51"/>
    <w:rsid w:val="00CC2B82"/>
    <w:rsid w:val="00CD112D"/>
    <w:rsid w:val="00CD7F11"/>
    <w:rsid w:val="00CF3E51"/>
    <w:rsid w:val="00D000B2"/>
    <w:rsid w:val="00D31B8B"/>
    <w:rsid w:val="00D31FB7"/>
    <w:rsid w:val="00DB4D9D"/>
    <w:rsid w:val="00DD74EB"/>
    <w:rsid w:val="00DE5E2F"/>
    <w:rsid w:val="00DF1643"/>
    <w:rsid w:val="00DF6544"/>
    <w:rsid w:val="00E11951"/>
    <w:rsid w:val="00E262A0"/>
    <w:rsid w:val="00E41C0F"/>
    <w:rsid w:val="00E91DB5"/>
    <w:rsid w:val="00E947B3"/>
    <w:rsid w:val="00EA6CAA"/>
    <w:rsid w:val="00EC55EC"/>
    <w:rsid w:val="00ED20F8"/>
    <w:rsid w:val="00ED4B71"/>
    <w:rsid w:val="00EE3CD8"/>
    <w:rsid w:val="00EF25BB"/>
    <w:rsid w:val="00EF32B2"/>
    <w:rsid w:val="00EF3842"/>
    <w:rsid w:val="00F045D3"/>
    <w:rsid w:val="00F063D5"/>
    <w:rsid w:val="00F266EE"/>
    <w:rsid w:val="00F3581E"/>
    <w:rsid w:val="00F45048"/>
    <w:rsid w:val="00F56AAD"/>
    <w:rsid w:val="00F747C3"/>
    <w:rsid w:val="00F875B3"/>
    <w:rsid w:val="00FA620B"/>
    <w:rsid w:val="00FC5D1B"/>
    <w:rsid w:val="00FD75FF"/>
    <w:rsid w:val="00FE47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stroke="f">
      <v:fill color="white"/>
      <v:stroke on="f"/>
    </o:shapedefaults>
    <o:shapelayout v:ext="edit">
      <o:idmap v:ext="edit" data="1"/>
    </o:shapelayout>
  </w:shapeDefaults>
  <w:decimalSymbol w:val=","/>
  <w:listSeparator w:val=";"/>
  <w14:docId w14:val="4EA6BBF9"/>
  <w15:docId w15:val="{A656D92A-945F-44C1-8D4D-D0276020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Pr>
      <w:rFonts w:ascii="Plantin" w:hAnsi="Plantin"/>
    </w:rPr>
  </w:style>
  <w:style w:type="paragraph" w:styleId="Kop1">
    <w:name w:val="heading 1"/>
    <w:basedOn w:val="Standaard"/>
    <w:next w:val="Standaard"/>
    <w:qFormat/>
    <w:pPr>
      <w:keepNext/>
      <w:outlineLvl w:val="0"/>
    </w:pPr>
    <w:rPr>
      <w:rFonts w:ascii="Arial" w:hAnsi="Arial"/>
      <w:b/>
      <w:i/>
      <w:sz w:val="1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Documentstructuur">
    <w:name w:val="Document Map"/>
    <w:basedOn w:val="Standaard"/>
    <w:semiHidden/>
    <w:pPr>
      <w:shd w:val="clear" w:color="auto" w:fill="000080"/>
    </w:pPr>
    <w:rPr>
      <w:rFonts w:ascii="Tahoma" w:hAnsi="Tahoma"/>
    </w:rPr>
  </w:style>
  <w:style w:type="paragraph" w:styleId="Geenafstand">
    <w:name w:val="No Spacing"/>
    <w:uiPriority w:val="1"/>
    <w:qFormat/>
    <w:rsid w:val="00CB1E51"/>
    <w:rPr>
      <w:rFonts w:ascii="Plantin" w:hAnsi="Plantin"/>
    </w:rPr>
  </w:style>
  <w:style w:type="paragraph" w:styleId="Lijstalinea">
    <w:name w:val="List Paragraph"/>
    <w:basedOn w:val="Standaard"/>
    <w:uiPriority w:val="34"/>
    <w:qFormat/>
    <w:rsid w:val="00CB1E51"/>
    <w:pPr>
      <w:ind w:left="720"/>
      <w:contextualSpacing/>
    </w:pPr>
  </w:style>
  <w:style w:type="table" w:styleId="3D-effectenvoortabel2">
    <w:name w:val="Table 3D effects 2"/>
    <w:basedOn w:val="Standaardtabel"/>
    <w:rsid w:val="00CD7F1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2">
    <w:name w:val="Table Simple 2"/>
    <w:basedOn w:val="Standaardtabel"/>
    <w:rsid w:val="00CD7F1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Ballontekst">
    <w:name w:val="Balloon Text"/>
    <w:basedOn w:val="Standaard"/>
    <w:link w:val="BallontekstChar"/>
    <w:rsid w:val="00DB4D9D"/>
    <w:rPr>
      <w:rFonts w:ascii="Tahoma" w:hAnsi="Tahoma" w:cs="Tahoma"/>
      <w:sz w:val="16"/>
      <w:szCs w:val="16"/>
    </w:rPr>
  </w:style>
  <w:style w:type="character" w:customStyle="1" w:styleId="BallontekstChar">
    <w:name w:val="Ballontekst Char"/>
    <w:basedOn w:val="Standaardalinea-lettertype"/>
    <w:link w:val="Ballontekst"/>
    <w:rsid w:val="00DB4D9D"/>
    <w:rPr>
      <w:rFonts w:ascii="Tahoma" w:hAnsi="Tahoma" w:cs="Tahoma"/>
      <w:sz w:val="16"/>
      <w:szCs w:val="16"/>
    </w:rPr>
  </w:style>
  <w:style w:type="paragraph" w:styleId="Voetnoottekst">
    <w:name w:val="footnote text"/>
    <w:basedOn w:val="Standaard"/>
    <w:link w:val="VoetnoottekstChar"/>
    <w:uiPriority w:val="99"/>
    <w:unhideWhenUsed/>
    <w:rsid w:val="00DB4D9D"/>
  </w:style>
  <w:style w:type="character" w:customStyle="1" w:styleId="VoetnoottekstChar">
    <w:name w:val="Voetnoottekst Char"/>
    <w:basedOn w:val="Standaardalinea-lettertype"/>
    <w:link w:val="Voetnoottekst"/>
    <w:uiPriority w:val="99"/>
    <w:rsid w:val="00DB4D9D"/>
    <w:rPr>
      <w:rFonts w:ascii="Plantin" w:hAnsi="Plantin"/>
    </w:rPr>
  </w:style>
  <w:style w:type="character" w:styleId="Voetnootmarkering">
    <w:name w:val="footnote reference"/>
    <w:basedOn w:val="Standaardalinea-lettertype"/>
    <w:uiPriority w:val="99"/>
    <w:unhideWhenUsed/>
    <w:rsid w:val="00DB4D9D"/>
    <w:rPr>
      <w:vertAlign w:val="superscript"/>
    </w:rPr>
  </w:style>
  <w:style w:type="paragraph" w:customStyle="1" w:styleId="Default">
    <w:name w:val="Default"/>
    <w:rsid w:val="00ED4B71"/>
    <w:pPr>
      <w:autoSpaceDE w:val="0"/>
      <w:autoSpaceDN w:val="0"/>
      <w:adjustRightInd w:val="0"/>
    </w:pPr>
    <w:rPr>
      <w:rFonts w:eastAsiaTheme="minorHAnsi"/>
      <w:color w:val="000000"/>
      <w:sz w:val="24"/>
      <w:szCs w:val="24"/>
      <w:lang w:eastAsia="en-US"/>
    </w:rPr>
  </w:style>
  <w:style w:type="paragraph" w:styleId="Normaalweb">
    <w:name w:val="Normal (Web)"/>
    <w:basedOn w:val="Standaard"/>
    <w:uiPriority w:val="99"/>
    <w:unhideWhenUsed/>
    <w:rsid w:val="00ED4B71"/>
    <w:pPr>
      <w:spacing w:before="100" w:beforeAutospacing="1" w:after="100" w:afterAutospacing="1"/>
    </w:pPr>
    <w:rPr>
      <w:rFonts w:ascii="Times New Roman" w:hAnsi="Times New Roman"/>
      <w:sz w:val="24"/>
      <w:szCs w:val="24"/>
    </w:rPr>
  </w:style>
  <w:style w:type="paragraph" w:customStyle="1" w:styleId="KopjesVet">
    <w:name w:val="KopjesVet"/>
    <w:basedOn w:val="Standaard"/>
    <w:rsid w:val="00311D29"/>
    <w:rPr>
      <w:rFonts w:ascii="Arial" w:hAnsi="Arial"/>
      <w:b/>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85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Almere\Templates\Externe%20Correspondentie\Brief%20vs%206N.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B3142-B1E0-410D-8460-9C3127401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 vs 6N.dotm</Template>
  <TotalTime>6</TotalTime>
  <Pages>1</Pages>
  <Words>164</Words>
  <Characters>1014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20150410 Brief  ()</vt:lpstr>
    </vt:vector>
  </TitlesOfParts>
  <Company>Gemeente Almere</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20150410 Brief  ()</dc:title>
  <dc:creator>I. de Ruiter</dc:creator>
  <cp:keywords>Release 20070425</cp:keywords>
  <cp:lastModifiedBy>Burger M (Marieke)</cp:lastModifiedBy>
  <cp:revision>4</cp:revision>
  <cp:lastPrinted>2019-11-12T14:01:00Z</cp:lastPrinted>
  <dcterms:created xsi:type="dcterms:W3CDTF">2019-11-26T11:24:00Z</dcterms:created>
  <dcterms:modified xsi:type="dcterms:W3CDTF">2019-11-26T11:29:00Z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inter">
    <vt:lpwstr>HP LaserJet 4M</vt:lpwstr>
  </property>
  <property fmtid="{D5CDD505-2E9C-101B-9397-08002B2CF9AE}" pid="3" name="BriefPapier">
    <vt:lpwstr>Bovenste papierlade</vt:lpwstr>
  </property>
  <property fmtid="{D5CDD505-2E9C-101B-9397-08002B2CF9AE}" pid="4" name="BlancoPapier">
    <vt:lpwstr>Standaardlade</vt:lpwstr>
  </property>
  <property fmtid="{D5CDD505-2E9C-101B-9397-08002B2CF9AE}" pid="5" name="Factuurnummer">
    <vt:lpwstr> </vt:lpwstr>
  </property>
  <property fmtid="{D5CDD505-2E9C-101B-9397-08002B2CF9AE}" pid="6" name="Documentnummer">
    <vt:lpwstr> </vt:lpwstr>
  </property>
  <property fmtid="{D5CDD505-2E9C-101B-9397-08002B2CF9AE}" pid="7" name="Internationaal">
    <vt:bool>false</vt:bool>
  </property>
  <property fmtid="{D5CDD505-2E9C-101B-9397-08002B2CF9AE}" pid="8" name="Versie-Sjabloon">
    <vt:lpwstr>2.83</vt:lpwstr>
  </property>
  <property fmtid="{D5CDD505-2E9C-101B-9397-08002B2CF9AE}" pid="9" name="NamensPersoon">
    <vt:lpwstr>wer</vt:lpwstr>
  </property>
  <property fmtid="{D5CDD505-2E9C-101B-9397-08002B2CF9AE}" pid="10" name="NamensBW">
    <vt:lpwstr>0</vt:lpwstr>
  </property>
  <property fmtid="{D5CDD505-2E9C-101B-9397-08002B2CF9AE}" pid="11" name="OnderNaam">
    <vt:lpwstr> </vt:lpwstr>
  </property>
  <property fmtid="{D5CDD505-2E9C-101B-9397-08002B2CF9AE}" pid="12" name="FragmentLocatie">
    <vt:lpwstr>F:\Documents</vt:lpwstr>
  </property>
  <property fmtid="{D5CDD505-2E9C-101B-9397-08002B2CF9AE}" pid="13" name="E-mail">
    <vt:lpwstr>idruiter@almere.nl</vt:lpwstr>
  </property>
  <property fmtid="{D5CDD505-2E9C-101B-9397-08002B2CF9AE}" pid="14" name="Aan">
    <vt:lpwstr> </vt:lpwstr>
  </property>
  <property fmtid="{D5CDD505-2E9C-101B-9397-08002B2CF9AE}" pid="15" name="Afdelingk">
    <vt:lpwstr> </vt:lpwstr>
  </property>
  <property fmtid="{D5CDD505-2E9C-101B-9397-08002B2CF9AE}" pid="16" name="Voorletters">
    <vt:lpwstr> </vt:lpwstr>
  </property>
  <property fmtid="{D5CDD505-2E9C-101B-9397-08002B2CF9AE}" pid="17" name="Achternaam">
    <vt:lpwstr> </vt:lpwstr>
  </property>
  <property fmtid="{D5CDD505-2E9C-101B-9397-08002B2CF9AE}" pid="18" name="Straat">
    <vt:lpwstr> </vt:lpwstr>
  </property>
  <property fmtid="{D5CDD505-2E9C-101B-9397-08002B2CF9AE}" pid="19" name="Huisnummer">
    <vt:lpwstr> </vt:lpwstr>
  </property>
  <property fmtid="{D5CDD505-2E9C-101B-9397-08002B2CF9AE}" pid="20" name="Postcode">
    <vt:lpwstr> </vt:lpwstr>
  </property>
  <property fmtid="{D5CDD505-2E9C-101B-9397-08002B2CF9AE}" pid="21" name="Plaats">
    <vt:lpwstr> </vt:lpwstr>
  </property>
  <property fmtid="{D5CDD505-2E9C-101B-9397-08002B2CF9AE}" pid="22" name="Land">
    <vt:lpwstr> </vt:lpwstr>
  </property>
  <property fmtid="{D5CDD505-2E9C-101B-9397-08002B2CF9AE}" pid="23" name="Geslacht">
    <vt:lpwstr>M</vt:lpwstr>
  </property>
  <property fmtid="{D5CDD505-2E9C-101B-9397-08002B2CF9AE}" pid="24" name="UwKenmerk">
    <vt:lpwstr> </vt:lpwstr>
  </property>
  <property fmtid="{D5CDD505-2E9C-101B-9397-08002B2CF9AE}" pid="25" name="Kenmerk">
    <vt:lpwstr> </vt:lpwstr>
  </property>
  <property fmtid="{D5CDD505-2E9C-101B-9397-08002B2CF9AE}" pid="26" name="Bijlage">
    <vt:lpwstr> </vt:lpwstr>
  </property>
  <property fmtid="{D5CDD505-2E9C-101B-9397-08002B2CF9AE}" pid="27" name="Datum">
    <vt:filetime>2015-04-09T22:00:00Z</vt:filetime>
  </property>
  <property fmtid="{D5CDD505-2E9C-101B-9397-08002B2CF9AE}" pid="28" name="ContactPersoon">
    <vt:lpwstr>I. de Ruiter</vt:lpwstr>
  </property>
  <property fmtid="{D5CDD505-2E9C-101B-9397-08002B2CF9AE}" pid="29" name="DienstFax">
    <vt:lpwstr>---</vt:lpwstr>
  </property>
  <property fmtid="{D5CDD505-2E9C-101B-9397-08002B2CF9AE}" pid="30" name="DoorKiesNummer">
    <vt:lpwstr>539 9295</vt:lpwstr>
  </property>
  <property fmtid="{D5CDD505-2E9C-101B-9397-08002B2CF9AE}" pid="31" name="Email">
    <vt:lpwstr>@almere.nl</vt:lpwstr>
  </property>
  <property fmtid="{D5CDD505-2E9C-101B-9397-08002B2CF9AE}" pid="32" name="Afdeling">
    <vt:lpwstr>Bureau Agenda</vt:lpwstr>
  </property>
  <property fmtid="{D5CDD505-2E9C-101B-9397-08002B2CF9AE}" pid="33" name="Functie">
    <vt:lpwstr>Medewerker Bureau Agenda</vt:lpwstr>
  </property>
  <property fmtid="{D5CDD505-2E9C-101B-9397-08002B2CF9AE}" pid="34" name="Dienst">
    <vt:lpwstr>Stafdienst Bestuurszaken en Control</vt:lpwstr>
  </property>
  <property fmtid="{D5CDD505-2E9C-101B-9397-08002B2CF9AE}" pid="35" name="LokatieNaam">
    <vt:lpwstr>Stadhuis</vt:lpwstr>
  </property>
  <property fmtid="{D5CDD505-2E9C-101B-9397-08002B2CF9AE}" pid="36" name="Lokatie">
    <vt:lpwstr>Stadhuisplein 1_x000d_
Postbus 200_x000d_
1300 AE Almere</vt:lpwstr>
  </property>
  <property fmtid="{D5CDD505-2E9C-101B-9397-08002B2CF9AE}" pid="37" name="LokatieTelnr">
    <vt:lpwstr>Telefoon  14 036_x000d_
Fax (036) 539 99 12_x000d_
_x000d_
E-mail info@almere.nl_x000d_
www.almere.nl</vt:lpwstr>
  </property>
  <property fmtid="{D5CDD505-2E9C-101B-9397-08002B2CF9AE}" pid="38" name="Tav">
    <vt:lpwstr>De heer  </vt:lpwstr>
  </property>
  <property fmtid="{D5CDD505-2E9C-101B-9397-08002B2CF9AE}" pid="39" name="Aanhef">
    <vt:lpwstr>Geachte heer ,</vt:lpwstr>
  </property>
  <property fmtid="{D5CDD505-2E9C-101B-9397-08002B2CF9AE}" pid="40" name="Groet">
    <vt:lpwstr>Hoogachtend,</vt:lpwstr>
  </property>
  <property fmtid="{D5CDD505-2E9C-101B-9397-08002B2CF9AE}" pid="41" name="Formeel">
    <vt:lpwstr>J</vt:lpwstr>
  </property>
  <property fmtid="{D5CDD505-2E9C-101B-9397-08002B2CF9AE}" pid="42" name="Barcode">
    <vt:lpwstr> </vt:lpwstr>
  </property>
  <property fmtid="{D5CDD505-2E9C-101B-9397-08002B2CF9AE}" pid="43" name="NamensCB">
    <vt:lpwstr>0</vt:lpwstr>
  </property>
  <property fmtid="{D5CDD505-2E9C-101B-9397-08002B2CF9AE}" pid="44" name="Namens">
    <vt:lpwstr> </vt:lpwstr>
  </property>
</Properties>
</file>