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7ED" w:rsidRDefault="000327ED" w:rsidP="000327ED">
      <w:r>
        <w:t>Hierbij wordt u uitgenodigd voor de openbare vergadering van de Gemeenteraad</w:t>
      </w:r>
    </w:p>
    <w:p w:rsidR="000327ED" w:rsidRDefault="000327ED" w:rsidP="000327ED"/>
    <w:p w:rsidR="000327ED" w:rsidRDefault="000327ED" w:rsidP="000327ED">
      <w:r>
        <w:t>Datum: donderdag 6 juni 2013</w:t>
      </w:r>
    </w:p>
    <w:p w:rsidR="000327ED" w:rsidRDefault="000327ED" w:rsidP="000327ED"/>
    <w:p w:rsidR="000327ED" w:rsidRDefault="000327ED" w:rsidP="000327ED">
      <w:r>
        <w:t>Aanvang: 19:30 uur</w:t>
      </w:r>
    </w:p>
    <w:p w:rsidR="000327ED" w:rsidRDefault="000327ED" w:rsidP="000327ED"/>
    <w:p w:rsidR="000327ED" w:rsidRDefault="000327ED" w:rsidP="000327ED">
      <w:r>
        <w:t>Locatie: Raadszaal</w:t>
      </w:r>
    </w:p>
    <w:p w:rsidR="000327ED" w:rsidRDefault="000327ED" w:rsidP="000327ED"/>
    <w:p w:rsidR="000327ED" w:rsidRDefault="000327ED" w:rsidP="000327ED">
      <w:r>
        <w:t>1</w:t>
      </w:r>
      <w:r>
        <w:t xml:space="preserve"> </w:t>
      </w:r>
      <w:r>
        <w:t xml:space="preserve">Opening </w:t>
      </w:r>
    </w:p>
    <w:p w:rsidR="000327ED" w:rsidRDefault="000327ED" w:rsidP="000327ED"/>
    <w:p w:rsidR="000327ED" w:rsidRDefault="000327ED" w:rsidP="000327ED">
      <w:r>
        <w:t>2</w:t>
      </w:r>
      <w:r>
        <w:t xml:space="preserve"> </w:t>
      </w:r>
      <w:r>
        <w:t xml:space="preserve">Vaststelling agenda </w:t>
      </w:r>
    </w:p>
    <w:p w:rsidR="000327ED" w:rsidRDefault="000327ED" w:rsidP="000327ED"/>
    <w:p w:rsidR="000327ED" w:rsidRDefault="000327ED" w:rsidP="000327ED">
      <w:r>
        <w:t>3</w:t>
      </w:r>
      <w:r>
        <w:t xml:space="preserve"> </w:t>
      </w:r>
      <w:r>
        <w:t xml:space="preserve">Vragenhalfuur ex. art. 40 Reglement van Orde </w:t>
      </w:r>
    </w:p>
    <w:p w:rsidR="000327ED" w:rsidRDefault="000327ED" w:rsidP="000327ED"/>
    <w:p w:rsidR="000327ED" w:rsidRDefault="000327ED" w:rsidP="000327ED">
      <w:r>
        <w:t>4</w:t>
      </w:r>
      <w:r>
        <w:t xml:space="preserve"> </w:t>
      </w:r>
      <w:r>
        <w:t xml:space="preserve">Vaststelling besluitenlijst raadsvergadering 25 april 2013. </w:t>
      </w:r>
    </w:p>
    <w:p w:rsidR="000327ED" w:rsidRDefault="000327ED" w:rsidP="000327ED"/>
    <w:p w:rsidR="000327ED" w:rsidRDefault="000327ED" w:rsidP="000327ED">
      <w:r>
        <w:t>5</w:t>
      </w:r>
      <w:r>
        <w:t xml:space="preserve"> </w:t>
      </w:r>
      <w:r>
        <w:t xml:space="preserve">Ingekomen stukken lijst A en B </w:t>
      </w:r>
    </w:p>
    <w:p w:rsidR="000327ED" w:rsidRDefault="000327ED" w:rsidP="000327ED"/>
    <w:p w:rsidR="000327ED" w:rsidRPr="000327ED" w:rsidRDefault="000327ED" w:rsidP="000327ED">
      <w:pPr>
        <w:rPr>
          <w:b/>
        </w:rPr>
      </w:pPr>
      <w:r w:rsidRPr="000327ED">
        <w:rPr>
          <w:b/>
        </w:rPr>
        <w:t>Hamerstukken</w:t>
      </w:r>
    </w:p>
    <w:p w:rsidR="000327ED" w:rsidRDefault="000327ED" w:rsidP="000327ED"/>
    <w:p w:rsidR="000327ED" w:rsidRDefault="000327ED" w:rsidP="000327ED">
      <w:r>
        <w:t xml:space="preserve"> 6</w:t>
      </w:r>
      <w:r>
        <w:t xml:space="preserve"> </w:t>
      </w:r>
      <w:r>
        <w:t xml:space="preserve">Oprichten stal zorg- en educatieboerderij </w:t>
      </w:r>
      <w:proofErr w:type="spellStart"/>
      <w:r>
        <w:t>Eemdijk</w:t>
      </w:r>
      <w:proofErr w:type="spellEnd"/>
      <w:r>
        <w:t xml:space="preserve"> 17 </w:t>
      </w:r>
    </w:p>
    <w:p w:rsidR="000327ED" w:rsidRDefault="000327ED" w:rsidP="000327ED"/>
    <w:p w:rsidR="000327ED" w:rsidRDefault="000327ED" w:rsidP="000327ED">
      <w:r>
        <w:t>7</w:t>
      </w:r>
      <w:r>
        <w:t xml:space="preserve"> </w:t>
      </w:r>
      <w:r>
        <w:t xml:space="preserve">Vaststelling bebouwde </w:t>
      </w:r>
      <w:proofErr w:type="spellStart"/>
      <w:r>
        <w:t>komgrens</w:t>
      </w:r>
      <w:proofErr w:type="spellEnd"/>
      <w:r>
        <w:t xml:space="preserve"> Amersfoortseweg/</w:t>
      </w:r>
      <w:proofErr w:type="spellStart"/>
      <w:r>
        <w:t>Haarbrug</w:t>
      </w:r>
      <w:proofErr w:type="spellEnd"/>
      <w:r>
        <w:t xml:space="preserve"> Zuid </w:t>
      </w:r>
    </w:p>
    <w:p w:rsidR="000327ED" w:rsidRDefault="000327ED" w:rsidP="000327ED"/>
    <w:p w:rsidR="000327ED" w:rsidRDefault="000327ED" w:rsidP="000327ED">
      <w:r>
        <w:t>8</w:t>
      </w:r>
      <w:r>
        <w:t xml:space="preserve"> </w:t>
      </w:r>
      <w:r>
        <w:t xml:space="preserve">Milieujaarverslag 2012 en jaarprogramma 2013 </w:t>
      </w:r>
    </w:p>
    <w:p w:rsidR="000327ED" w:rsidRDefault="000327ED" w:rsidP="000327ED">
      <w:r>
        <w:t xml:space="preserve"> </w:t>
      </w:r>
    </w:p>
    <w:p w:rsidR="000327ED" w:rsidRDefault="000327ED" w:rsidP="000327ED">
      <w:r>
        <w:t>9 J</w:t>
      </w:r>
      <w:r>
        <w:t xml:space="preserve">aarverslag Bouwbeleidsplan 2012 </w:t>
      </w:r>
    </w:p>
    <w:p w:rsidR="000327ED" w:rsidRDefault="000327ED" w:rsidP="000327ED">
      <w:r>
        <w:t xml:space="preserve"> </w:t>
      </w:r>
    </w:p>
    <w:p w:rsidR="000327ED" w:rsidRPr="000327ED" w:rsidRDefault="000327ED" w:rsidP="000327ED">
      <w:pPr>
        <w:rPr>
          <w:b/>
        </w:rPr>
      </w:pPr>
      <w:r w:rsidRPr="000327ED">
        <w:rPr>
          <w:b/>
        </w:rPr>
        <w:t>Bespreekstukken</w:t>
      </w:r>
    </w:p>
    <w:p w:rsidR="000327ED" w:rsidRDefault="000327ED" w:rsidP="000327ED"/>
    <w:p w:rsidR="000327ED" w:rsidRDefault="000327ED" w:rsidP="000327ED">
      <w:r>
        <w:t xml:space="preserve"> 10</w:t>
      </w:r>
      <w:r>
        <w:t xml:space="preserve"> </w:t>
      </w:r>
      <w:r>
        <w:t xml:space="preserve">Nieuwe Verordening Oude Haven (15 minuten) </w:t>
      </w:r>
    </w:p>
    <w:p w:rsidR="000327ED" w:rsidRDefault="000327ED" w:rsidP="000327ED"/>
    <w:p w:rsidR="000327ED" w:rsidRDefault="000327ED" w:rsidP="000327ED">
      <w:r>
        <w:t>11</w:t>
      </w:r>
      <w:r>
        <w:t xml:space="preserve"> </w:t>
      </w:r>
      <w:r>
        <w:t xml:space="preserve">Samenwerken Sociale Domein </w:t>
      </w:r>
    </w:p>
    <w:p w:rsidR="000327ED" w:rsidRDefault="000327ED" w:rsidP="000327ED"/>
    <w:p w:rsidR="000327ED" w:rsidRDefault="000327ED" w:rsidP="000327ED">
      <w:r>
        <w:t>12</w:t>
      </w:r>
      <w:r>
        <w:t xml:space="preserve"> </w:t>
      </w:r>
      <w:r>
        <w:t xml:space="preserve">Toetreding tot RKC Vallei en Veluwerand (15 minuten) </w:t>
      </w:r>
    </w:p>
    <w:p w:rsidR="000327ED" w:rsidRDefault="000327ED" w:rsidP="000327ED"/>
    <w:p w:rsidR="000327ED" w:rsidRDefault="000327ED" w:rsidP="000327ED">
      <w:r>
        <w:t>13</w:t>
      </w:r>
      <w:r>
        <w:t xml:space="preserve"> </w:t>
      </w:r>
      <w:r>
        <w:t xml:space="preserve">Mededelingen van het college </w:t>
      </w:r>
    </w:p>
    <w:p w:rsidR="000327ED" w:rsidRDefault="000327ED" w:rsidP="000327ED"/>
    <w:p w:rsidR="000327ED" w:rsidRDefault="000327ED" w:rsidP="000327ED">
      <w:r>
        <w:t>14</w:t>
      </w:r>
      <w:r>
        <w:t xml:space="preserve"> </w:t>
      </w:r>
      <w:r>
        <w:t xml:space="preserve">Afscheid Griffier </w:t>
      </w:r>
      <w:proofErr w:type="spellStart"/>
      <w:r>
        <w:t>Aldrik</w:t>
      </w:r>
      <w:proofErr w:type="spellEnd"/>
      <w:r>
        <w:t xml:space="preserve"> Dijkstra (15 minuten) </w:t>
      </w:r>
    </w:p>
    <w:p w:rsidR="000327ED" w:rsidRDefault="000327ED" w:rsidP="000327ED"/>
    <w:p w:rsidR="000327ED" w:rsidRDefault="000327ED" w:rsidP="000327ED">
      <w:r>
        <w:t>15</w:t>
      </w:r>
      <w:r>
        <w:t xml:space="preserve"> </w:t>
      </w:r>
      <w:r>
        <w:t xml:space="preserve">Beëdiging nieuwe Griffier mevr. E. Hoogstraten (10 minuten) </w:t>
      </w:r>
    </w:p>
    <w:p w:rsidR="000327ED" w:rsidRDefault="000327ED" w:rsidP="000327ED"/>
    <w:p w:rsidR="000327ED" w:rsidRDefault="000327ED" w:rsidP="000327ED">
      <w:r>
        <w:t>16</w:t>
      </w:r>
      <w:r>
        <w:t xml:space="preserve"> </w:t>
      </w:r>
      <w:r>
        <w:t xml:space="preserve">Sluiting </w:t>
      </w:r>
    </w:p>
    <w:p w:rsidR="000327ED" w:rsidRDefault="000327ED" w:rsidP="000327ED"/>
    <w:p w:rsidR="008F2098" w:rsidRDefault="000327ED" w:rsidP="000327ED">
      <w:r>
        <w:t>17</w:t>
      </w:r>
      <w:r>
        <w:t xml:space="preserve">  </w:t>
      </w:r>
      <w:r>
        <w:t>Da</w:t>
      </w:r>
      <w:bookmarkStart w:id="0" w:name="_GoBack"/>
      <w:bookmarkEnd w:id="0"/>
      <w:r>
        <w:t>nkgebed door mevr. M. Veldhuizen-King</w:t>
      </w:r>
    </w:p>
    <w:sectPr w:rsidR="008F2098" w:rsidSect="00662A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327ED"/>
    <w:rsid w:val="000327ED"/>
    <w:rsid w:val="00080F7F"/>
    <w:rsid w:val="0008558C"/>
    <w:rsid w:val="00107752"/>
    <w:rsid w:val="001179B0"/>
    <w:rsid w:val="00125E20"/>
    <w:rsid w:val="00160E66"/>
    <w:rsid w:val="00162375"/>
    <w:rsid w:val="001921CC"/>
    <w:rsid w:val="001C07E4"/>
    <w:rsid w:val="002026D6"/>
    <w:rsid w:val="002274E3"/>
    <w:rsid w:val="0026563C"/>
    <w:rsid w:val="00277C09"/>
    <w:rsid w:val="002920C7"/>
    <w:rsid w:val="002C2167"/>
    <w:rsid w:val="002E4D46"/>
    <w:rsid w:val="003133CB"/>
    <w:rsid w:val="00316E33"/>
    <w:rsid w:val="003A6798"/>
    <w:rsid w:val="003B0B8C"/>
    <w:rsid w:val="003E130B"/>
    <w:rsid w:val="003F040E"/>
    <w:rsid w:val="003F3954"/>
    <w:rsid w:val="0043189E"/>
    <w:rsid w:val="00440470"/>
    <w:rsid w:val="00441432"/>
    <w:rsid w:val="004D6371"/>
    <w:rsid w:val="00501F64"/>
    <w:rsid w:val="005E4939"/>
    <w:rsid w:val="005F2662"/>
    <w:rsid w:val="005F7B54"/>
    <w:rsid w:val="00644087"/>
    <w:rsid w:val="0065593B"/>
    <w:rsid w:val="00662A95"/>
    <w:rsid w:val="006A35E8"/>
    <w:rsid w:val="00745CF4"/>
    <w:rsid w:val="00755FEC"/>
    <w:rsid w:val="00764B71"/>
    <w:rsid w:val="00792674"/>
    <w:rsid w:val="007B0C7E"/>
    <w:rsid w:val="00813595"/>
    <w:rsid w:val="008224C9"/>
    <w:rsid w:val="008D52F7"/>
    <w:rsid w:val="008F2098"/>
    <w:rsid w:val="00915E40"/>
    <w:rsid w:val="00934E9F"/>
    <w:rsid w:val="00942EF6"/>
    <w:rsid w:val="009E2927"/>
    <w:rsid w:val="009F11C7"/>
    <w:rsid w:val="00A12FBE"/>
    <w:rsid w:val="00A56906"/>
    <w:rsid w:val="00AF66D5"/>
    <w:rsid w:val="00B60B91"/>
    <w:rsid w:val="00BA086E"/>
    <w:rsid w:val="00BB7AAC"/>
    <w:rsid w:val="00C02C52"/>
    <w:rsid w:val="00C12CC1"/>
    <w:rsid w:val="00CE1D7F"/>
    <w:rsid w:val="00D25EC1"/>
    <w:rsid w:val="00D363E9"/>
    <w:rsid w:val="00D65063"/>
    <w:rsid w:val="00D84E6B"/>
    <w:rsid w:val="00DB45BC"/>
    <w:rsid w:val="00DC040D"/>
    <w:rsid w:val="00DC1A94"/>
    <w:rsid w:val="00DD6977"/>
    <w:rsid w:val="00DE4791"/>
    <w:rsid w:val="00E20017"/>
    <w:rsid w:val="00E46E5A"/>
    <w:rsid w:val="00EE3224"/>
    <w:rsid w:val="00EF4FA9"/>
    <w:rsid w:val="00F045AE"/>
    <w:rsid w:val="00F1047D"/>
    <w:rsid w:val="00F62BA5"/>
    <w:rsid w:val="00F82B91"/>
    <w:rsid w:val="00FD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662A95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FA39EE00</Template>
  <TotalTime>4</TotalTime>
  <Pages>1</Pages>
  <Words>123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Bunschoten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Graaf, A. de</dc:creator>
  <cp:lastModifiedBy>Graaf, A. de</cp:lastModifiedBy>
  <cp:revision>1</cp:revision>
  <dcterms:created xsi:type="dcterms:W3CDTF">2013-05-29T07:50:00Z</dcterms:created>
  <dcterms:modified xsi:type="dcterms:W3CDTF">2013-05-29T07:54:00Z</dcterms:modified>
</cp:coreProperties>
</file>