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CA810" w14:textId="77777777" w:rsidR="000B7E22" w:rsidRDefault="000B7E22" w:rsidP="00F833AF">
      <w:pPr>
        <w:rPr>
          <w:sz w:val="20"/>
        </w:rPr>
      </w:pPr>
    </w:p>
    <w:p w14:paraId="6CD8519D" w14:textId="77777777" w:rsidR="007545C3" w:rsidRPr="00F833AF" w:rsidRDefault="007545C3" w:rsidP="00F833AF">
      <w:pPr>
        <w:rPr>
          <w:sz w:val="20"/>
        </w:rPr>
        <w:sectPr w:rsidR="007545C3" w:rsidRPr="00F833A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8" w:footer="708" w:gutter="0"/>
          <w:cols w:space="708"/>
          <w:titlePg/>
        </w:sect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8"/>
        <w:gridCol w:w="6672"/>
      </w:tblGrid>
      <w:tr w:rsidR="001B5E7D" w:rsidRPr="001B5E7D" w14:paraId="07AEA4B4" w14:textId="77777777">
        <w:tc>
          <w:tcPr>
            <w:tcW w:w="2410" w:type="dxa"/>
            <w:tcBorders>
              <w:top w:val="single" w:sz="4" w:space="0" w:color="auto"/>
            </w:tcBorders>
          </w:tcPr>
          <w:p w14:paraId="41BFF224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0" w:type="dxa"/>
            <w:tcBorders>
              <w:top w:val="single" w:sz="4" w:space="0" w:color="auto"/>
            </w:tcBorders>
          </w:tcPr>
          <w:p w14:paraId="7BB91D86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1B5E7D" w:rsidRPr="001B5E7D" w14:paraId="29E23740" w14:textId="77777777">
        <w:tc>
          <w:tcPr>
            <w:tcW w:w="2410" w:type="dxa"/>
          </w:tcPr>
          <w:p w14:paraId="51F14D27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  <w:r w:rsidRPr="001B5E7D">
              <w:rPr>
                <w:rFonts w:ascii="Arial" w:hAnsi="Arial" w:cs="Arial"/>
                <w:b/>
                <w:bCs/>
              </w:rPr>
              <w:t>Registratienummer</w:t>
            </w:r>
          </w:p>
        </w:tc>
        <w:tc>
          <w:tcPr>
            <w:tcW w:w="6800" w:type="dxa"/>
          </w:tcPr>
          <w:p w14:paraId="3129C11D" w14:textId="77777777" w:rsidR="001B5E7D" w:rsidRPr="001B5E7D" w:rsidRDefault="002247AE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1B5E7D" w:rsidRPr="001B5E7D" w14:paraId="3BBEE72F" w14:textId="77777777">
        <w:tc>
          <w:tcPr>
            <w:tcW w:w="2410" w:type="dxa"/>
          </w:tcPr>
          <w:p w14:paraId="666E5130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  <w:r w:rsidRPr="001B5E7D">
              <w:rPr>
                <w:rFonts w:ascii="Arial" w:hAnsi="Arial" w:cs="Arial"/>
                <w:b/>
                <w:bCs/>
              </w:rPr>
              <w:t>Onderwerp</w:t>
            </w:r>
          </w:p>
        </w:tc>
        <w:tc>
          <w:tcPr>
            <w:tcW w:w="6800" w:type="dxa"/>
          </w:tcPr>
          <w:p w14:paraId="312D8E75" w14:textId="77777777" w:rsidR="001B5E7D" w:rsidRPr="00E852F5" w:rsidRDefault="002247AE" w:rsidP="00946D7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C6073">
              <w:rPr>
                <w:rFonts w:cs="Arial"/>
                <w:sz w:val="20"/>
              </w:rPr>
              <w:t>Termijnagenda</w:t>
            </w:r>
            <w:r w:rsidR="005C6073" w:rsidRPr="005C6073">
              <w:rPr>
                <w:rFonts w:cs="Arial"/>
                <w:sz w:val="20"/>
              </w:rPr>
              <w:t xml:space="preserve"> </w:t>
            </w:r>
          </w:p>
        </w:tc>
      </w:tr>
      <w:tr w:rsidR="00E852F5" w:rsidRPr="00D711C9" w14:paraId="103116E3" w14:textId="77777777">
        <w:tc>
          <w:tcPr>
            <w:tcW w:w="2410" w:type="dxa"/>
          </w:tcPr>
          <w:p w14:paraId="25B7D742" w14:textId="77777777" w:rsidR="00E852F5" w:rsidRPr="001B5E7D" w:rsidRDefault="00E852F5" w:rsidP="00D91226">
            <w:pPr>
              <w:pStyle w:val="voorafopgemaakt"/>
              <w:rPr>
                <w:rFonts w:ascii="Arial" w:hAnsi="Arial" w:cs="Arial"/>
                <w:b/>
                <w:bCs/>
                <w:lang w:val="en-GB"/>
              </w:rPr>
            </w:pPr>
            <w:r w:rsidRPr="001B5E7D">
              <w:rPr>
                <w:rFonts w:ascii="Arial" w:hAnsi="Arial" w:cs="Arial"/>
                <w:b/>
                <w:bCs/>
                <w:lang w:val="en-GB"/>
              </w:rPr>
              <w:t>Datum</w:t>
            </w:r>
          </w:p>
        </w:tc>
        <w:tc>
          <w:tcPr>
            <w:tcW w:w="6800" w:type="dxa"/>
          </w:tcPr>
          <w:p w14:paraId="18C9C902" w14:textId="26460534" w:rsidR="00E852F5" w:rsidRPr="00D711C9" w:rsidRDefault="007F7A3D" w:rsidP="00BA18AB">
            <w:pPr>
              <w:pStyle w:val="voorafopgemaak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oktober</w:t>
            </w:r>
            <w:bookmarkStart w:id="2" w:name="_GoBack"/>
            <w:bookmarkEnd w:id="2"/>
            <w:r w:rsidR="006801D7">
              <w:rPr>
                <w:rFonts w:ascii="Arial" w:hAnsi="Arial" w:cs="Arial"/>
              </w:rPr>
              <w:t xml:space="preserve"> 2019</w:t>
            </w:r>
          </w:p>
        </w:tc>
      </w:tr>
      <w:tr w:rsidR="00E852F5" w:rsidRPr="001B5E7D" w14:paraId="3768E578" w14:textId="77777777">
        <w:tc>
          <w:tcPr>
            <w:tcW w:w="2410" w:type="dxa"/>
          </w:tcPr>
          <w:p w14:paraId="4647CF0B" w14:textId="77777777" w:rsidR="00E852F5" w:rsidRPr="00D711C9" w:rsidRDefault="00E852F5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  <w:r w:rsidRPr="00D711C9">
              <w:rPr>
                <w:rFonts w:ascii="Arial" w:hAnsi="Arial" w:cs="Arial"/>
                <w:b/>
                <w:bCs/>
              </w:rPr>
              <w:t>Status</w:t>
            </w:r>
          </w:p>
        </w:tc>
        <w:tc>
          <w:tcPr>
            <w:tcW w:w="6800" w:type="dxa"/>
          </w:tcPr>
          <w:p w14:paraId="4BDEA4E6" w14:textId="77777777" w:rsidR="00E852F5" w:rsidRPr="001B5E7D" w:rsidRDefault="00E852F5" w:rsidP="00D635AA">
            <w:pPr>
              <w:pStyle w:val="voorafopgemaakt"/>
              <w:rPr>
                <w:rFonts w:ascii="Arial" w:hAnsi="Arial" w:cs="Arial"/>
              </w:rPr>
            </w:pPr>
            <w:r w:rsidRPr="001B5E7D">
              <w:rPr>
                <w:rFonts w:ascii="Arial" w:hAnsi="Arial" w:cs="Arial"/>
              </w:rPr>
              <w:t xml:space="preserve">Ter </w:t>
            </w:r>
            <w:r>
              <w:rPr>
                <w:rFonts w:ascii="Arial" w:hAnsi="Arial" w:cs="Arial"/>
              </w:rPr>
              <w:t>vaststelling</w:t>
            </w:r>
          </w:p>
        </w:tc>
      </w:tr>
      <w:tr w:rsidR="00E852F5" w:rsidRPr="001B5E7D" w14:paraId="2FFBEEC7" w14:textId="77777777">
        <w:tc>
          <w:tcPr>
            <w:tcW w:w="2410" w:type="dxa"/>
          </w:tcPr>
          <w:p w14:paraId="4E38053C" w14:textId="77777777" w:rsidR="00E852F5" w:rsidRPr="001B5E7D" w:rsidRDefault="00E852F5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  <w:r w:rsidRPr="001B5E7D">
              <w:rPr>
                <w:rFonts w:ascii="Arial" w:hAnsi="Arial" w:cs="Arial"/>
                <w:b/>
                <w:bCs/>
              </w:rPr>
              <w:t>Agendapunt</w:t>
            </w:r>
          </w:p>
        </w:tc>
        <w:tc>
          <w:tcPr>
            <w:tcW w:w="6800" w:type="dxa"/>
          </w:tcPr>
          <w:p w14:paraId="562DA410" w14:textId="77777777" w:rsidR="00E852F5" w:rsidRPr="001B5E7D" w:rsidRDefault="00D85927" w:rsidP="00D635AA">
            <w:pPr>
              <w:pStyle w:val="voorafopgemaak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1B5E7D" w:rsidRPr="001B5E7D" w14:paraId="74013F56" w14:textId="77777777">
        <w:tc>
          <w:tcPr>
            <w:tcW w:w="2410" w:type="dxa"/>
            <w:tcBorders>
              <w:bottom w:val="single" w:sz="4" w:space="0" w:color="auto"/>
            </w:tcBorders>
          </w:tcPr>
          <w:p w14:paraId="6F041085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0" w:type="dxa"/>
            <w:tcBorders>
              <w:bottom w:val="single" w:sz="4" w:space="0" w:color="auto"/>
            </w:tcBorders>
          </w:tcPr>
          <w:p w14:paraId="09FAC26B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shd w:val="clear" w:color="auto" w:fill="B3B3B3"/>
              </w:rPr>
            </w:pPr>
          </w:p>
        </w:tc>
      </w:tr>
      <w:tr w:rsidR="001B5E7D" w:rsidRPr="001B5E7D" w14:paraId="0FCF2B7D" w14:textId="77777777">
        <w:tc>
          <w:tcPr>
            <w:tcW w:w="2410" w:type="dxa"/>
            <w:tcBorders>
              <w:top w:val="single" w:sz="4" w:space="0" w:color="auto"/>
            </w:tcBorders>
          </w:tcPr>
          <w:p w14:paraId="6EE7B67B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</w:rPr>
            </w:pPr>
          </w:p>
        </w:tc>
        <w:tc>
          <w:tcPr>
            <w:tcW w:w="6800" w:type="dxa"/>
            <w:tcBorders>
              <w:top w:val="single" w:sz="4" w:space="0" w:color="auto"/>
            </w:tcBorders>
          </w:tcPr>
          <w:p w14:paraId="4A5090C8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</w:rPr>
            </w:pPr>
          </w:p>
        </w:tc>
      </w:tr>
      <w:tr w:rsidR="00E852F5" w:rsidRPr="001B5E7D" w14:paraId="669EB869" w14:textId="77777777">
        <w:tc>
          <w:tcPr>
            <w:tcW w:w="2410" w:type="dxa"/>
          </w:tcPr>
          <w:p w14:paraId="19C4244B" w14:textId="77777777" w:rsidR="00E852F5" w:rsidRPr="001B5E7D" w:rsidRDefault="00E852F5" w:rsidP="00D91226">
            <w:pPr>
              <w:pStyle w:val="voorafopgemaakt"/>
              <w:rPr>
                <w:rFonts w:ascii="Arial" w:hAnsi="Arial" w:cs="Arial"/>
              </w:rPr>
            </w:pPr>
            <w:r w:rsidRPr="001B5E7D">
              <w:rPr>
                <w:rFonts w:ascii="Arial" w:hAnsi="Arial" w:cs="Arial"/>
              </w:rPr>
              <w:t>Datum voorstel</w:t>
            </w:r>
          </w:p>
        </w:tc>
        <w:tc>
          <w:tcPr>
            <w:tcW w:w="6800" w:type="dxa"/>
          </w:tcPr>
          <w:p w14:paraId="14B10879" w14:textId="77777777" w:rsidR="00E852F5" w:rsidRPr="001B5E7D" w:rsidRDefault="00134771" w:rsidP="00D635AA">
            <w:pPr>
              <w:pStyle w:val="voorafopgemaak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852F5" w:rsidRPr="00880A91" w14:paraId="54C9A955" w14:textId="77777777">
        <w:tc>
          <w:tcPr>
            <w:tcW w:w="2410" w:type="dxa"/>
          </w:tcPr>
          <w:p w14:paraId="721585A8" w14:textId="77777777" w:rsidR="00E852F5" w:rsidRPr="00880A91" w:rsidRDefault="00E852F5" w:rsidP="00D91226">
            <w:pPr>
              <w:pStyle w:val="voorafopgemaakt"/>
              <w:rPr>
                <w:rFonts w:ascii="Arial" w:hAnsi="Arial" w:cs="Arial"/>
              </w:rPr>
            </w:pPr>
            <w:r w:rsidRPr="00880A91">
              <w:rPr>
                <w:rFonts w:ascii="Arial" w:hAnsi="Arial" w:cs="Arial"/>
              </w:rPr>
              <w:t>Portefeuillehouder</w:t>
            </w:r>
          </w:p>
        </w:tc>
        <w:tc>
          <w:tcPr>
            <w:tcW w:w="6800" w:type="dxa"/>
          </w:tcPr>
          <w:p w14:paraId="3EB5855A" w14:textId="77777777" w:rsidR="00E852F5" w:rsidRDefault="00E852F5" w:rsidP="00D635AA">
            <w:pPr>
              <w:pStyle w:val="voorafopgemaak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852F5" w:rsidRPr="001B5E7D" w14:paraId="5A130E24" w14:textId="77777777">
        <w:tc>
          <w:tcPr>
            <w:tcW w:w="2410" w:type="dxa"/>
          </w:tcPr>
          <w:p w14:paraId="57720156" w14:textId="77777777" w:rsidR="00E852F5" w:rsidRPr="001B5E7D" w:rsidRDefault="00E852F5" w:rsidP="00D91226">
            <w:pPr>
              <w:pStyle w:val="voorafopgemaakt"/>
              <w:rPr>
                <w:rFonts w:ascii="Arial" w:hAnsi="Arial" w:cs="Arial"/>
              </w:rPr>
            </w:pPr>
            <w:r w:rsidRPr="001B5E7D">
              <w:rPr>
                <w:rFonts w:ascii="Arial" w:hAnsi="Arial" w:cs="Arial"/>
              </w:rPr>
              <w:t>Afdeling/Team</w:t>
            </w:r>
          </w:p>
        </w:tc>
        <w:tc>
          <w:tcPr>
            <w:tcW w:w="6800" w:type="dxa"/>
          </w:tcPr>
          <w:p w14:paraId="4BAA29D1" w14:textId="77777777" w:rsidR="00E852F5" w:rsidRPr="001B5E7D" w:rsidRDefault="00E852F5" w:rsidP="00D635A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Raadsgriffie</w:t>
            </w:r>
          </w:p>
        </w:tc>
      </w:tr>
      <w:tr w:rsidR="001B5E7D" w:rsidRPr="001B5E7D" w14:paraId="482668CC" w14:textId="77777777">
        <w:tc>
          <w:tcPr>
            <w:tcW w:w="2410" w:type="dxa"/>
          </w:tcPr>
          <w:p w14:paraId="28126567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</w:rPr>
            </w:pPr>
            <w:r w:rsidRPr="001B5E7D">
              <w:rPr>
                <w:rFonts w:ascii="Arial" w:hAnsi="Arial" w:cs="Arial"/>
              </w:rPr>
              <w:t>Bijlagen</w:t>
            </w:r>
          </w:p>
        </w:tc>
        <w:tc>
          <w:tcPr>
            <w:tcW w:w="6800" w:type="dxa"/>
          </w:tcPr>
          <w:p w14:paraId="64C8F097" w14:textId="77777777" w:rsidR="006B08F6" w:rsidRDefault="002247AE" w:rsidP="00A21CB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Termijnagenda</w:t>
            </w:r>
            <w:r w:rsidR="003E3C8D">
              <w:rPr>
                <w:rFonts w:cs="Arial"/>
                <w:sz w:val="20"/>
              </w:rPr>
              <w:t>,</w:t>
            </w:r>
            <w:r>
              <w:rPr>
                <w:rFonts w:cs="Arial"/>
                <w:sz w:val="20"/>
              </w:rPr>
              <w:t xml:space="preserve"> </w:t>
            </w:r>
            <w:r w:rsidR="00E852F5">
              <w:rPr>
                <w:rFonts w:cs="Arial"/>
                <w:sz w:val="20"/>
              </w:rPr>
              <w:t>versie</w:t>
            </w:r>
            <w:r w:rsidR="00731055">
              <w:rPr>
                <w:rFonts w:cs="Arial"/>
                <w:sz w:val="20"/>
              </w:rPr>
              <w:t xml:space="preserve"> </w:t>
            </w:r>
            <w:r w:rsidR="009D6D90">
              <w:rPr>
                <w:rFonts w:cs="Arial"/>
                <w:sz w:val="20"/>
              </w:rPr>
              <w:t>september</w:t>
            </w:r>
            <w:r w:rsidR="006801D7">
              <w:rPr>
                <w:rFonts w:cs="Arial"/>
                <w:sz w:val="20"/>
              </w:rPr>
              <w:t xml:space="preserve"> 2019</w:t>
            </w:r>
          </w:p>
          <w:p w14:paraId="0BC2B856" w14:textId="77777777" w:rsidR="00482F1A" w:rsidRPr="00E852F5" w:rsidRDefault="00482F1A" w:rsidP="00946D7F">
            <w:pPr>
              <w:rPr>
                <w:rFonts w:cs="Arial"/>
                <w:sz w:val="20"/>
              </w:rPr>
            </w:pPr>
          </w:p>
        </w:tc>
      </w:tr>
      <w:tr w:rsidR="001B5E7D" w:rsidRPr="001B5E7D" w14:paraId="2288652D" w14:textId="77777777">
        <w:tc>
          <w:tcPr>
            <w:tcW w:w="2410" w:type="dxa"/>
          </w:tcPr>
          <w:p w14:paraId="048F44BC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</w:rPr>
            </w:pPr>
          </w:p>
        </w:tc>
        <w:tc>
          <w:tcPr>
            <w:tcW w:w="6800" w:type="dxa"/>
          </w:tcPr>
          <w:p w14:paraId="074CA5FC" w14:textId="77777777" w:rsidR="001B5E7D" w:rsidRPr="001B5E7D" w:rsidRDefault="001B5E7D" w:rsidP="00D91226">
            <w:pPr>
              <w:rPr>
                <w:rFonts w:cs="Arial"/>
                <w:sz w:val="20"/>
              </w:rPr>
            </w:pPr>
          </w:p>
        </w:tc>
      </w:tr>
      <w:tr w:rsidR="001B5E7D" w:rsidRPr="001B5E7D" w14:paraId="1BBA0C04" w14:textId="77777777">
        <w:tc>
          <w:tcPr>
            <w:tcW w:w="2410" w:type="dxa"/>
            <w:tcBorders>
              <w:top w:val="single" w:sz="4" w:space="0" w:color="auto"/>
            </w:tcBorders>
          </w:tcPr>
          <w:p w14:paraId="659E44C4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0" w:type="dxa"/>
            <w:tcBorders>
              <w:top w:val="single" w:sz="4" w:space="0" w:color="auto"/>
            </w:tcBorders>
          </w:tcPr>
          <w:p w14:paraId="03C0EFBE" w14:textId="77777777" w:rsidR="001B5E7D" w:rsidRPr="001B5E7D" w:rsidRDefault="001B5E7D" w:rsidP="00D91226">
            <w:pPr>
              <w:rPr>
                <w:rFonts w:cs="Arial"/>
                <w:sz w:val="20"/>
              </w:rPr>
            </w:pPr>
          </w:p>
        </w:tc>
      </w:tr>
      <w:tr w:rsidR="001B5E7D" w:rsidRPr="001B5E7D" w14:paraId="6DB38AF6" w14:textId="77777777">
        <w:tc>
          <w:tcPr>
            <w:tcW w:w="2410" w:type="dxa"/>
          </w:tcPr>
          <w:p w14:paraId="4B6BAD93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  <w:r w:rsidRPr="001B5E7D">
              <w:rPr>
                <w:rFonts w:ascii="Arial" w:hAnsi="Arial" w:cs="Arial"/>
              </w:rPr>
              <w:t xml:space="preserve">Voorstel aan </w:t>
            </w:r>
            <w:r w:rsidR="00AE113D">
              <w:rPr>
                <w:rFonts w:ascii="Arial" w:hAnsi="Arial" w:cs="Arial"/>
              </w:rPr>
              <w:t>commissie</w:t>
            </w:r>
            <w:r w:rsidRPr="001B5E7D">
              <w:rPr>
                <w:rFonts w:ascii="Arial" w:hAnsi="Arial" w:cs="Arial"/>
              </w:rPr>
              <w:t>:</w:t>
            </w:r>
          </w:p>
        </w:tc>
        <w:tc>
          <w:tcPr>
            <w:tcW w:w="6800" w:type="dxa"/>
          </w:tcPr>
          <w:p w14:paraId="7CEEBC1C" w14:textId="77777777" w:rsidR="001B5E7D" w:rsidRPr="001B5E7D" w:rsidRDefault="00B134BE" w:rsidP="002247A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De </w:t>
            </w:r>
            <w:r w:rsidR="002247AE">
              <w:rPr>
                <w:rFonts w:cs="Arial"/>
                <w:sz w:val="20"/>
              </w:rPr>
              <w:t>termijnagenda</w:t>
            </w:r>
            <w:r>
              <w:rPr>
                <w:rFonts w:cs="Arial"/>
                <w:sz w:val="20"/>
              </w:rPr>
              <w:t xml:space="preserve"> vaststellen.</w:t>
            </w:r>
          </w:p>
        </w:tc>
      </w:tr>
      <w:tr w:rsidR="001B5E7D" w:rsidRPr="001B5E7D" w14:paraId="76E79F4C" w14:textId="77777777">
        <w:tc>
          <w:tcPr>
            <w:tcW w:w="2410" w:type="dxa"/>
            <w:tcBorders>
              <w:bottom w:val="single" w:sz="4" w:space="0" w:color="auto"/>
            </w:tcBorders>
          </w:tcPr>
          <w:p w14:paraId="1BE6E4E6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0" w:type="dxa"/>
            <w:tcBorders>
              <w:bottom w:val="single" w:sz="4" w:space="0" w:color="auto"/>
            </w:tcBorders>
          </w:tcPr>
          <w:p w14:paraId="03E803D4" w14:textId="77777777" w:rsidR="001B5E7D" w:rsidRPr="001B5E7D" w:rsidRDefault="001B5E7D" w:rsidP="00D91226">
            <w:pPr>
              <w:rPr>
                <w:rFonts w:cs="Arial"/>
                <w:sz w:val="20"/>
              </w:rPr>
            </w:pPr>
          </w:p>
        </w:tc>
      </w:tr>
      <w:tr w:rsidR="001B5E7D" w:rsidRPr="001B5E7D" w14:paraId="759073B6" w14:textId="77777777">
        <w:tc>
          <w:tcPr>
            <w:tcW w:w="2410" w:type="dxa"/>
            <w:tcBorders>
              <w:top w:val="single" w:sz="4" w:space="0" w:color="auto"/>
            </w:tcBorders>
          </w:tcPr>
          <w:p w14:paraId="2ED72B29" w14:textId="77777777" w:rsidR="001B5E7D" w:rsidRPr="001B5E7D" w:rsidRDefault="001B5E7D" w:rsidP="00D91226">
            <w:pPr>
              <w:pStyle w:val="voorafopgemaak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0" w:type="dxa"/>
            <w:tcBorders>
              <w:top w:val="single" w:sz="4" w:space="0" w:color="auto"/>
            </w:tcBorders>
          </w:tcPr>
          <w:p w14:paraId="0F9F83D0" w14:textId="77777777" w:rsidR="001B5E7D" w:rsidRPr="001B5E7D" w:rsidRDefault="001B5E7D" w:rsidP="00D91226">
            <w:pPr>
              <w:rPr>
                <w:rFonts w:cs="Arial"/>
                <w:sz w:val="20"/>
              </w:rPr>
            </w:pPr>
            <w:r w:rsidRPr="001B5E7D">
              <w:rPr>
                <w:rFonts w:cs="Arial"/>
                <w:sz w:val="20"/>
              </w:rPr>
              <w:tab/>
            </w:r>
          </w:p>
        </w:tc>
      </w:tr>
      <w:tr w:rsidR="001B5E7D" w:rsidRPr="001B5E7D" w14:paraId="2951D4D8" w14:textId="77777777">
        <w:tc>
          <w:tcPr>
            <w:tcW w:w="2410" w:type="dxa"/>
          </w:tcPr>
          <w:p w14:paraId="41B41350" w14:textId="77777777" w:rsidR="001B5E7D" w:rsidRPr="001B5E7D" w:rsidRDefault="001B5E7D" w:rsidP="009938B0">
            <w:pPr>
              <w:pStyle w:val="voorafopgemaakt"/>
              <w:spacing w:line="240" w:lineRule="auto"/>
              <w:rPr>
                <w:rFonts w:ascii="Arial" w:hAnsi="Arial" w:cs="Arial"/>
                <w:b/>
                <w:bCs/>
              </w:rPr>
            </w:pPr>
            <w:r w:rsidRPr="001B5E7D">
              <w:rPr>
                <w:rFonts w:ascii="Arial" w:hAnsi="Arial" w:cs="Arial"/>
              </w:rPr>
              <w:t xml:space="preserve">Eventuele opmerkingen van de raadsgriffie:  </w:t>
            </w:r>
          </w:p>
        </w:tc>
        <w:tc>
          <w:tcPr>
            <w:tcW w:w="6800" w:type="dxa"/>
          </w:tcPr>
          <w:p w14:paraId="3455CA31" w14:textId="77777777" w:rsidR="000B5EBE" w:rsidRDefault="000B5EBE" w:rsidP="000B5EBE">
            <w:pPr>
              <w:rPr>
                <w:iCs/>
                <w:sz w:val="20"/>
              </w:rPr>
            </w:pPr>
            <w:r w:rsidRPr="00892017">
              <w:rPr>
                <w:iCs/>
                <w:sz w:val="20"/>
              </w:rPr>
              <w:t>De termijnagenda geeft aan wanneer onderwerpen aan de orde komen in de raad en/ of de commissies. Zo zien de fracties onderwerpen (ver) van tevoren aankomen en kunnen hiermee rekening houden bij hun voorbereiding. De termijnagenda is ook te gebruiken als planningsinstrument voor de raad(</w:t>
            </w:r>
            <w:proofErr w:type="spellStart"/>
            <w:r w:rsidRPr="00892017">
              <w:rPr>
                <w:iCs/>
                <w:sz w:val="20"/>
              </w:rPr>
              <w:t>scommissies</w:t>
            </w:r>
            <w:proofErr w:type="spellEnd"/>
            <w:r w:rsidRPr="00892017">
              <w:rPr>
                <w:iCs/>
                <w:sz w:val="20"/>
              </w:rPr>
              <w:t>).</w:t>
            </w:r>
          </w:p>
          <w:p w14:paraId="5A3A8361" w14:textId="77777777" w:rsidR="000B5EBE" w:rsidRPr="00892017" w:rsidRDefault="000B5EBE" w:rsidP="000B5EBE">
            <w:pPr>
              <w:rPr>
                <w:sz w:val="20"/>
              </w:rPr>
            </w:pPr>
          </w:p>
          <w:p w14:paraId="11CF0851" w14:textId="77777777" w:rsidR="000B5EBE" w:rsidRDefault="000B5EBE" w:rsidP="000B5EBE">
            <w:pPr>
              <w:rPr>
                <w:iCs/>
                <w:sz w:val="20"/>
              </w:rPr>
            </w:pPr>
            <w:r w:rsidRPr="00892017">
              <w:rPr>
                <w:iCs/>
                <w:sz w:val="20"/>
              </w:rPr>
              <w:t>Ook onderwerpen die zijn aangekondigd in de vastgestelde begroting staan opgenomen op de termijnagenda.</w:t>
            </w:r>
          </w:p>
          <w:p w14:paraId="4E7ECA5D" w14:textId="77777777" w:rsidR="000B5EBE" w:rsidRPr="00582A51" w:rsidRDefault="000B5EBE" w:rsidP="000B5EBE">
            <w:pPr>
              <w:rPr>
                <w:iCs/>
                <w:sz w:val="20"/>
              </w:rPr>
            </w:pPr>
            <w:r w:rsidRPr="00582A51">
              <w:rPr>
                <w:iCs/>
                <w:sz w:val="20"/>
              </w:rPr>
              <w:t xml:space="preserve">In de vergaderingen van de commissies wordt de termijnagenda vastgesteld en vindt verantwoording plaats over de planning of kan de planning worden aangepast. </w:t>
            </w:r>
          </w:p>
          <w:p w14:paraId="712641CD" w14:textId="77777777" w:rsidR="000B5EBE" w:rsidRPr="00892017" w:rsidRDefault="000B5EBE" w:rsidP="000B5EBE">
            <w:pPr>
              <w:rPr>
                <w:sz w:val="20"/>
              </w:rPr>
            </w:pPr>
          </w:p>
          <w:p w14:paraId="63B74484" w14:textId="77777777" w:rsidR="000B5EBE" w:rsidRDefault="000B5EBE" w:rsidP="000B5EBE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892017">
              <w:rPr>
                <w:iCs/>
                <w:sz w:val="20"/>
              </w:rPr>
              <w:t>O</w:t>
            </w:r>
            <w:r>
              <w:rPr>
                <w:iCs/>
                <w:sz w:val="20"/>
              </w:rPr>
              <w:t>mdat o</w:t>
            </w:r>
            <w:r w:rsidRPr="00892017">
              <w:rPr>
                <w:iCs/>
                <w:sz w:val="20"/>
              </w:rPr>
              <w:t xml:space="preserve">nderwerpen actief worden aangeleverd door het college en </w:t>
            </w:r>
            <w:r>
              <w:rPr>
                <w:iCs/>
                <w:sz w:val="20"/>
              </w:rPr>
              <w:t xml:space="preserve">er </w:t>
            </w:r>
            <w:r w:rsidRPr="00892017">
              <w:rPr>
                <w:iCs/>
                <w:sz w:val="20"/>
              </w:rPr>
              <w:t>daarnaast onder</w:t>
            </w:r>
            <w:r>
              <w:rPr>
                <w:iCs/>
                <w:sz w:val="20"/>
              </w:rPr>
              <w:t xml:space="preserve">werpen via de toezeggingenlijst </w:t>
            </w:r>
            <w:r w:rsidRPr="00892017">
              <w:rPr>
                <w:iCs/>
                <w:sz w:val="20"/>
              </w:rPr>
              <w:t>aan de termijnagenda</w:t>
            </w:r>
            <w:r>
              <w:rPr>
                <w:iCs/>
                <w:sz w:val="20"/>
              </w:rPr>
              <w:t xml:space="preserve"> worden toegevoegd blijft de termijnagenda actueel.  Verder kunnen de</w:t>
            </w:r>
            <w:r w:rsidRPr="00892017">
              <w:rPr>
                <w:iCs/>
                <w:sz w:val="20"/>
              </w:rPr>
              <w:t xml:space="preserve"> commissies de termijnagenda aanvullen, vooral met onderwerpen waarover raads- en commissieleden meer verteld zouden willen krijgen.</w:t>
            </w:r>
          </w:p>
          <w:p w14:paraId="08CC5D4A" w14:textId="77777777" w:rsidR="009D6D90" w:rsidRDefault="009D6D90" w:rsidP="000B5EBE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</w:rPr>
            </w:pPr>
          </w:p>
          <w:p w14:paraId="2323917D" w14:textId="77777777" w:rsidR="009D6D90" w:rsidRPr="00892017" w:rsidRDefault="009D6D90" w:rsidP="000B5EBE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</w:rPr>
            </w:pPr>
            <w:r>
              <w:rPr>
                <w:iCs/>
                <w:sz w:val="20"/>
              </w:rPr>
              <w:t>Er wordt momenteel gewerkt aan een ‘l</w:t>
            </w:r>
            <w:r w:rsidRPr="00582A51">
              <w:rPr>
                <w:iCs/>
                <w:sz w:val="20"/>
              </w:rPr>
              <w:t>evende’ termijnagenda</w:t>
            </w:r>
            <w:r>
              <w:rPr>
                <w:iCs/>
                <w:sz w:val="20"/>
              </w:rPr>
              <w:t>, die online te raadplegen is.</w:t>
            </w:r>
          </w:p>
          <w:p w14:paraId="26912554" w14:textId="77777777" w:rsidR="00B134BE" w:rsidRPr="001B5E7D" w:rsidRDefault="00B134BE" w:rsidP="00344A6B">
            <w:pPr>
              <w:rPr>
                <w:rFonts w:cs="Arial"/>
                <w:sz w:val="20"/>
              </w:rPr>
            </w:pPr>
          </w:p>
        </w:tc>
      </w:tr>
    </w:tbl>
    <w:p w14:paraId="435F2754" w14:textId="77777777" w:rsidR="006557AE" w:rsidRDefault="006557AE" w:rsidP="001B5E7D">
      <w:pPr>
        <w:jc w:val="center"/>
      </w:pPr>
    </w:p>
    <w:sectPr w:rsidR="006557AE">
      <w:headerReference w:type="default" r:id="rId13"/>
      <w:type w:val="continuous"/>
      <w:pgSz w:w="11906" w:h="16838"/>
      <w:pgMar w:top="1418" w:right="1418" w:bottom="1418" w:left="1418" w:header="708" w:footer="708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E02B8" w14:textId="77777777" w:rsidR="00C31947" w:rsidRDefault="00C31947">
      <w:r>
        <w:separator/>
      </w:r>
    </w:p>
  </w:endnote>
  <w:endnote w:type="continuationSeparator" w:id="0">
    <w:p w14:paraId="4CB38A64" w14:textId="77777777" w:rsidR="00C31947" w:rsidRDefault="00C3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MixOffice">
    <w:altName w:val="Century Gothic"/>
    <w:charset w:val="00"/>
    <w:family w:val="swiss"/>
    <w:pitch w:val="variable"/>
    <w:sig w:usb0="80000027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0E160" w14:textId="77777777" w:rsidR="007D3AD8" w:rsidRDefault="007D3AD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0ED26" w14:textId="77777777" w:rsidR="007D3AD8" w:rsidRDefault="007D3AD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F8B4E" w14:textId="77777777" w:rsidR="005C083A" w:rsidRDefault="005C083A"/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126"/>
      <w:gridCol w:w="4320"/>
    </w:tblGrid>
    <w:tr w:rsidR="005C083A" w:rsidRPr="00B45678" w14:paraId="260A8470" w14:textId="77777777">
      <w:tc>
        <w:tcPr>
          <w:tcW w:w="2764" w:type="dxa"/>
          <w:tcBorders>
            <w:top w:val="nil"/>
            <w:bottom w:val="nil"/>
          </w:tcBorders>
        </w:tcPr>
        <w:p w14:paraId="1B500C79" w14:textId="77777777" w:rsidR="005C083A" w:rsidRDefault="005C083A">
          <w:pPr>
            <w:pStyle w:val="Voettekst"/>
            <w:rPr>
              <w:sz w:val="16"/>
              <w:szCs w:val="16"/>
            </w:rPr>
          </w:pPr>
          <w:r>
            <w:rPr>
              <w:sz w:val="16"/>
              <w:szCs w:val="16"/>
            </w:rPr>
            <w:t>Raadsadviseur</w:t>
          </w:r>
        </w:p>
        <w:p w14:paraId="68FB4F54" w14:textId="77777777" w:rsidR="005C083A" w:rsidRDefault="007B75D3" w:rsidP="00F10ECE">
          <w:pPr>
            <w:pStyle w:val="Voettekst"/>
            <w:rPr>
              <w:sz w:val="16"/>
              <w:szCs w:val="16"/>
            </w:rPr>
          </w:pPr>
          <w:r>
            <w:rPr>
              <w:sz w:val="16"/>
              <w:szCs w:val="16"/>
            </w:rPr>
            <w:t>E. de Haan</w:t>
          </w:r>
          <w:r w:rsidR="00BA18AB">
            <w:rPr>
              <w:sz w:val="16"/>
              <w:szCs w:val="16"/>
            </w:rPr>
            <w:t xml:space="preserve"> - Burghgraef</w:t>
          </w:r>
        </w:p>
      </w:tc>
      <w:tc>
        <w:tcPr>
          <w:tcW w:w="2126" w:type="dxa"/>
          <w:tcBorders>
            <w:top w:val="nil"/>
            <w:bottom w:val="nil"/>
          </w:tcBorders>
        </w:tcPr>
        <w:p w14:paraId="0C1F2D66" w14:textId="77777777" w:rsidR="00F10ECE" w:rsidRDefault="00F10ECE">
          <w:pPr>
            <w:pStyle w:val="Voettekst"/>
            <w:rPr>
              <w:sz w:val="16"/>
              <w:szCs w:val="16"/>
            </w:rPr>
          </w:pPr>
          <w:r>
            <w:rPr>
              <w:sz w:val="16"/>
              <w:szCs w:val="16"/>
            </w:rPr>
            <w:t>Stadhuis</w:t>
          </w:r>
        </w:p>
        <w:p w14:paraId="231D5A67" w14:textId="77777777" w:rsidR="005C083A" w:rsidRDefault="005C083A">
          <w:pPr>
            <w:pStyle w:val="Voettekst"/>
            <w:rPr>
              <w:sz w:val="16"/>
              <w:szCs w:val="16"/>
            </w:rPr>
          </w:pPr>
          <w:r>
            <w:rPr>
              <w:sz w:val="16"/>
              <w:szCs w:val="16"/>
            </w:rPr>
            <w:t>Purmersteenweg 42</w:t>
          </w:r>
        </w:p>
      </w:tc>
      <w:tc>
        <w:tcPr>
          <w:tcW w:w="4320" w:type="dxa"/>
          <w:tcBorders>
            <w:top w:val="nil"/>
            <w:bottom w:val="nil"/>
          </w:tcBorders>
        </w:tcPr>
        <w:p w14:paraId="3821EBAC" w14:textId="77777777" w:rsidR="005C083A" w:rsidRDefault="005C083A">
          <w:pPr>
            <w:pStyle w:val="Voet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Tel.: 0299-</w:t>
          </w:r>
          <w:bookmarkStart w:id="0" w:name="bmkTelefoonGriffier"/>
          <w:bookmarkEnd w:id="0"/>
          <w:r>
            <w:rPr>
              <w:sz w:val="16"/>
              <w:szCs w:val="16"/>
            </w:rPr>
            <w:t>45</w:t>
          </w:r>
          <w:r w:rsidR="007B75D3">
            <w:rPr>
              <w:sz w:val="16"/>
              <w:szCs w:val="16"/>
            </w:rPr>
            <w:t>2025</w:t>
          </w:r>
          <w:bookmarkStart w:id="1" w:name="bmkEmailGriffier"/>
          <w:bookmarkEnd w:id="1"/>
        </w:p>
        <w:p w14:paraId="085AFF8D" w14:textId="77777777" w:rsidR="005C083A" w:rsidRPr="00A549C5" w:rsidRDefault="005C083A">
          <w:pPr>
            <w:pStyle w:val="Voet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griffie@p</w:t>
          </w:r>
          <w:r w:rsidRPr="00A549C5">
            <w:rPr>
              <w:sz w:val="16"/>
              <w:szCs w:val="16"/>
            </w:rPr>
            <w:t>urmerend.nl</w:t>
          </w:r>
        </w:p>
      </w:tc>
    </w:tr>
  </w:tbl>
  <w:p w14:paraId="7C8789B6" w14:textId="77777777" w:rsidR="005C083A" w:rsidRDefault="005C083A">
    <w:pPr>
      <w:pStyle w:val="Voettekst"/>
    </w:pPr>
  </w:p>
  <w:p w14:paraId="76BB00D4" w14:textId="77777777" w:rsidR="00F10ECE" w:rsidRDefault="00F10E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CC4E0" w14:textId="77777777" w:rsidR="00C31947" w:rsidRDefault="00C31947">
      <w:r>
        <w:separator/>
      </w:r>
    </w:p>
  </w:footnote>
  <w:footnote w:type="continuationSeparator" w:id="0">
    <w:p w14:paraId="4B78F0B6" w14:textId="77777777" w:rsidR="00C31947" w:rsidRDefault="00C31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3A7F7" w14:textId="77777777" w:rsidR="007D3AD8" w:rsidRDefault="007D3A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DF891" w14:textId="77777777" w:rsidR="005C083A" w:rsidRDefault="005C083A"/>
  <w:p w14:paraId="7615C4A4" w14:textId="77777777" w:rsidR="005C083A" w:rsidRDefault="005C083A">
    <w:pPr>
      <w:pStyle w:val="Koptekst"/>
      <w:rPr>
        <w:rStyle w:val="Paginanummer"/>
      </w:rPr>
    </w:pPr>
    <w:r>
      <w:rPr>
        <w:rStyle w:val="Paginanummer"/>
      </w:rPr>
      <w:t xml:space="preserve">vervolgblad </w:t>
    </w:r>
  </w:p>
  <w:p w14:paraId="3C25AC0F" w14:textId="29C59293" w:rsidR="005C083A" w:rsidRDefault="005C083A">
    <w:pPr>
      <w:pStyle w:val="Koptekst"/>
    </w:pPr>
    <w:r>
      <w:t xml:space="preserve">Raadscommissie Algemene Zaken d.d. </w:t>
    </w:r>
    <w:r>
      <w:fldChar w:fldCharType="begin"/>
    </w:r>
    <w:r>
      <w:instrText xml:space="preserve"> DATE \@ "d MMMM yyyy" \* MERGEFORMAT </w:instrText>
    </w:r>
    <w:r>
      <w:fldChar w:fldCharType="separate"/>
    </w:r>
    <w:r w:rsidR="002F33D7">
      <w:rPr>
        <w:noProof/>
      </w:rPr>
      <w:t>4 oktober 2019</w:t>
    </w:r>
    <w:r>
      <w:fldChar w:fldCharType="end"/>
    </w:r>
  </w:p>
  <w:p w14:paraId="0C468542" w14:textId="77777777" w:rsidR="005C083A" w:rsidRDefault="005C083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60"/>
      <w:gridCol w:w="4610"/>
    </w:tblGrid>
    <w:tr w:rsidR="005C083A" w14:paraId="36C34F6F" w14:textId="77777777">
      <w:trPr>
        <w:cantSplit/>
        <w:trHeight w:hRule="exact" w:val="1706"/>
      </w:trPr>
      <w:tc>
        <w:tcPr>
          <w:tcW w:w="0" w:type="auto"/>
          <w:vAlign w:val="center"/>
        </w:tcPr>
        <w:p w14:paraId="5C1FFB4A" w14:textId="77777777" w:rsidR="005C083A" w:rsidRDefault="00E97056" w:rsidP="00366A67">
          <w:pPr>
            <w:pStyle w:val="Koptekst"/>
            <w:ind w:right="360"/>
            <w:jc w:val="center"/>
          </w:pPr>
          <w:r>
            <w:rPr>
              <w:rFonts w:cs="Arial"/>
              <w:noProof/>
            </w:rPr>
            <w:drawing>
              <wp:inline distT="0" distB="0" distL="0" distR="0" wp14:anchorId="0479175D" wp14:editId="3481EBE8">
                <wp:extent cx="2514600" cy="1047750"/>
                <wp:effectExtent l="0" t="0" r="0" b="0"/>
                <wp:docPr id="1" name="Afbeelding 1" descr="logo nieuw Zwart kle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nieuw Zwart kle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4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vAlign w:val="center"/>
        </w:tcPr>
        <w:p w14:paraId="51F81ED2" w14:textId="77777777" w:rsidR="005C083A" w:rsidRDefault="005C083A" w:rsidP="00366A67">
          <w:pPr>
            <w:pStyle w:val="Koptekst"/>
            <w:jc w:val="center"/>
            <w:rPr>
              <w:sz w:val="36"/>
            </w:rPr>
          </w:pPr>
          <w:r>
            <w:rPr>
              <w:sz w:val="36"/>
            </w:rPr>
            <w:t>Commissie Algemene Zaken</w:t>
          </w:r>
        </w:p>
      </w:tc>
    </w:tr>
  </w:tbl>
  <w:p w14:paraId="7DCB1370" w14:textId="77777777" w:rsidR="005C083A" w:rsidRDefault="005C083A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25"/>
      <w:gridCol w:w="1485"/>
    </w:tblGrid>
    <w:tr w:rsidR="005C083A" w14:paraId="65765CF2" w14:textId="77777777">
      <w:tc>
        <w:tcPr>
          <w:tcW w:w="7725" w:type="dxa"/>
        </w:tcPr>
        <w:p w14:paraId="63BAF182" w14:textId="77777777" w:rsidR="005C083A" w:rsidRDefault="005C083A">
          <w:r>
            <w:t>AGENDA RAADSFORUM SAMENLEVING 4</w:t>
          </w:r>
          <w:r w:rsidRPr="00706790">
            <w:rPr>
              <w:szCs w:val="22"/>
            </w:rPr>
            <w:t xml:space="preserve"> SEPTEMBER 2008</w:t>
          </w:r>
        </w:p>
      </w:tc>
      <w:tc>
        <w:tcPr>
          <w:tcW w:w="1485" w:type="dxa"/>
        </w:tcPr>
        <w:p w14:paraId="15CFF1A7" w14:textId="77777777" w:rsidR="005C083A" w:rsidRDefault="005C083A">
          <w:pPr>
            <w:jc w:val="right"/>
          </w:pPr>
          <w:r>
            <w:rPr>
              <w:rStyle w:val="Paginanummer"/>
            </w:rPr>
            <w:t xml:space="preserve">blad 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 PAGE </w:instrText>
          </w:r>
          <w:r>
            <w:rPr>
              <w:rStyle w:val="Paginanummer"/>
            </w:rPr>
            <w:fldChar w:fldCharType="separate"/>
          </w:r>
          <w:r w:rsidR="000B5EBE">
            <w:rPr>
              <w:rStyle w:val="Paginanummer"/>
              <w:noProof/>
            </w:rPr>
            <w:t>2</w:t>
          </w:r>
          <w:r>
            <w:rPr>
              <w:rStyle w:val="Paginanummer"/>
            </w:rPr>
            <w:fldChar w:fldCharType="end"/>
          </w:r>
        </w:p>
      </w:tc>
    </w:tr>
  </w:tbl>
  <w:p w14:paraId="08D8A27C" w14:textId="77777777" w:rsidR="005C083A" w:rsidRDefault="005C083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959E1"/>
    <w:multiLevelType w:val="hybridMultilevel"/>
    <w:tmpl w:val="1794CC10"/>
    <w:lvl w:ilvl="0" w:tplc="0413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C20C23"/>
    <w:multiLevelType w:val="hybridMultilevel"/>
    <w:tmpl w:val="FA4E1EBE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BF416B"/>
    <w:multiLevelType w:val="hybridMultilevel"/>
    <w:tmpl w:val="D53ACAC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21D7F"/>
    <w:multiLevelType w:val="hybridMultilevel"/>
    <w:tmpl w:val="5A0AC546"/>
    <w:lvl w:ilvl="0" w:tplc="C22A3908">
      <w:start w:val="1"/>
      <w:numFmt w:val="decimalZero"/>
      <w:lvlText w:val="%1."/>
      <w:lvlJc w:val="left"/>
      <w:pPr>
        <w:tabs>
          <w:tab w:val="num" w:pos="360"/>
        </w:tabs>
        <w:ind w:left="-360" w:firstLine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9A45DD"/>
    <w:multiLevelType w:val="hybridMultilevel"/>
    <w:tmpl w:val="F14450B6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1143FF6"/>
    <w:multiLevelType w:val="hybridMultilevel"/>
    <w:tmpl w:val="02FE4430"/>
    <w:lvl w:ilvl="0" w:tplc="15A0E19E">
      <w:start w:val="2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16525"/>
    <w:multiLevelType w:val="hybridMultilevel"/>
    <w:tmpl w:val="7F7ACF16"/>
    <w:lvl w:ilvl="0" w:tplc="0EAE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752B0"/>
    <w:multiLevelType w:val="hybridMultilevel"/>
    <w:tmpl w:val="04D8215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91637A"/>
    <w:multiLevelType w:val="multilevel"/>
    <w:tmpl w:val="585E8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810930"/>
    <w:multiLevelType w:val="hybridMultilevel"/>
    <w:tmpl w:val="C9FC57B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80B2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3E18C6"/>
    <w:multiLevelType w:val="hybridMultilevel"/>
    <w:tmpl w:val="585E8F0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D82A9E"/>
    <w:multiLevelType w:val="multilevel"/>
    <w:tmpl w:val="6D0AB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5FE20DD"/>
    <w:multiLevelType w:val="hybridMultilevel"/>
    <w:tmpl w:val="290CFBBA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4"/>
  </w:num>
  <w:num w:numId="5">
    <w:abstractNumId w:val="11"/>
  </w:num>
  <w:num w:numId="6">
    <w:abstractNumId w:val="8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7"/>
  </w:num>
  <w:num w:numId="12">
    <w:abstractNumId w:val="6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DD"/>
    <w:rsid w:val="00003422"/>
    <w:rsid w:val="0002169F"/>
    <w:rsid w:val="00021B3E"/>
    <w:rsid w:val="00021C88"/>
    <w:rsid w:val="00021F24"/>
    <w:rsid w:val="00022788"/>
    <w:rsid w:val="000245D8"/>
    <w:rsid w:val="00030C38"/>
    <w:rsid w:val="000413BF"/>
    <w:rsid w:val="00041FD8"/>
    <w:rsid w:val="00042C67"/>
    <w:rsid w:val="00051137"/>
    <w:rsid w:val="00055AF5"/>
    <w:rsid w:val="000602FB"/>
    <w:rsid w:val="0006119A"/>
    <w:rsid w:val="00061F1D"/>
    <w:rsid w:val="00064890"/>
    <w:rsid w:val="00065482"/>
    <w:rsid w:val="00074065"/>
    <w:rsid w:val="000758BF"/>
    <w:rsid w:val="0008030C"/>
    <w:rsid w:val="000809DC"/>
    <w:rsid w:val="0008570C"/>
    <w:rsid w:val="00091580"/>
    <w:rsid w:val="00093133"/>
    <w:rsid w:val="000A0C47"/>
    <w:rsid w:val="000A43EE"/>
    <w:rsid w:val="000B2B7D"/>
    <w:rsid w:val="000B5EBE"/>
    <w:rsid w:val="000B6981"/>
    <w:rsid w:val="000B7E22"/>
    <w:rsid w:val="000D3F7E"/>
    <w:rsid w:val="000D414E"/>
    <w:rsid w:val="000D5768"/>
    <w:rsid w:val="000E3460"/>
    <w:rsid w:val="000E4B95"/>
    <w:rsid w:val="000F440B"/>
    <w:rsid w:val="000F710A"/>
    <w:rsid w:val="0010046D"/>
    <w:rsid w:val="00104BC4"/>
    <w:rsid w:val="0011350E"/>
    <w:rsid w:val="00117FEC"/>
    <w:rsid w:val="0012235C"/>
    <w:rsid w:val="001247FD"/>
    <w:rsid w:val="00125291"/>
    <w:rsid w:val="0013055B"/>
    <w:rsid w:val="0013077B"/>
    <w:rsid w:val="001313BD"/>
    <w:rsid w:val="00134771"/>
    <w:rsid w:val="001354F3"/>
    <w:rsid w:val="0014115F"/>
    <w:rsid w:val="00141AAB"/>
    <w:rsid w:val="0014721F"/>
    <w:rsid w:val="00153065"/>
    <w:rsid w:val="001561E0"/>
    <w:rsid w:val="00157945"/>
    <w:rsid w:val="00160840"/>
    <w:rsid w:val="001614F7"/>
    <w:rsid w:val="00161C4B"/>
    <w:rsid w:val="00176264"/>
    <w:rsid w:val="00181274"/>
    <w:rsid w:val="00184AA8"/>
    <w:rsid w:val="00187937"/>
    <w:rsid w:val="00192857"/>
    <w:rsid w:val="00193426"/>
    <w:rsid w:val="00196291"/>
    <w:rsid w:val="001A6765"/>
    <w:rsid w:val="001A6A9D"/>
    <w:rsid w:val="001B5E7D"/>
    <w:rsid w:val="001C3AB0"/>
    <w:rsid w:val="001C5514"/>
    <w:rsid w:val="001C733E"/>
    <w:rsid w:val="001D1BC9"/>
    <w:rsid w:val="001D255C"/>
    <w:rsid w:val="001D6E7B"/>
    <w:rsid w:val="001E13DB"/>
    <w:rsid w:val="0020259F"/>
    <w:rsid w:val="0020292A"/>
    <w:rsid w:val="00203235"/>
    <w:rsid w:val="002247AE"/>
    <w:rsid w:val="0022673B"/>
    <w:rsid w:val="00232C06"/>
    <w:rsid w:val="00241611"/>
    <w:rsid w:val="00246B24"/>
    <w:rsid w:val="00246F94"/>
    <w:rsid w:val="00253196"/>
    <w:rsid w:val="0025410F"/>
    <w:rsid w:val="0026577F"/>
    <w:rsid w:val="0026578F"/>
    <w:rsid w:val="00267AE3"/>
    <w:rsid w:val="002742A4"/>
    <w:rsid w:val="002A183A"/>
    <w:rsid w:val="002B78FE"/>
    <w:rsid w:val="002B7E72"/>
    <w:rsid w:val="002C240E"/>
    <w:rsid w:val="002D275C"/>
    <w:rsid w:val="002D2E0A"/>
    <w:rsid w:val="002D4E7B"/>
    <w:rsid w:val="002D5D52"/>
    <w:rsid w:val="002E5B2B"/>
    <w:rsid w:val="002F33D7"/>
    <w:rsid w:val="002F7950"/>
    <w:rsid w:val="00307796"/>
    <w:rsid w:val="00307FB3"/>
    <w:rsid w:val="00310680"/>
    <w:rsid w:val="00310E00"/>
    <w:rsid w:val="00311BC2"/>
    <w:rsid w:val="0032579D"/>
    <w:rsid w:val="00326A38"/>
    <w:rsid w:val="003355BE"/>
    <w:rsid w:val="0033594D"/>
    <w:rsid w:val="00336251"/>
    <w:rsid w:val="00337158"/>
    <w:rsid w:val="00344A6B"/>
    <w:rsid w:val="003504F9"/>
    <w:rsid w:val="00351770"/>
    <w:rsid w:val="003546A6"/>
    <w:rsid w:val="0035562B"/>
    <w:rsid w:val="00355A43"/>
    <w:rsid w:val="0036108C"/>
    <w:rsid w:val="003641A3"/>
    <w:rsid w:val="00366A67"/>
    <w:rsid w:val="00375C88"/>
    <w:rsid w:val="0038035C"/>
    <w:rsid w:val="003805A5"/>
    <w:rsid w:val="00381A91"/>
    <w:rsid w:val="0038319F"/>
    <w:rsid w:val="00386FA8"/>
    <w:rsid w:val="0038749D"/>
    <w:rsid w:val="0039312B"/>
    <w:rsid w:val="003A10BF"/>
    <w:rsid w:val="003A1B11"/>
    <w:rsid w:val="003A56F2"/>
    <w:rsid w:val="003B0126"/>
    <w:rsid w:val="003B0B3E"/>
    <w:rsid w:val="003B3791"/>
    <w:rsid w:val="003E1445"/>
    <w:rsid w:val="003E3C8D"/>
    <w:rsid w:val="003F13DA"/>
    <w:rsid w:val="003F27C7"/>
    <w:rsid w:val="003F6044"/>
    <w:rsid w:val="00401465"/>
    <w:rsid w:val="0040156C"/>
    <w:rsid w:val="00420A9E"/>
    <w:rsid w:val="004316CC"/>
    <w:rsid w:val="00434CE8"/>
    <w:rsid w:val="0045496D"/>
    <w:rsid w:val="00456DB2"/>
    <w:rsid w:val="004609C4"/>
    <w:rsid w:val="004610DB"/>
    <w:rsid w:val="00472A2F"/>
    <w:rsid w:val="004748E5"/>
    <w:rsid w:val="00475CFC"/>
    <w:rsid w:val="00477C95"/>
    <w:rsid w:val="00482F1A"/>
    <w:rsid w:val="004836B1"/>
    <w:rsid w:val="00485AEA"/>
    <w:rsid w:val="00487AFE"/>
    <w:rsid w:val="00487DBF"/>
    <w:rsid w:val="00491EE8"/>
    <w:rsid w:val="00492D00"/>
    <w:rsid w:val="00492E91"/>
    <w:rsid w:val="004A3A40"/>
    <w:rsid w:val="004B5524"/>
    <w:rsid w:val="004B73C6"/>
    <w:rsid w:val="004C3F26"/>
    <w:rsid w:val="004C70F9"/>
    <w:rsid w:val="004D05B4"/>
    <w:rsid w:val="004D395E"/>
    <w:rsid w:val="004E36E3"/>
    <w:rsid w:val="004E7007"/>
    <w:rsid w:val="00502312"/>
    <w:rsid w:val="005170D0"/>
    <w:rsid w:val="00517A2F"/>
    <w:rsid w:val="00517A9E"/>
    <w:rsid w:val="00522C41"/>
    <w:rsid w:val="00531FA2"/>
    <w:rsid w:val="00533403"/>
    <w:rsid w:val="005525BC"/>
    <w:rsid w:val="00560040"/>
    <w:rsid w:val="00564366"/>
    <w:rsid w:val="005709F3"/>
    <w:rsid w:val="005815A8"/>
    <w:rsid w:val="005876A1"/>
    <w:rsid w:val="005901A3"/>
    <w:rsid w:val="00592F90"/>
    <w:rsid w:val="00592FE9"/>
    <w:rsid w:val="00594AA0"/>
    <w:rsid w:val="005A079C"/>
    <w:rsid w:val="005A42DD"/>
    <w:rsid w:val="005A47D0"/>
    <w:rsid w:val="005A6429"/>
    <w:rsid w:val="005B22EC"/>
    <w:rsid w:val="005C083A"/>
    <w:rsid w:val="005C351D"/>
    <w:rsid w:val="005C6073"/>
    <w:rsid w:val="005C6A9E"/>
    <w:rsid w:val="005C6EC7"/>
    <w:rsid w:val="005C797E"/>
    <w:rsid w:val="005D43BD"/>
    <w:rsid w:val="005D4AAE"/>
    <w:rsid w:val="005E1F3D"/>
    <w:rsid w:val="0060306F"/>
    <w:rsid w:val="00614BFA"/>
    <w:rsid w:val="00621749"/>
    <w:rsid w:val="00625B23"/>
    <w:rsid w:val="006335BB"/>
    <w:rsid w:val="00645530"/>
    <w:rsid w:val="00646361"/>
    <w:rsid w:val="00647DE3"/>
    <w:rsid w:val="0065272E"/>
    <w:rsid w:val="006557AE"/>
    <w:rsid w:val="00656413"/>
    <w:rsid w:val="00661DF9"/>
    <w:rsid w:val="0066368F"/>
    <w:rsid w:val="006743DE"/>
    <w:rsid w:val="00676A45"/>
    <w:rsid w:val="006801D7"/>
    <w:rsid w:val="00681CA6"/>
    <w:rsid w:val="0068313F"/>
    <w:rsid w:val="0069104C"/>
    <w:rsid w:val="00691ABD"/>
    <w:rsid w:val="00693807"/>
    <w:rsid w:val="00697894"/>
    <w:rsid w:val="006A0E6E"/>
    <w:rsid w:val="006A32F9"/>
    <w:rsid w:val="006A4EAC"/>
    <w:rsid w:val="006A7F38"/>
    <w:rsid w:val="006B08F6"/>
    <w:rsid w:val="006B2943"/>
    <w:rsid w:val="006B2CDD"/>
    <w:rsid w:val="006B3044"/>
    <w:rsid w:val="006B495B"/>
    <w:rsid w:val="006B5E03"/>
    <w:rsid w:val="006B6B4C"/>
    <w:rsid w:val="006C0868"/>
    <w:rsid w:val="006C1F2A"/>
    <w:rsid w:val="006C545F"/>
    <w:rsid w:val="006D133E"/>
    <w:rsid w:val="006D305A"/>
    <w:rsid w:val="006E2D79"/>
    <w:rsid w:val="006E3561"/>
    <w:rsid w:val="006E644D"/>
    <w:rsid w:val="006F76F4"/>
    <w:rsid w:val="007000AB"/>
    <w:rsid w:val="00706790"/>
    <w:rsid w:val="00706B71"/>
    <w:rsid w:val="00710E53"/>
    <w:rsid w:val="007126A0"/>
    <w:rsid w:val="00713528"/>
    <w:rsid w:val="00717BD8"/>
    <w:rsid w:val="007305EE"/>
    <w:rsid w:val="00731055"/>
    <w:rsid w:val="0073201D"/>
    <w:rsid w:val="00732954"/>
    <w:rsid w:val="00734AA7"/>
    <w:rsid w:val="00735126"/>
    <w:rsid w:val="00736FB7"/>
    <w:rsid w:val="00744AEC"/>
    <w:rsid w:val="007545C3"/>
    <w:rsid w:val="00754FCA"/>
    <w:rsid w:val="00755354"/>
    <w:rsid w:val="00761B22"/>
    <w:rsid w:val="0076395B"/>
    <w:rsid w:val="00767D20"/>
    <w:rsid w:val="0077394E"/>
    <w:rsid w:val="007804E8"/>
    <w:rsid w:val="007808C6"/>
    <w:rsid w:val="007930CC"/>
    <w:rsid w:val="00797902"/>
    <w:rsid w:val="007A37FA"/>
    <w:rsid w:val="007A42A8"/>
    <w:rsid w:val="007A6B89"/>
    <w:rsid w:val="007A6F54"/>
    <w:rsid w:val="007B26AC"/>
    <w:rsid w:val="007B3CD4"/>
    <w:rsid w:val="007B75D3"/>
    <w:rsid w:val="007C2730"/>
    <w:rsid w:val="007D02C9"/>
    <w:rsid w:val="007D07D6"/>
    <w:rsid w:val="007D3AD8"/>
    <w:rsid w:val="007D3E6C"/>
    <w:rsid w:val="007D6FE6"/>
    <w:rsid w:val="007E0EF4"/>
    <w:rsid w:val="007E4038"/>
    <w:rsid w:val="007F0C32"/>
    <w:rsid w:val="007F7A3D"/>
    <w:rsid w:val="0080379B"/>
    <w:rsid w:val="00805959"/>
    <w:rsid w:val="00807349"/>
    <w:rsid w:val="00807C00"/>
    <w:rsid w:val="00810A3B"/>
    <w:rsid w:val="00811F4A"/>
    <w:rsid w:val="00812579"/>
    <w:rsid w:val="00813158"/>
    <w:rsid w:val="00813813"/>
    <w:rsid w:val="008140AE"/>
    <w:rsid w:val="0081785D"/>
    <w:rsid w:val="008206BC"/>
    <w:rsid w:val="00841CB1"/>
    <w:rsid w:val="00841CDD"/>
    <w:rsid w:val="00842F2A"/>
    <w:rsid w:val="00845514"/>
    <w:rsid w:val="00847D8E"/>
    <w:rsid w:val="00866745"/>
    <w:rsid w:val="00875D25"/>
    <w:rsid w:val="008805C3"/>
    <w:rsid w:val="00880A91"/>
    <w:rsid w:val="008A55FD"/>
    <w:rsid w:val="008A7EAA"/>
    <w:rsid w:val="008B1FAD"/>
    <w:rsid w:val="008B2D15"/>
    <w:rsid w:val="008B2EEC"/>
    <w:rsid w:val="008B559D"/>
    <w:rsid w:val="008B6E16"/>
    <w:rsid w:val="008C0879"/>
    <w:rsid w:val="008C0BB3"/>
    <w:rsid w:val="008D50D7"/>
    <w:rsid w:val="008D564E"/>
    <w:rsid w:val="008D6D40"/>
    <w:rsid w:val="008E3965"/>
    <w:rsid w:val="008F213A"/>
    <w:rsid w:val="009018C4"/>
    <w:rsid w:val="00903B6A"/>
    <w:rsid w:val="00913957"/>
    <w:rsid w:val="00937EF2"/>
    <w:rsid w:val="00945625"/>
    <w:rsid w:val="00946D7F"/>
    <w:rsid w:val="009508D9"/>
    <w:rsid w:val="00950AFC"/>
    <w:rsid w:val="00957359"/>
    <w:rsid w:val="0096437E"/>
    <w:rsid w:val="00972C49"/>
    <w:rsid w:val="00976112"/>
    <w:rsid w:val="00976D69"/>
    <w:rsid w:val="00984BE5"/>
    <w:rsid w:val="00985D7A"/>
    <w:rsid w:val="009938B0"/>
    <w:rsid w:val="0099436D"/>
    <w:rsid w:val="00997D0C"/>
    <w:rsid w:val="009A4EEF"/>
    <w:rsid w:val="009A63EE"/>
    <w:rsid w:val="009B4D1B"/>
    <w:rsid w:val="009B6B11"/>
    <w:rsid w:val="009C1E28"/>
    <w:rsid w:val="009C3850"/>
    <w:rsid w:val="009C3E6F"/>
    <w:rsid w:val="009C4765"/>
    <w:rsid w:val="009C534D"/>
    <w:rsid w:val="009D18E5"/>
    <w:rsid w:val="009D6D90"/>
    <w:rsid w:val="009E724A"/>
    <w:rsid w:val="009F3A77"/>
    <w:rsid w:val="009F4036"/>
    <w:rsid w:val="009F6426"/>
    <w:rsid w:val="00A100F3"/>
    <w:rsid w:val="00A206F2"/>
    <w:rsid w:val="00A21CB5"/>
    <w:rsid w:val="00A258BD"/>
    <w:rsid w:val="00A322B4"/>
    <w:rsid w:val="00A40ECB"/>
    <w:rsid w:val="00A549C5"/>
    <w:rsid w:val="00A60B91"/>
    <w:rsid w:val="00A9179B"/>
    <w:rsid w:val="00A9696D"/>
    <w:rsid w:val="00A96D40"/>
    <w:rsid w:val="00AA1032"/>
    <w:rsid w:val="00AB45A0"/>
    <w:rsid w:val="00AC7F28"/>
    <w:rsid w:val="00AD095A"/>
    <w:rsid w:val="00AD4073"/>
    <w:rsid w:val="00AD446F"/>
    <w:rsid w:val="00AD4AD7"/>
    <w:rsid w:val="00AE113D"/>
    <w:rsid w:val="00AE5613"/>
    <w:rsid w:val="00AE5B6A"/>
    <w:rsid w:val="00AE740C"/>
    <w:rsid w:val="00B01E99"/>
    <w:rsid w:val="00B04B47"/>
    <w:rsid w:val="00B134BE"/>
    <w:rsid w:val="00B1374D"/>
    <w:rsid w:val="00B137FF"/>
    <w:rsid w:val="00B17659"/>
    <w:rsid w:val="00B17B6D"/>
    <w:rsid w:val="00B20325"/>
    <w:rsid w:val="00B20664"/>
    <w:rsid w:val="00B25FBF"/>
    <w:rsid w:val="00B320D6"/>
    <w:rsid w:val="00B34ADD"/>
    <w:rsid w:val="00B36F04"/>
    <w:rsid w:val="00B37A1F"/>
    <w:rsid w:val="00B45678"/>
    <w:rsid w:val="00B475A9"/>
    <w:rsid w:val="00B52FEA"/>
    <w:rsid w:val="00B57FB6"/>
    <w:rsid w:val="00B67CBB"/>
    <w:rsid w:val="00B701E1"/>
    <w:rsid w:val="00B75868"/>
    <w:rsid w:val="00B760E9"/>
    <w:rsid w:val="00B91FEE"/>
    <w:rsid w:val="00B938B2"/>
    <w:rsid w:val="00BA0877"/>
    <w:rsid w:val="00BA10C5"/>
    <w:rsid w:val="00BA18AB"/>
    <w:rsid w:val="00BA556D"/>
    <w:rsid w:val="00BA693C"/>
    <w:rsid w:val="00BA733F"/>
    <w:rsid w:val="00BB3A26"/>
    <w:rsid w:val="00BB440E"/>
    <w:rsid w:val="00BB6D7A"/>
    <w:rsid w:val="00BB6DE9"/>
    <w:rsid w:val="00BC46A2"/>
    <w:rsid w:val="00BC5D7D"/>
    <w:rsid w:val="00BC7639"/>
    <w:rsid w:val="00BD0D6B"/>
    <w:rsid w:val="00BD459E"/>
    <w:rsid w:val="00BD4F7A"/>
    <w:rsid w:val="00BD72A0"/>
    <w:rsid w:val="00BE5CEE"/>
    <w:rsid w:val="00BF0D2C"/>
    <w:rsid w:val="00BF4E4C"/>
    <w:rsid w:val="00C040E1"/>
    <w:rsid w:val="00C04DFB"/>
    <w:rsid w:val="00C05A48"/>
    <w:rsid w:val="00C0707A"/>
    <w:rsid w:val="00C14948"/>
    <w:rsid w:val="00C245E1"/>
    <w:rsid w:val="00C24962"/>
    <w:rsid w:val="00C26FEA"/>
    <w:rsid w:val="00C31947"/>
    <w:rsid w:val="00C325E7"/>
    <w:rsid w:val="00C40CC4"/>
    <w:rsid w:val="00C50187"/>
    <w:rsid w:val="00C52A5E"/>
    <w:rsid w:val="00C55F79"/>
    <w:rsid w:val="00C67664"/>
    <w:rsid w:val="00C7427A"/>
    <w:rsid w:val="00C80E8D"/>
    <w:rsid w:val="00C864B0"/>
    <w:rsid w:val="00C87C58"/>
    <w:rsid w:val="00C93FEE"/>
    <w:rsid w:val="00C9779B"/>
    <w:rsid w:val="00CA7A32"/>
    <w:rsid w:val="00CB009F"/>
    <w:rsid w:val="00CC1D67"/>
    <w:rsid w:val="00CD681D"/>
    <w:rsid w:val="00CE7344"/>
    <w:rsid w:val="00CF3EB7"/>
    <w:rsid w:val="00D04CBA"/>
    <w:rsid w:val="00D143E0"/>
    <w:rsid w:val="00D15449"/>
    <w:rsid w:val="00D16722"/>
    <w:rsid w:val="00D17821"/>
    <w:rsid w:val="00D179CF"/>
    <w:rsid w:val="00D24092"/>
    <w:rsid w:val="00D24C97"/>
    <w:rsid w:val="00D3291E"/>
    <w:rsid w:val="00D50C23"/>
    <w:rsid w:val="00D52428"/>
    <w:rsid w:val="00D61D97"/>
    <w:rsid w:val="00D635AA"/>
    <w:rsid w:val="00D663E8"/>
    <w:rsid w:val="00D711C9"/>
    <w:rsid w:val="00D745AB"/>
    <w:rsid w:val="00D77408"/>
    <w:rsid w:val="00D85927"/>
    <w:rsid w:val="00D86327"/>
    <w:rsid w:val="00D91226"/>
    <w:rsid w:val="00D91E5B"/>
    <w:rsid w:val="00D9762C"/>
    <w:rsid w:val="00DA0A36"/>
    <w:rsid w:val="00DA28A0"/>
    <w:rsid w:val="00DB0392"/>
    <w:rsid w:val="00DB0A1E"/>
    <w:rsid w:val="00DB26F7"/>
    <w:rsid w:val="00DB479C"/>
    <w:rsid w:val="00DB76A3"/>
    <w:rsid w:val="00DC2A71"/>
    <w:rsid w:val="00DD6EE6"/>
    <w:rsid w:val="00DD73A9"/>
    <w:rsid w:val="00DE47C0"/>
    <w:rsid w:val="00DE5FEA"/>
    <w:rsid w:val="00DE7769"/>
    <w:rsid w:val="00DF1767"/>
    <w:rsid w:val="00DF31D3"/>
    <w:rsid w:val="00DF3CC1"/>
    <w:rsid w:val="00E02568"/>
    <w:rsid w:val="00E0337E"/>
    <w:rsid w:val="00E044C6"/>
    <w:rsid w:val="00E141DB"/>
    <w:rsid w:val="00E30173"/>
    <w:rsid w:val="00E30B00"/>
    <w:rsid w:val="00E314BA"/>
    <w:rsid w:val="00E32E2D"/>
    <w:rsid w:val="00E3445D"/>
    <w:rsid w:val="00E379DA"/>
    <w:rsid w:val="00E37DEA"/>
    <w:rsid w:val="00E4033A"/>
    <w:rsid w:val="00E4242E"/>
    <w:rsid w:val="00E4705A"/>
    <w:rsid w:val="00E6177D"/>
    <w:rsid w:val="00E635F2"/>
    <w:rsid w:val="00E70975"/>
    <w:rsid w:val="00E74666"/>
    <w:rsid w:val="00E7720F"/>
    <w:rsid w:val="00E80330"/>
    <w:rsid w:val="00E815A9"/>
    <w:rsid w:val="00E852F5"/>
    <w:rsid w:val="00E954B0"/>
    <w:rsid w:val="00E97056"/>
    <w:rsid w:val="00EA3623"/>
    <w:rsid w:val="00EA7652"/>
    <w:rsid w:val="00EB04A2"/>
    <w:rsid w:val="00EB0DE2"/>
    <w:rsid w:val="00EB7F5C"/>
    <w:rsid w:val="00EC089F"/>
    <w:rsid w:val="00EC2E70"/>
    <w:rsid w:val="00EC31C2"/>
    <w:rsid w:val="00ED348F"/>
    <w:rsid w:val="00ED7185"/>
    <w:rsid w:val="00EE01E5"/>
    <w:rsid w:val="00EE23AE"/>
    <w:rsid w:val="00EE3F0A"/>
    <w:rsid w:val="00EF12C1"/>
    <w:rsid w:val="00EF42EC"/>
    <w:rsid w:val="00EF7597"/>
    <w:rsid w:val="00F040DF"/>
    <w:rsid w:val="00F07936"/>
    <w:rsid w:val="00F10ECE"/>
    <w:rsid w:val="00F14D4C"/>
    <w:rsid w:val="00F17ECC"/>
    <w:rsid w:val="00F32C01"/>
    <w:rsid w:val="00F36F7D"/>
    <w:rsid w:val="00F40181"/>
    <w:rsid w:val="00F406A1"/>
    <w:rsid w:val="00F41186"/>
    <w:rsid w:val="00F43F59"/>
    <w:rsid w:val="00F52CDB"/>
    <w:rsid w:val="00F54A3B"/>
    <w:rsid w:val="00F55008"/>
    <w:rsid w:val="00F6382A"/>
    <w:rsid w:val="00F63B60"/>
    <w:rsid w:val="00F67130"/>
    <w:rsid w:val="00F833AF"/>
    <w:rsid w:val="00F95330"/>
    <w:rsid w:val="00F9628A"/>
    <w:rsid w:val="00F96765"/>
    <w:rsid w:val="00FA43C6"/>
    <w:rsid w:val="00FB148B"/>
    <w:rsid w:val="00FB1F4A"/>
    <w:rsid w:val="00FB55A3"/>
    <w:rsid w:val="00FC3F67"/>
    <w:rsid w:val="00FC71F7"/>
    <w:rsid w:val="00FD6163"/>
    <w:rsid w:val="00FD79F4"/>
    <w:rsid w:val="00FE048C"/>
    <w:rsid w:val="00FE2D8A"/>
    <w:rsid w:val="00FE4675"/>
    <w:rsid w:val="00FE5C9E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02364F45"/>
  <w15:docId w15:val="{1BD1B6DA-3FEE-48CB-8A56-CB708722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table" w:styleId="Tabelraster">
    <w:name w:val="Table Grid"/>
    <w:basedOn w:val="Standaardtabel"/>
    <w:rsid w:val="00984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93FEE"/>
    <w:rPr>
      <w:color w:val="0000FF"/>
      <w:u w:val="single"/>
    </w:rPr>
  </w:style>
  <w:style w:type="paragraph" w:customStyle="1" w:styleId="voorafopgemaakt">
    <w:name w:val="vooraf opgemaakt"/>
    <w:basedOn w:val="Standaard"/>
    <w:next w:val="Standaard"/>
    <w:rsid w:val="001B5E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</w:tabs>
      <w:spacing w:line="360" w:lineRule="auto"/>
    </w:pPr>
    <w:rPr>
      <w:rFonts w:ascii="TheMixOffice" w:hAnsi="TheMixOffice" w:cs="Symbol"/>
      <w:sz w:val="20"/>
    </w:rPr>
  </w:style>
  <w:style w:type="paragraph" w:customStyle="1" w:styleId="CharCharChar">
    <w:name w:val="Char Char Char"/>
    <w:basedOn w:val="Standaard"/>
    <w:rsid w:val="00C40CC4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Ballontekst">
    <w:name w:val="Balloon Text"/>
    <w:basedOn w:val="Standaard"/>
    <w:semiHidden/>
    <w:rsid w:val="00D04C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D655A507.dotm</Template>
  <TotalTime>1</TotalTime>
  <Pages>1</Pages>
  <Words>174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 de voorzitter en de leden van de commissie</vt:lpstr>
    </vt:vector>
  </TitlesOfParts>
  <Company>Gemeente Purmerend</Company>
  <LinksUpToDate>false</LinksUpToDate>
  <CharactersWithSpaces>1343</CharactersWithSpaces>
  <SharedDoc>false</SharedDoc>
  <HLinks>
    <vt:vector size="6" baseType="variant">
      <vt:variant>
        <vt:i4>3735593</vt:i4>
      </vt:variant>
      <vt:variant>
        <vt:i4>0</vt:i4>
      </vt:variant>
      <vt:variant>
        <vt:i4>0</vt:i4>
      </vt:variant>
      <vt:variant>
        <vt:i4>5</vt:i4>
      </vt:variant>
      <vt:variant>
        <vt:lpwstr>http://raad.purmerend.nl/termijnagenda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 de voorzitter en de leden van de commissie</dc:title>
  <dc:creator>W. Vrolijk</dc:creator>
  <cp:lastModifiedBy>Haan - Burghgraef, E. de (Esther)</cp:lastModifiedBy>
  <cp:revision>3</cp:revision>
  <cp:lastPrinted>2019-09-05T12:29:00Z</cp:lastPrinted>
  <dcterms:created xsi:type="dcterms:W3CDTF">2019-10-04T12:26:00Z</dcterms:created>
  <dcterms:modified xsi:type="dcterms:W3CDTF">2019-10-04T12:26:00Z</dcterms:modified>
</cp:coreProperties>
</file>