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70F788" w14:textId="77777777" w:rsidR="00190D3C" w:rsidRPr="00854EDB" w:rsidRDefault="00190D3C" w:rsidP="002636DB">
      <w:pPr>
        <w:pStyle w:val="Titel"/>
        <w:spacing w:before="0"/>
      </w:pPr>
      <w:bookmarkStart w:id="0" w:name="_GoBack"/>
      <w:bookmarkEnd w:id="0"/>
      <w:r w:rsidRPr="00854EDB">
        <w:t>TRANSCRIPT V</w:t>
      </w:r>
      <w:r w:rsidR="00B9122A">
        <w:t>AN DE REGIEGROEP VAN GEMEENTE WEESP</w:t>
      </w:r>
      <w:r w:rsidR="004D1A7D">
        <w:br/>
      </w:r>
      <w:r w:rsidRPr="00854EDB">
        <w:t xml:space="preserve">d.d. </w:t>
      </w:r>
      <w:sdt>
        <w:sdtPr>
          <w:id w:val="238301734"/>
          <w:placeholder>
            <w:docPart w:val="6256E5859F3241949B87AB149FAAFDF3"/>
          </w:placeholder>
          <w:date w:fullDate="2019-11-07T00:00:00Z">
            <w:dateFormat w:val="d MMMM yyyy"/>
            <w:lid w:val="nl-NL"/>
            <w:storeMappedDataAs w:val="dateTime"/>
            <w:calendar w:val="gregorian"/>
          </w:date>
        </w:sdtPr>
        <w:sdtEndPr/>
        <w:sdtContent>
          <w:r w:rsidR="00B9122A">
            <w:t>7 november 2019</w:t>
          </w:r>
        </w:sdtContent>
      </w:sdt>
      <w:r w:rsidRPr="00854EDB">
        <w:br/>
      </w:r>
    </w:p>
    <w:p w14:paraId="67D51C02" w14:textId="77777777" w:rsidR="00B9122A" w:rsidRDefault="00B9122A" w:rsidP="00B9122A">
      <w:pPr>
        <w:pStyle w:val="Kop1"/>
      </w:pPr>
      <w:r w:rsidRPr="00B9122A">
        <w:t>Opening</w:t>
      </w:r>
    </w:p>
    <w:p w14:paraId="75A05F73" w14:textId="77777777" w:rsidR="00B9122A" w:rsidRPr="008A647C" w:rsidRDefault="00BE2D59" w:rsidP="008A647C">
      <w:r>
        <w:rPr>
          <w:u w:val="single"/>
        </w:rPr>
        <w:t>De voorzitter</w:t>
      </w:r>
      <w:r>
        <w:t>: Goedenavond. Welkom op de</w:t>
      </w:r>
      <w:r w:rsidR="00762BC6">
        <w:t>ze openbare vergadering met de R</w:t>
      </w:r>
      <w:r>
        <w:t xml:space="preserve">egiegroep en </w:t>
      </w:r>
      <w:r w:rsidR="00762BC6">
        <w:t xml:space="preserve">de </w:t>
      </w:r>
      <w:r>
        <w:t>raadsleden in gesprek met de heer Groot Wassink, wethouder uit Amsterdam. Ik heet u al</w:t>
      </w:r>
      <w:r w:rsidR="00C81554">
        <w:t>len hartelijk welkom en ik hee</w:t>
      </w:r>
      <w:r>
        <w:t xml:space="preserve">t ook de mensen op de </w:t>
      </w:r>
      <w:r w:rsidR="00C81554">
        <w:t>publieke tribune en</w:t>
      </w:r>
      <w:r>
        <w:t xml:space="preserve"> de pers welkom. Ik geef als eerste het woord aan wethouder De Lange.</w:t>
      </w:r>
    </w:p>
    <w:p w14:paraId="247AC01B" w14:textId="77777777" w:rsidR="00B9122A" w:rsidRDefault="00B9122A" w:rsidP="00714C12">
      <w:pPr>
        <w:pStyle w:val="Kop1"/>
      </w:pPr>
      <w:r w:rsidRPr="00714C12">
        <w:t>Nabijheid van bestuur, in gesprek met wethouder Groot Wassink</w:t>
      </w:r>
    </w:p>
    <w:p w14:paraId="14289312" w14:textId="77777777" w:rsidR="008A647C" w:rsidRDefault="008A647C" w:rsidP="008A647C">
      <w:r>
        <w:rPr>
          <w:u w:val="single"/>
        </w:rPr>
        <w:t>De heer De Lange</w:t>
      </w:r>
      <w:r>
        <w:t>: Dank u wel voorzitter. Je ook namens het college natuurlijk hartelijk welkom hier vanavond ook aan collega Groot Wassink. De afgelopen tijd tussen het, de vorige bijeenkomst die we me</w:t>
      </w:r>
      <w:r w:rsidR="007C616E">
        <w:t>t elkaar hadden en nu heeft de R</w:t>
      </w:r>
      <w:r>
        <w:t xml:space="preserve">egiegroep waar ze zo meteen zelf verder over </w:t>
      </w:r>
      <w:r w:rsidR="007C616E">
        <w:t>zullen</w:t>
      </w:r>
      <w:r>
        <w:t xml:space="preserve"> </w:t>
      </w:r>
      <w:r w:rsidR="007C616E">
        <w:t>uitwijken</w:t>
      </w:r>
      <w:r>
        <w:t xml:space="preserve"> allerlei moment</w:t>
      </w:r>
      <w:r w:rsidR="007C616E">
        <w:t>en</w:t>
      </w:r>
      <w:r>
        <w:t xml:space="preserve"> met elkaar gehad en </w:t>
      </w:r>
      <w:r w:rsidR="008E7B96">
        <w:t>gaan</w:t>
      </w:r>
      <w:r>
        <w:t xml:space="preserve"> een voorstel presteren. Ik ben, ik ken </w:t>
      </w:r>
      <w:r w:rsidR="008E7B96">
        <w:t xml:space="preserve">dat voorstel </w:t>
      </w:r>
      <w:r>
        <w:t xml:space="preserve">uiteraard wat er wordt gepresteerd. Ik ben heel benieuwd hoe collega Groot Wassink daarop reageert. </w:t>
      </w:r>
      <w:r w:rsidR="00AD1669">
        <w:t>Ik heb</w:t>
      </w:r>
      <w:r>
        <w:t xml:space="preserve"> natuurlijk geen idee hoe Amsterdam erin s</w:t>
      </w:r>
      <w:r w:rsidR="00AD1669">
        <w:t xml:space="preserve">taat, maar ik wens </w:t>
      </w:r>
      <w:r>
        <w:t xml:space="preserve">u allen </w:t>
      </w:r>
      <w:r w:rsidR="00AD1669">
        <w:t xml:space="preserve">een </w:t>
      </w:r>
      <w:r>
        <w:t>hele mooie avond toe en waar nodig zal ik mij met plezier mengen in het gesprek. Dank u wel.</w:t>
      </w:r>
    </w:p>
    <w:p w14:paraId="739EC30C" w14:textId="77777777" w:rsidR="008A647C" w:rsidRPr="002A773E" w:rsidRDefault="008A647C" w:rsidP="008A647C">
      <w:pPr>
        <w:rPr>
          <w:rFonts w:cstheme="minorHAnsi"/>
        </w:rPr>
      </w:pPr>
      <w:r>
        <w:rPr>
          <w:u w:val="single"/>
        </w:rPr>
        <w:t>De heer Groot Wassink</w:t>
      </w:r>
      <w:r>
        <w:t>: Dank u wel wethouder De Lange. Het is aan mij als voorzitter van de Regiegroep, mijnheer Groot Wassink, dat ik het voorstel formeel aan u o</w:t>
      </w:r>
      <w:r w:rsidR="00550068">
        <w:t>ver mag</w:t>
      </w:r>
      <w:r>
        <w:t xml:space="preserve"> brengen. En dat ga ik dan ook bij deze doen. In maart 2018 heeft de gemeenteraad van Weesp de uitkomst van het referendum gevolgd. De inwoners van </w:t>
      </w:r>
      <w:r w:rsidR="008D4873">
        <w:t>Weesp</w:t>
      </w:r>
      <w:r>
        <w:t xml:space="preserve">, althans de meerderheid daarvan, koos voor een aansluiting bij Amsterdam. Het Gallische stadje moest meer bestuurskracht hebben om toekomstproof te zijn. Op geheel eigen wijze heeft </w:t>
      </w:r>
      <w:r w:rsidR="008D4873">
        <w:t>Weesp</w:t>
      </w:r>
      <w:r>
        <w:t xml:space="preserve"> dit proces gevoerd. Lo</w:t>
      </w:r>
      <w:r w:rsidR="00984629">
        <w:t>s van alles en iedereen. W</w:t>
      </w:r>
      <w:r>
        <w:t>ij maken eigen keuzes. De ambtelijke fusie is reeds een feit en het is nu</w:t>
      </w:r>
      <w:r w:rsidR="00400209">
        <w:t xml:space="preserve"> nog te vroeg om echt resultaat te</w:t>
      </w:r>
      <w:r>
        <w:t xml:space="preserve"> zien. Echter</w:t>
      </w:r>
      <w:r w:rsidR="00400209">
        <w:t>,</w:t>
      </w:r>
      <w:r>
        <w:t xml:space="preserve"> het proces gaat verder, omdat wij, Weesp en Amsterdam, hebben afgesproken na de verloving leve ambtelijke fusie te trouwen. U heeft met ons gesproken op 15 n</w:t>
      </w:r>
      <w:r w:rsidR="00D4427A">
        <w:t>ovember of 15 oktober, excuus e</w:t>
      </w:r>
      <w:r>
        <w:t>n u uitlegt over het bestuur</w:t>
      </w:r>
      <w:r w:rsidR="00D4427A">
        <w:t>s</w:t>
      </w:r>
      <w:r>
        <w:t xml:space="preserve">stelsel van Amsterdam en daar zijn woorden blijven hangen. </w:t>
      </w:r>
      <w:r w:rsidR="00B144F0">
        <w:t>Woorden uit dat gesprek met u. C</w:t>
      </w:r>
      <w:r>
        <w:t>ocreatie, buurtbudgetten, buurtrechten, right to bid, right to challenge. Mooi om te horen dat de kracht van de samenleving de inwoners, u in Amsterdam aanspreekt. Oeps, excuses. U heeft op 15 oktober ons verrast, verrast met uw uitspraken. U heeft aangegeven dat</w:t>
      </w:r>
      <w:r w:rsidR="00B40989">
        <w:t xml:space="preserve"> creatieve ideeën welkom zijn, e</w:t>
      </w:r>
      <w:r>
        <w:t>chter binnen het we</w:t>
      </w:r>
      <w:r w:rsidR="00B40989">
        <w:t>ttelijke kader. U h</w:t>
      </w:r>
      <w:r>
        <w:t>eeft aangegeven dat er ook nog andere mogelijkheden zij om nabij bestuur straks na de fu</w:t>
      </w:r>
      <w:r w:rsidR="00C24C98">
        <w:t>sie in Weesp vorm te geven. De R</w:t>
      </w:r>
      <w:r>
        <w:t>egiegroep is met uw boodschap aan de slag gegaan en we zijn erin geslaagd om te komen met een antwoord. Een antwoord da</w:t>
      </w:r>
      <w:r w:rsidR="0039626C">
        <w:t>t in de R</w:t>
      </w:r>
      <w:r>
        <w:t>egiegroep is besproken en door de gehele raad wordt gedragen. Vanda</w:t>
      </w:r>
      <w:r w:rsidR="006D5D56">
        <w:t>ar dat ik de woordvoerder van ma</w:t>
      </w:r>
      <w:r>
        <w:t>g zijn. We vinden het belangrijk dat Weesp en de Weespers ook na de bestuurlijke fusie met Amsterdam zeggenschap houdt over zaken die vooral of uits</w:t>
      </w:r>
      <w:r w:rsidR="00E063B8">
        <w:t>luitend Weespers aangaan e</w:t>
      </w:r>
      <w:r>
        <w:t>n we zijn blij dat u dat ook goed heeft verstaan en daar</w:t>
      </w:r>
      <w:r w:rsidR="00E063B8">
        <w:t xml:space="preserve"> </w:t>
      </w:r>
      <w:r>
        <w:t xml:space="preserve">op 15 oktober blijk van heeft gegeven. Om dat zo goed mogelijk te kunnen doen hebben we uitgangspunten geformuleerd, uitgangspunten </w:t>
      </w:r>
      <w:r w:rsidRPr="00714C12">
        <w:rPr>
          <w:rFonts w:cstheme="minorHAnsi"/>
        </w:rPr>
        <w:t xml:space="preserve">die passen binnen de mogelijkheden die de Gemeentewet daartoe biedt. De volgende uitgangspunten zijn geformuleerd: </w:t>
      </w:r>
      <w:r w:rsidR="00383972">
        <w:rPr>
          <w:rFonts w:cstheme="minorHAnsi"/>
        </w:rPr>
        <w:t>1</w:t>
      </w:r>
      <w:r w:rsidRPr="00714C12">
        <w:rPr>
          <w:rFonts w:cstheme="minorHAnsi"/>
        </w:rPr>
        <w:t>. Er moet een door de inwoners gekozen vertegenwoordiger komen in een Bestuurscommissie. Deze Bestuurscommissie kiest een dagelijks bestuur. De verkiezingen voor de Bestuurscommissie vinden gelijktijdig plaats met de verk</w:t>
      </w:r>
      <w:r w:rsidR="00383972">
        <w:rPr>
          <w:rFonts w:cstheme="minorHAnsi"/>
        </w:rPr>
        <w:t>iezingen voor de gemeenteraad. 2</w:t>
      </w:r>
      <w:r w:rsidRPr="00714C12">
        <w:rPr>
          <w:rFonts w:cstheme="minorHAnsi"/>
        </w:rPr>
        <w:t>. De Bestuurscommis</w:t>
      </w:r>
      <w:r w:rsidR="005F51F3">
        <w:rPr>
          <w:rFonts w:cstheme="minorHAnsi"/>
        </w:rPr>
        <w:t>sie heeft beslissingsbevoegdheden</w:t>
      </w:r>
      <w:r w:rsidRPr="00714C12">
        <w:rPr>
          <w:rFonts w:cstheme="minorHAnsi"/>
        </w:rPr>
        <w:t xml:space="preserve"> op al die terreinen waar dat wettelijk mogelijk is. </w:t>
      </w:r>
      <w:r w:rsidR="00383972">
        <w:rPr>
          <w:rFonts w:cstheme="minorHAnsi"/>
        </w:rPr>
        <w:t>3</w:t>
      </w:r>
      <w:r w:rsidRPr="00714C12">
        <w:rPr>
          <w:rFonts w:cstheme="minorHAnsi"/>
        </w:rPr>
        <w:t>. Om de taken van de Bestuurscommissie uit te voeren kan</w:t>
      </w:r>
      <w:r w:rsidR="00062688">
        <w:rPr>
          <w:rFonts w:cstheme="minorHAnsi"/>
        </w:rPr>
        <w:t xml:space="preserve"> het</w:t>
      </w:r>
      <w:r w:rsidRPr="00714C12">
        <w:rPr>
          <w:rFonts w:cstheme="minorHAnsi"/>
        </w:rPr>
        <w:t xml:space="preserve"> beschikken over voldoende </w:t>
      </w:r>
      <w:r w:rsidRPr="00714C12">
        <w:rPr>
          <w:rFonts w:cstheme="minorHAnsi"/>
        </w:rPr>
        <w:lastRenderedPageBreak/>
        <w:t xml:space="preserve">budget. En </w:t>
      </w:r>
      <w:r w:rsidR="00062688">
        <w:rPr>
          <w:rFonts w:cstheme="minorHAnsi"/>
        </w:rPr>
        <w:t>4</w:t>
      </w:r>
      <w:r w:rsidRPr="00714C12">
        <w:rPr>
          <w:rFonts w:cstheme="minorHAnsi"/>
        </w:rPr>
        <w:t>. De Bestuurscommissie heeft een direc</w:t>
      </w:r>
      <w:r w:rsidR="006D4793">
        <w:rPr>
          <w:rFonts w:cstheme="minorHAnsi"/>
        </w:rPr>
        <w:t xml:space="preserve">te link met het college van B en </w:t>
      </w:r>
      <w:r w:rsidRPr="00714C12">
        <w:rPr>
          <w:rFonts w:cstheme="minorHAnsi"/>
        </w:rPr>
        <w:t xml:space="preserve">W van Amsterdam, waarmee we bedoelen dat de Bestuurscommissie niet valt onder een stadsdeel. We zitten hier nu bij elkaar om dit verder te bespreken. U heeft </w:t>
      </w:r>
      <w:r w:rsidR="0017276A">
        <w:rPr>
          <w:rFonts w:cstheme="minorHAnsi"/>
        </w:rPr>
        <w:t>al kennis</w:t>
      </w:r>
      <w:r w:rsidRPr="00714C12">
        <w:rPr>
          <w:rFonts w:cstheme="minorHAnsi"/>
        </w:rPr>
        <w:t xml:space="preserve"> kunn</w:t>
      </w:r>
      <w:r w:rsidR="0017276A">
        <w:rPr>
          <w:rFonts w:cstheme="minorHAnsi"/>
        </w:rPr>
        <w:t>en nemen van deze insteek, dus w</w:t>
      </w:r>
      <w:r w:rsidRPr="00714C12">
        <w:rPr>
          <w:rFonts w:cstheme="minorHAnsi"/>
        </w:rPr>
        <w:t xml:space="preserve">ij zijn benieuwd naar uw reactie. </w:t>
      </w:r>
      <w:r w:rsidRPr="002A773E">
        <w:rPr>
          <w:rFonts w:cstheme="minorHAnsi"/>
        </w:rPr>
        <w:t>Onze vraag is eigenlijk: kunnen we bovengenoemde uitgangspunten opneme</w:t>
      </w:r>
      <w:r w:rsidR="00262DF1">
        <w:rPr>
          <w:rFonts w:cstheme="minorHAnsi"/>
        </w:rPr>
        <w:t>n in het op te stellen bestuursakkoord</w:t>
      </w:r>
      <w:r w:rsidRPr="002A773E">
        <w:rPr>
          <w:rFonts w:cstheme="minorHAnsi"/>
        </w:rPr>
        <w:t>? Dank u wel.</w:t>
      </w:r>
    </w:p>
    <w:p w14:paraId="2CAD9554" w14:textId="77777777" w:rsidR="008A647C" w:rsidRPr="002A773E" w:rsidRDefault="008A647C" w:rsidP="008A647C">
      <w:pPr>
        <w:rPr>
          <w:rFonts w:cstheme="minorHAnsi"/>
        </w:rPr>
      </w:pPr>
      <w:r w:rsidRPr="002A773E">
        <w:rPr>
          <w:rFonts w:cstheme="minorHAnsi"/>
          <w:u w:val="single"/>
        </w:rPr>
        <w:t>De voorzitter</w:t>
      </w:r>
      <w:r w:rsidRPr="002A773E">
        <w:rPr>
          <w:rFonts w:cstheme="minorHAnsi"/>
        </w:rPr>
        <w:t>: Dit was onze boodschap aan u en aan u om daarop te reageren als eerste.</w:t>
      </w:r>
    </w:p>
    <w:p w14:paraId="1A4675A2" w14:textId="77777777" w:rsidR="008A647C" w:rsidRPr="002A773E" w:rsidRDefault="008A647C" w:rsidP="008A647C">
      <w:pPr>
        <w:rPr>
          <w:rFonts w:cstheme="minorHAnsi"/>
        </w:rPr>
      </w:pPr>
      <w:r w:rsidRPr="002A773E">
        <w:rPr>
          <w:rFonts w:cstheme="minorHAnsi"/>
          <w:u w:val="single"/>
        </w:rPr>
        <w:t xml:space="preserve">De heer </w:t>
      </w:r>
      <w:r w:rsidR="008B30CA">
        <w:rPr>
          <w:rFonts w:cstheme="minorHAnsi"/>
          <w:u w:val="single"/>
        </w:rPr>
        <w:t>Groot Wassink</w:t>
      </w:r>
      <w:r w:rsidRPr="002A773E">
        <w:rPr>
          <w:rFonts w:cstheme="minorHAnsi"/>
        </w:rPr>
        <w:t xml:space="preserve">: Dank voorzitter. Ja, ik moet zeggen dat, gewoonlijk vraag je dan even een schorsing aan zodat je er even over na </w:t>
      </w:r>
      <w:r w:rsidR="00373B9C">
        <w:rPr>
          <w:rFonts w:cstheme="minorHAnsi"/>
        </w:rPr>
        <w:t>kunt</w:t>
      </w:r>
      <w:r w:rsidRPr="002A773E">
        <w:rPr>
          <w:rFonts w:cstheme="minorHAnsi"/>
        </w:rPr>
        <w:t xml:space="preserve"> denken, maar dat is mij niet gegund. Nee grapje. Nee, ik, dank allereerst voor ook dit, u formuleert het ook als een aanbod en dank daarvoor. U had het over een verloving </w:t>
      </w:r>
      <w:r w:rsidR="007D0D98">
        <w:rPr>
          <w:rFonts w:cstheme="minorHAnsi"/>
        </w:rPr>
        <w:t>en een huwelijk</w:t>
      </w:r>
      <w:r w:rsidR="00A133FC">
        <w:rPr>
          <w:rFonts w:cstheme="minorHAnsi"/>
        </w:rPr>
        <w:t xml:space="preserve">. Nou </w:t>
      </w:r>
      <w:r w:rsidRPr="002A773E">
        <w:rPr>
          <w:rFonts w:cstheme="minorHAnsi"/>
        </w:rPr>
        <w:t>ja, ik vind het wel veel van het huwelijk. Maar laat ik het volgende daarover zeggen. Ik ben heel lang beëdigd babs geweest. Ik heb buitengewoon veel huwelijken van goede vrienden gesloten en dat ging m</w:t>
      </w:r>
      <w:r w:rsidR="00A133FC">
        <w:rPr>
          <w:rFonts w:cstheme="minorHAnsi"/>
        </w:rPr>
        <w:t>e</w:t>
      </w:r>
      <w:r w:rsidRPr="002A773E">
        <w:rPr>
          <w:rFonts w:cstheme="minorHAnsi"/>
        </w:rPr>
        <w:t xml:space="preserve"> over het algemeen goed af en dat vond ik ook </w:t>
      </w:r>
      <w:r w:rsidR="00A133FC">
        <w:rPr>
          <w:rFonts w:cstheme="minorHAnsi"/>
        </w:rPr>
        <w:t>erg</w:t>
      </w:r>
      <w:r w:rsidRPr="002A773E">
        <w:rPr>
          <w:rFonts w:cstheme="minorHAnsi"/>
        </w:rPr>
        <w:t xml:space="preserve"> plezierig om te doen. Dus wie weet dat ik ook als buitengewoon ambtenaar van de burgerlijke stand samen met Leon hier dan een vergelijkbare rol in kan spelen. Ik denk dat, </w:t>
      </w:r>
      <w:r w:rsidR="00260659">
        <w:rPr>
          <w:rFonts w:cstheme="minorHAnsi"/>
        </w:rPr>
        <w:t>want u zegt eigenlijk zeggenschap</w:t>
      </w:r>
      <w:r w:rsidRPr="002A773E">
        <w:rPr>
          <w:rFonts w:cstheme="minorHAnsi"/>
        </w:rPr>
        <w:t xml:space="preserve"> over Weesperzaken. Dat is op zich, is dat zeker iets waar ik, wat ik </w:t>
      </w:r>
      <w:r w:rsidR="00260659">
        <w:rPr>
          <w:rFonts w:cstheme="minorHAnsi"/>
        </w:rPr>
        <w:t xml:space="preserve">heel </w:t>
      </w:r>
      <w:r w:rsidRPr="002A773E">
        <w:rPr>
          <w:rFonts w:cstheme="minorHAnsi"/>
        </w:rPr>
        <w:t>goed snap. Maar dan veronderstelt dat wel dat we ook met elkaar nog eens praten over wat dan precies Weesperzaken zijn. Want na de bestuurlijke fusie moet je dat dan toch ook we</w:t>
      </w:r>
      <w:r w:rsidR="00212DA8">
        <w:rPr>
          <w:rFonts w:cstheme="minorHAnsi"/>
        </w:rPr>
        <w:t>er in een perspectief zien. En we</w:t>
      </w:r>
      <w:r w:rsidRPr="002A773E">
        <w:rPr>
          <w:rFonts w:cstheme="minorHAnsi"/>
        </w:rPr>
        <w:t>, i</w:t>
      </w:r>
      <w:r w:rsidR="00C35101">
        <w:rPr>
          <w:rFonts w:cstheme="minorHAnsi"/>
        </w:rPr>
        <w:t>k denk dat we even twee dingen moeten</w:t>
      </w:r>
      <w:r w:rsidRPr="002A773E">
        <w:rPr>
          <w:rFonts w:cstheme="minorHAnsi"/>
        </w:rPr>
        <w:t xml:space="preserve"> scheiden. Ik wil zo graag</w:t>
      </w:r>
      <w:r w:rsidR="00C35101">
        <w:rPr>
          <w:rFonts w:cstheme="minorHAnsi"/>
        </w:rPr>
        <w:t xml:space="preserve"> </w:t>
      </w:r>
      <w:r w:rsidRPr="002A773E">
        <w:rPr>
          <w:rFonts w:cstheme="minorHAnsi"/>
        </w:rPr>
        <w:t>r</w:t>
      </w:r>
      <w:r w:rsidR="00C35101">
        <w:rPr>
          <w:rFonts w:cstheme="minorHAnsi"/>
        </w:rPr>
        <w:t>eageren</w:t>
      </w:r>
      <w:r w:rsidRPr="002A773E">
        <w:rPr>
          <w:rFonts w:cstheme="minorHAnsi"/>
        </w:rPr>
        <w:t xml:space="preserve"> op de uitgangspunten e</w:t>
      </w:r>
      <w:r w:rsidR="0004738A">
        <w:rPr>
          <w:rFonts w:cstheme="minorHAnsi"/>
        </w:rPr>
        <w:t>n ik denk dat we ook met elkaar</w:t>
      </w:r>
      <w:r w:rsidRPr="002A773E">
        <w:rPr>
          <w:rFonts w:cstheme="minorHAnsi"/>
        </w:rPr>
        <w:t xml:space="preserve"> en misschien moet ik dat gewoon</w:t>
      </w:r>
      <w:r w:rsidR="0004738A">
        <w:rPr>
          <w:rFonts w:cstheme="minorHAnsi"/>
        </w:rPr>
        <w:t xml:space="preserve"> dan</w:t>
      </w:r>
      <w:r w:rsidRPr="002A773E">
        <w:rPr>
          <w:rFonts w:cstheme="minorHAnsi"/>
        </w:rPr>
        <w:t xml:space="preserve"> eerst zeggen, het </w:t>
      </w:r>
      <w:r w:rsidR="008E5BBB">
        <w:rPr>
          <w:rFonts w:cstheme="minorHAnsi"/>
        </w:rPr>
        <w:t>over het proces</w:t>
      </w:r>
      <w:r w:rsidRPr="002A773E">
        <w:rPr>
          <w:rFonts w:cstheme="minorHAnsi"/>
        </w:rPr>
        <w:t xml:space="preserve"> moet</w:t>
      </w:r>
      <w:r w:rsidR="008E5BBB">
        <w:rPr>
          <w:rFonts w:cstheme="minorHAnsi"/>
        </w:rPr>
        <w:t>en</w:t>
      </w:r>
      <w:r w:rsidRPr="002A773E">
        <w:rPr>
          <w:rFonts w:cstheme="minorHAnsi"/>
        </w:rPr>
        <w:t xml:space="preserve"> hebben. Want in die zin is </w:t>
      </w:r>
      <w:r w:rsidR="008E5BBB">
        <w:rPr>
          <w:rFonts w:cstheme="minorHAnsi"/>
        </w:rPr>
        <w:t xml:space="preserve">het </w:t>
      </w:r>
      <w:r w:rsidRPr="002A773E">
        <w:rPr>
          <w:rFonts w:cstheme="minorHAnsi"/>
        </w:rPr>
        <w:t xml:space="preserve">natuurlijk ook zo dat en ik snap </w:t>
      </w:r>
      <w:r w:rsidR="008E5BBB">
        <w:rPr>
          <w:rFonts w:cstheme="minorHAnsi"/>
        </w:rPr>
        <w:t>het</w:t>
      </w:r>
      <w:r w:rsidRPr="002A773E">
        <w:rPr>
          <w:rFonts w:cstheme="minorHAnsi"/>
        </w:rPr>
        <w:t xml:space="preserve"> heel goed dat u als Regiegroep daar een hele bijzondere positie in heeft, ik moet ook zeggen dat ook Amsterdam heeft een Klankbordgroep, Regiegroep gevormd die binnenkort bijeenkomt waar ik natuurlijk ook mee </w:t>
      </w:r>
      <w:r w:rsidR="004C2070">
        <w:rPr>
          <w:rFonts w:cstheme="minorHAnsi"/>
        </w:rPr>
        <w:t>af zal</w:t>
      </w:r>
      <w:r w:rsidRPr="002A773E">
        <w:rPr>
          <w:rFonts w:cstheme="minorHAnsi"/>
        </w:rPr>
        <w:t xml:space="preserve"> stemmen, omdat zoals u weet uiteindelijke akkoorden natuurlijk ook gewoon door de raad moeten worden vastgesteld, dus ook de Amsterdamse raad moet daar in die zin mee akkoord gaan na het college en dan volgt nog een heleboel andere stappen zoals u weet. Maar ik hecht er wel aan om ten aanzien van het proces ook te zeggen dat het ook iets is waar ik met ook Leon, </w:t>
      </w:r>
      <w:r w:rsidR="00CA10BB">
        <w:rPr>
          <w:rFonts w:cstheme="minorHAnsi"/>
        </w:rPr>
        <w:t>of sorry, de wethouder, nog</w:t>
      </w:r>
      <w:r w:rsidRPr="002A773E">
        <w:rPr>
          <w:rFonts w:cstheme="minorHAnsi"/>
        </w:rPr>
        <w:t xml:space="preserve"> in die zin </w:t>
      </w:r>
      <w:r w:rsidR="00CA10BB">
        <w:rPr>
          <w:rFonts w:cstheme="minorHAnsi"/>
        </w:rPr>
        <w:t>wel wat meer gesprekken over zal</w:t>
      </w:r>
      <w:r w:rsidRPr="002A773E">
        <w:rPr>
          <w:rFonts w:cstheme="minorHAnsi"/>
        </w:rPr>
        <w:t xml:space="preserve"> moeten hebben en in die zin stel ik </w:t>
      </w:r>
      <w:r w:rsidR="00CA10BB">
        <w:rPr>
          <w:rFonts w:cstheme="minorHAnsi"/>
        </w:rPr>
        <w:t xml:space="preserve">het </w:t>
      </w:r>
      <w:r w:rsidRPr="002A773E">
        <w:rPr>
          <w:rFonts w:cstheme="minorHAnsi"/>
        </w:rPr>
        <w:t>mij ook voor dat wij met zi</w:t>
      </w:r>
      <w:r w:rsidR="00CA10BB">
        <w:rPr>
          <w:rFonts w:cstheme="minorHAnsi"/>
        </w:rPr>
        <w:t>jn tweeën iets uitwerken wat inderdaad vo</w:t>
      </w:r>
      <w:r w:rsidRPr="002A773E">
        <w:rPr>
          <w:rFonts w:cstheme="minorHAnsi"/>
        </w:rPr>
        <w:t>r</w:t>
      </w:r>
      <w:r w:rsidR="00CA10BB">
        <w:rPr>
          <w:rFonts w:cstheme="minorHAnsi"/>
        </w:rPr>
        <w:t>m</w:t>
      </w:r>
      <w:r w:rsidRPr="002A773E">
        <w:rPr>
          <w:rFonts w:cstheme="minorHAnsi"/>
        </w:rPr>
        <w:t xml:space="preserve"> moet krijgen in dat bestuursakkoord en dat ook nog eens een keer met u bespreken als dat een definitieve vorm gekregen heeft. Ik denk dat </w:t>
      </w:r>
      <w:r w:rsidR="00CA10BB">
        <w:rPr>
          <w:rFonts w:cstheme="minorHAnsi"/>
        </w:rPr>
        <w:t xml:space="preserve">dat </w:t>
      </w:r>
      <w:r w:rsidRPr="002A773E">
        <w:rPr>
          <w:rFonts w:cstheme="minorHAnsi"/>
        </w:rPr>
        <w:t xml:space="preserve">de juiste volgorde der dingen is. Dan de uitgangspunten. Ze verrassen me niet. Dus ik kan in die zin, heb ik zeer veel begrip voor de uitgangspunten zoals die zijn geformuleerd. En gekozen vertegenwoordiging, u zegt heel nadrukkelijk daarbij een Bestuurscommissie en geen Stadsdeelcommissie, </w:t>
      </w:r>
      <w:r w:rsidR="00A76360">
        <w:rPr>
          <w:rFonts w:cstheme="minorHAnsi"/>
        </w:rPr>
        <w:t>ee</w:t>
      </w:r>
      <w:r w:rsidRPr="002A773E">
        <w:rPr>
          <w:rFonts w:cstheme="minorHAnsi"/>
        </w:rPr>
        <w:t>n dagelijks bestuur, e</w:t>
      </w:r>
      <w:r w:rsidR="00A76360">
        <w:rPr>
          <w:rFonts w:cstheme="minorHAnsi"/>
        </w:rPr>
        <w:t>e</w:t>
      </w:r>
      <w:r w:rsidRPr="002A773E">
        <w:rPr>
          <w:rFonts w:cstheme="minorHAnsi"/>
        </w:rPr>
        <w:t xml:space="preserve">n budget, alle bevoegdheden die wettelijk mogelijk zijn en een directe link naar het college. Kijk, ik snap de wens voor een gekozen vertegenwoordiging </w:t>
      </w:r>
      <w:r w:rsidR="00A76360">
        <w:rPr>
          <w:rFonts w:cstheme="minorHAnsi"/>
        </w:rPr>
        <w:t>heel</w:t>
      </w:r>
      <w:r w:rsidRPr="002A773E">
        <w:rPr>
          <w:rFonts w:cstheme="minorHAnsi"/>
        </w:rPr>
        <w:t xml:space="preserve"> goed. En ik denk dat we in welke vorm dan ook, dat die gekozen vertegenwoordiging cruciaal is voor het welslagen van dit project. Dat lijkt me een uitgangspunt. En ik kan over deze punten heel, er is niks waar ik direct</w:t>
      </w:r>
      <w:r w:rsidR="002D5A40">
        <w:rPr>
          <w:rFonts w:cstheme="minorHAnsi"/>
        </w:rPr>
        <w:t xml:space="preserve"> heel erg zenuwachtig van wordt</w:t>
      </w:r>
      <w:r w:rsidRPr="002A773E">
        <w:rPr>
          <w:rFonts w:cstheme="minorHAnsi"/>
        </w:rPr>
        <w:t xml:space="preserve"> </w:t>
      </w:r>
      <w:r w:rsidR="002D5A40">
        <w:rPr>
          <w:rFonts w:cstheme="minorHAnsi"/>
        </w:rPr>
        <w:t>of heel erg kriegelig van wordt</w:t>
      </w:r>
      <w:r w:rsidRPr="002A773E">
        <w:rPr>
          <w:rFonts w:cstheme="minorHAnsi"/>
        </w:rPr>
        <w:t xml:space="preserve"> of direct grote problemen mee heb, maar ik moet daar wel </w:t>
      </w:r>
      <w:r w:rsidR="002D5A40">
        <w:rPr>
          <w:rFonts w:cstheme="minorHAnsi"/>
        </w:rPr>
        <w:t xml:space="preserve">een </w:t>
      </w:r>
      <w:r w:rsidRPr="002A773E">
        <w:rPr>
          <w:rFonts w:cstheme="minorHAnsi"/>
        </w:rPr>
        <w:t>de volgende waarschuwing bij geven dat bijvoorbeeld als het gaat over alle bevoegdheden die wettelijk mogelijk zijn, dan betekent het wel dat ik ook nog echt wel even heel goed moet kijken naar de verordening en wat dat da</w:t>
      </w:r>
      <w:r w:rsidR="002D5A40">
        <w:rPr>
          <w:rFonts w:cstheme="minorHAnsi"/>
        </w:rPr>
        <w:t xml:space="preserve">n precies is. Want zoals ik </w:t>
      </w:r>
      <w:r w:rsidRPr="002A773E">
        <w:rPr>
          <w:rFonts w:cstheme="minorHAnsi"/>
        </w:rPr>
        <w:t>de vorige keer heb aangegeven hebben wij thans in Amsterdam een wat andere invulling van een Bestuurscommissie, de Stadsdeelcommissie en zijn de taken die hiervoor bij de Bestuurscommissie lagen nu in handen van de benoemde dagelijks bestuurde</w:t>
      </w:r>
      <w:r w:rsidR="002D5A40">
        <w:rPr>
          <w:rFonts w:cstheme="minorHAnsi"/>
        </w:rPr>
        <w:t>rs gelegd. Dus in die zin zitten</w:t>
      </w:r>
      <w:r w:rsidRPr="002A773E">
        <w:rPr>
          <w:rFonts w:cstheme="minorHAnsi"/>
        </w:rPr>
        <w:t xml:space="preserve"> daar gewoon nog echt wel puzzels in hoe je dat dan doet. Want is ee</w:t>
      </w:r>
      <w:r w:rsidR="002D5A40">
        <w:rPr>
          <w:rFonts w:cstheme="minorHAnsi"/>
        </w:rPr>
        <w:t>n dagelijks bestuurder, maar daar</w:t>
      </w:r>
      <w:r w:rsidRPr="002A773E">
        <w:rPr>
          <w:rFonts w:cstheme="minorHAnsi"/>
        </w:rPr>
        <w:t xml:space="preserve"> kunt u misschien zo dadelij</w:t>
      </w:r>
      <w:r w:rsidR="002D5A40">
        <w:rPr>
          <w:rFonts w:cstheme="minorHAnsi"/>
        </w:rPr>
        <w:t>k ook nog even op reflecteren, i</w:t>
      </w:r>
      <w:r w:rsidRPr="002A773E">
        <w:rPr>
          <w:rFonts w:cstheme="minorHAnsi"/>
        </w:rPr>
        <w:t>s een dagelijks bestuurder da</w:t>
      </w:r>
      <w:r w:rsidR="002D5A40">
        <w:rPr>
          <w:rFonts w:cstheme="minorHAnsi"/>
        </w:rPr>
        <w:t>n een benoemde bestuurder of een</w:t>
      </w:r>
      <w:r w:rsidRPr="002A773E">
        <w:rPr>
          <w:rFonts w:cstheme="minorHAnsi"/>
        </w:rPr>
        <w:t xml:space="preserve"> gekozen bestuurder? Ik denk dat u een voorkeur voor een gekozen bestuurder heeft, maar dat hoor ik dan toch nog even graag. Dus in die zin zitten er in deze punten, denk ik heel veel </w:t>
      </w:r>
      <w:r w:rsidRPr="002A773E">
        <w:rPr>
          <w:rFonts w:cstheme="minorHAnsi"/>
        </w:rPr>
        <w:lastRenderedPageBreak/>
        <w:t>aanknopingspunten om met elkaar een voorstel uit te werken, zitte</w:t>
      </w:r>
      <w:r w:rsidR="00DF3A79">
        <w:rPr>
          <w:rFonts w:cstheme="minorHAnsi"/>
        </w:rPr>
        <w:t xml:space="preserve">n daar ook nog wel echt uitzoekklussen in hoe dat </w:t>
      </w:r>
      <w:r w:rsidRPr="002A773E">
        <w:rPr>
          <w:rFonts w:cstheme="minorHAnsi"/>
        </w:rPr>
        <w:t>dan p</w:t>
      </w:r>
      <w:r w:rsidR="00DF3A79">
        <w:rPr>
          <w:rFonts w:cstheme="minorHAnsi"/>
        </w:rPr>
        <w:t xml:space="preserve">recies gaat, u zegt </w:t>
      </w:r>
      <w:r w:rsidRPr="002A773E">
        <w:rPr>
          <w:rFonts w:cstheme="minorHAnsi"/>
        </w:rPr>
        <w:t>heel nadrukkeli</w:t>
      </w:r>
      <w:r w:rsidR="00DF3A79">
        <w:rPr>
          <w:rFonts w:cstheme="minorHAnsi"/>
        </w:rPr>
        <w:t>jk als ik het goed begrepen heb:</w:t>
      </w:r>
      <w:r w:rsidRPr="002A773E">
        <w:rPr>
          <w:rFonts w:cstheme="minorHAnsi"/>
        </w:rPr>
        <w:t xml:space="preserve"> het is geen onderdeel van een stadsdeel. Ja, dat vereist misschien nog wel wat, dat is</w:t>
      </w:r>
      <w:r w:rsidR="00DF3A79">
        <w:rPr>
          <w:rFonts w:cstheme="minorHAnsi"/>
        </w:rPr>
        <w:t xml:space="preserve"> ook gewoon uitzoekwerk, dus daar</w:t>
      </w:r>
      <w:r w:rsidRPr="002A773E">
        <w:rPr>
          <w:rFonts w:cstheme="minorHAnsi"/>
        </w:rPr>
        <w:t xml:space="preserve"> moeten we echt naar terug. En aan mij toch ook de taak om binnen de kaders die u mij nu geeft dan toch samen met mijn collega i</w:t>
      </w:r>
      <w:r w:rsidR="00DF3A79">
        <w:rPr>
          <w:rFonts w:cstheme="minorHAnsi"/>
        </w:rPr>
        <w:t>ets te bedenken en dat ook in ieder</w:t>
      </w:r>
      <w:r w:rsidRPr="002A773E">
        <w:rPr>
          <w:rFonts w:cstheme="minorHAnsi"/>
        </w:rPr>
        <w:t xml:space="preserve"> geval met het Amsterdamse college en de Amsterdamse gemeenteraad, natuurlijk wel </w:t>
      </w:r>
      <w:r w:rsidR="00DF3A79">
        <w:rPr>
          <w:rFonts w:cstheme="minorHAnsi"/>
        </w:rPr>
        <w:t>een beetje</w:t>
      </w:r>
      <w:r w:rsidRPr="002A773E">
        <w:rPr>
          <w:rFonts w:cstheme="minorHAnsi"/>
        </w:rPr>
        <w:t xml:space="preserve"> te toetsen. Want ik wil ook niet terugkomen bij u en u een aanbod doen van hoe wij dat zien als ik niet zeker weet dat dat ook </w:t>
      </w:r>
      <w:r w:rsidR="00FA4535">
        <w:rPr>
          <w:rFonts w:cstheme="minorHAnsi"/>
        </w:rPr>
        <w:t>in ieder</w:t>
      </w:r>
      <w:r w:rsidRPr="002A773E">
        <w:rPr>
          <w:rFonts w:cstheme="minorHAnsi"/>
        </w:rPr>
        <w:t xml:space="preserve"> geval door de Amsterdamse gemeent</w:t>
      </w:r>
      <w:r w:rsidR="00E66CF0">
        <w:rPr>
          <w:rFonts w:cstheme="minorHAnsi"/>
        </w:rPr>
        <w:t>eraad wordt goedgekeurd. Want da</w:t>
      </w:r>
      <w:r w:rsidRPr="002A773E">
        <w:rPr>
          <w:rFonts w:cstheme="minorHAnsi"/>
        </w:rPr>
        <w:t>t is natuurlijk wel een s</w:t>
      </w:r>
      <w:r w:rsidR="00E66CF0">
        <w:rPr>
          <w:rFonts w:cstheme="minorHAnsi"/>
        </w:rPr>
        <w:t>panning</w:t>
      </w:r>
      <w:r w:rsidRPr="002A773E">
        <w:rPr>
          <w:rFonts w:cstheme="minorHAnsi"/>
        </w:rPr>
        <w:t>. Kijk, ik vind dat</w:t>
      </w:r>
      <w:r w:rsidR="00E66CF0">
        <w:rPr>
          <w:rFonts w:cstheme="minorHAnsi"/>
        </w:rPr>
        <w:t xml:space="preserve"> een</w:t>
      </w:r>
      <w:r w:rsidR="00F74E4F">
        <w:rPr>
          <w:rFonts w:cstheme="minorHAnsi"/>
        </w:rPr>
        <w:t>,</w:t>
      </w:r>
      <w:r w:rsidRPr="002A773E">
        <w:rPr>
          <w:rFonts w:cstheme="minorHAnsi"/>
        </w:rPr>
        <w:t xml:space="preserve"> bijzondere situaties, wat denk ik deze bestuurlijke samengaan is, kunnen vragen o</w:t>
      </w:r>
      <w:r w:rsidR="00F74E4F">
        <w:rPr>
          <w:rFonts w:cstheme="minorHAnsi"/>
        </w:rPr>
        <w:t>m bijzondere maatregelen. Maar</w:t>
      </w:r>
      <w:r w:rsidRPr="002A773E">
        <w:rPr>
          <w:rFonts w:cstheme="minorHAnsi"/>
        </w:rPr>
        <w:t xml:space="preserve"> de mate van bijzonderheid moet ook weer niet dusdanig groot zijn dat anderen zich daardoor gepasseerd voele</w:t>
      </w:r>
      <w:r w:rsidR="00F74E4F">
        <w:rPr>
          <w:rFonts w:cstheme="minorHAnsi"/>
        </w:rPr>
        <w:t>n. Dus daar zit een zekere bandb</w:t>
      </w:r>
      <w:r w:rsidRPr="002A773E">
        <w:rPr>
          <w:rFonts w:cstheme="minorHAnsi"/>
        </w:rPr>
        <w:t>reedt</w:t>
      </w:r>
      <w:r w:rsidR="00F74E4F">
        <w:rPr>
          <w:rFonts w:cstheme="minorHAnsi"/>
        </w:rPr>
        <w:t>e</w:t>
      </w:r>
      <w:r w:rsidRPr="002A773E">
        <w:rPr>
          <w:rFonts w:cstheme="minorHAnsi"/>
        </w:rPr>
        <w:t xml:space="preserve"> in. </w:t>
      </w:r>
      <w:r w:rsidR="00F74E4F">
        <w:rPr>
          <w:rFonts w:cstheme="minorHAnsi"/>
        </w:rPr>
        <w:t>Ik denk dat u dat allemaal wel snapt</w:t>
      </w:r>
      <w:r w:rsidRPr="002A773E">
        <w:rPr>
          <w:rFonts w:cstheme="minorHAnsi"/>
        </w:rPr>
        <w:t xml:space="preserve">. Maar dus eigenlijk, u verrast mij niet. Ik denk dat dit een goede grond biedt </w:t>
      </w:r>
      <w:r w:rsidR="004557BD">
        <w:rPr>
          <w:rFonts w:cstheme="minorHAnsi"/>
        </w:rPr>
        <w:t>om een voorstel uit te werken e</w:t>
      </w:r>
      <w:r w:rsidRPr="002A773E">
        <w:rPr>
          <w:rFonts w:cstheme="minorHAnsi"/>
        </w:rPr>
        <w:t>n ik hoop da</w:t>
      </w:r>
      <w:r w:rsidR="00FC7E9C">
        <w:rPr>
          <w:rFonts w:cstheme="minorHAnsi"/>
        </w:rPr>
        <w:t>t wij met elkaar daar op dan</w:t>
      </w:r>
      <w:r w:rsidRPr="002A773E">
        <w:rPr>
          <w:rFonts w:cstheme="minorHAnsi"/>
        </w:rPr>
        <w:t xml:space="preserve"> vrij korte termijn nog eens over kunnen praten en dat het inderdaad een invulling van die nabijheid, </w:t>
      </w:r>
      <w:r w:rsidR="00FC7E9C">
        <w:rPr>
          <w:rFonts w:cstheme="minorHAnsi"/>
        </w:rPr>
        <w:t>om</w:t>
      </w:r>
      <w:r w:rsidRPr="002A773E">
        <w:rPr>
          <w:rFonts w:cstheme="minorHAnsi"/>
        </w:rPr>
        <w:t>dat ik heel goed mij realiseer hoe belangrijk dat ook is, een invulling kan krijgen in het bestuursakkoord. Tot zover voorzitter.</w:t>
      </w:r>
    </w:p>
    <w:p w14:paraId="1C1B9195" w14:textId="77777777" w:rsidR="008A647C" w:rsidRPr="002A773E" w:rsidRDefault="008A647C" w:rsidP="008A647C">
      <w:pPr>
        <w:rPr>
          <w:rFonts w:cstheme="minorHAnsi"/>
        </w:rPr>
      </w:pPr>
      <w:r w:rsidRPr="002A773E">
        <w:rPr>
          <w:rFonts w:cstheme="minorHAnsi"/>
          <w:u w:val="single"/>
        </w:rPr>
        <w:t>De voorzitter</w:t>
      </w:r>
      <w:r w:rsidRPr="002A773E">
        <w:rPr>
          <w:rFonts w:cstheme="minorHAnsi"/>
        </w:rPr>
        <w:t>: Dank u wel voor uw reactie op de uitgangspunten die wij geformuleerd hebben. Wij hebben het</w:t>
      </w:r>
      <w:r w:rsidR="00E47C5D">
        <w:rPr>
          <w:rFonts w:cstheme="minorHAnsi"/>
        </w:rPr>
        <w:t>,</w:t>
      </w:r>
      <w:r w:rsidRPr="002A773E">
        <w:rPr>
          <w:rFonts w:cstheme="minorHAnsi"/>
        </w:rPr>
        <w:t xml:space="preserve"> even voor uw duidelijkheid, wij hebben afgesproken </w:t>
      </w:r>
      <w:r w:rsidR="00E47C5D">
        <w:rPr>
          <w:rFonts w:cstheme="minorHAnsi"/>
        </w:rPr>
        <w:t xml:space="preserve">in </w:t>
      </w:r>
      <w:r w:rsidRPr="002A773E">
        <w:rPr>
          <w:rFonts w:cstheme="minorHAnsi"/>
        </w:rPr>
        <w:t xml:space="preserve">deze vergadering </w:t>
      </w:r>
      <w:r w:rsidR="00E47C5D">
        <w:rPr>
          <w:rFonts w:cstheme="minorHAnsi"/>
        </w:rPr>
        <w:t>dat</w:t>
      </w:r>
      <w:r w:rsidRPr="002A773E">
        <w:rPr>
          <w:rFonts w:cstheme="minorHAnsi"/>
        </w:rPr>
        <w:t xml:space="preserve"> de leden van de Regiegroep, de overige raadsleden, de meeste zijn aanw</w:t>
      </w:r>
      <w:r w:rsidR="007662F6">
        <w:rPr>
          <w:rFonts w:cstheme="minorHAnsi"/>
        </w:rPr>
        <w:t>ezig, maar dat de leden van de R</w:t>
      </w:r>
      <w:r w:rsidRPr="002A773E">
        <w:rPr>
          <w:rFonts w:cstheme="minorHAnsi"/>
        </w:rPr>
        <w:t>egiegroep het woord voeren en ik stel die nu graag in de gelegenheid om nog vragen</w:t>
      </w:r>
      <w:r w:rsidR="007662F6">
        <w:rPr>
          <w:rFonts w:cstheme="minorHAnsi"/>
        </w:rPr>
        <w:t xml:space="preserve"> te stellen</w:t>
      </w:r>
      <w:r w:rsidRPr="002A773E">
        <w:rPr>
          <w:rFonts w:cstheme="minorHAnsi"/>
        </w:rPr>
        <w:t>. Mevrouw Van Dalen van de VVD zie ik als eerste.</w:t>
      </w:r>
    </w:p>
    <w:p w14:paraId="68ACD0C7" w14:textId="77777777" w:rsidR="008A647C" w:rsidRPr="002A773E" w:rsidRDefault="008A647C" w:rsidP="008A647C">
      <w:pPr>
        <w:rPr>
          <w:rFonts w:cstheme="minorHAnsi"/>
        </w:rPr>
      </w:pPr>
      <w:r w:rsidRPr="002A773E">
        <w:rPr>
          <w:rFonts w:cstheme="minorHAnsi"/>
          <w:u w:val="single"/>
        </w:rPr>
        <w:t>Mevrouw Van Dalen</w:t>
      </w:r>
      <w:r w:rsidRPr="002A773E">
        <w:rPr>
          <w:rFonts w:cstheme="minorHAnsi"/>
        </w:rPr>
        <w:t>: Dank u wel voorzitter. U heeft het over met wethouder De Lange een definitieve vorm uitkristalliseren, nou zijn er twee dingen die ik niet snap. Allereerst het wo</w:t>
      </w:r>
      <w:r w:rsidR="00D46B1B">
        <w:rPr>
          <w:rFonts w:cstheme="minorHAnsi"/>
        </w:rPr>
        <w:t>ord definitief, want u zegt wel:</w:t>
      </w:r>
      <w:r w:rsidRPr="002A773E">
        <w:rPr>
          <w:rFonts w:cstheme="minorHAnsi"/>
        </w:rPr>
        <w:t xml:space="preserve"> ja</w:t>
      </w:r>
      <w:r w:rsidR="00D46B1B">
        <w:rPr>
          <w:rFonts w:cstheme="minorHAnsi"/>
        </w:rPr>
        <w:t>,</w:t>
      </w:r>
      <w:r w:rsidRPr="002A773E">
        <w:rPr>
          <w:rFonts w:cstheme="minorHAnsi"/>
        </w:rPr>
        <w:t xml:space="preserve"> u mag er nog over meepraten, maar we gaan</w:t>
      </w:r>
      <w:r w:rsidR="00D46B1B">
        <w:rPr>
          <w:rFonts w:cstheme="minorHAnsi"/>
        </w:rPr>
        <w:t xml:space="preserve"> het</w:t>
      </w:r>
      <w:r w:rsidRPr="002A773E">
        <w:rPr>
          <w:rFonts w:cstheme="minorHAnsi"/>
        </w:rPr>
        <w:t>, zo komt het om mij ov</w:t>
      </w:r>
      <w:r w:rsidR="00D46B1B">
        <w:rPr>
          <w:rFonts w:cstheme="minorHAnsi"/>
        </w:rPr>
        <w:t>er, we gaan het eigenlijk met zij</w:t>
      </w:r>
      <w:r w:rsidRPr="002A773E">
        <w:rPr>
          <w:rFonts w:cstheme="minorHAnsi"/>
        </w:rPr>
        <w:t xml:space="preserve">n tweeën beslissen en u mag, dan leg ik het </w:t>
      </w:r>
      <w:r w:rsidR="00D46B1B">
        <w:rPr>
          <w:rFonts w:cstheme="minorHAnsi"/>
        </w:rPr>
        <w:t>u voor. U zal het</w:t>
      </w:r>
      <w:r w:rsidRPr="002A773E">
        <w:rPr>
          <w:rFonts w:cstheme="minorHAnsi"/>
        </w:rPr>
        <w:t xml:space="preserve"> mis</w:t>
      </w:r>
      <w:r w:rsidR="00D46B1B">
        <w:rPr>
          <w:rFonts w:cstheme="minorHAnsi"/>
        </w:rPr>
        <w:t xml:space="preserve">schien niet zo bedoelen, maar zo kwam het </w:t>
      </w:r>
      <w:r w:rsidRPr="002A773E">
        <w:rPr>
          <w:rFonts w:cstheme="minorHAnsi"/>
        </w:rPr>
        <w:t>even over. En u zegt: we willen nog een definitieve vorm gaan bekijken en hoe het</w:t>
      </w:r>
      <w:r w:rsidR="00677EA3">
        <w:rPr>
          <w:rFonts w:cstheme="minorHAnsi"/>
        </w:rPr>
        <w:t xml:space="preserve"> op </w:t>
      </w:r>
      <w:r w:rsidRPr="002A773E">
        <w:rPr>
          <w:rFonts w:cstheme="minorHAnsi"/>
        </w:rPr>
        <w:t>mij is overkomen tot dit punt, dat er eigenlijk maar één vorm mogelijk is, al helemaal wat ons betreft, maar</w:t>
      </w:r>
      <w:r w:rsidR="00677EA3">
        <w:rPr>
          <w:rFonts w:cstheme="minorHAnsi"/>
        </w:rPr>
        <w:t xml:space="preserve"> ik</w:t>
      </w:r>
      <w:r w:rsidRPr="002A773E">
        <w:rPr>
          <w:rFonts w:cstheme="minorHAnsi"/>
        </w:rPr>
        <w:t xml:space="preserve"> bedoel, de Bestuurscommissie, hoe zou u het anders willen zien? Dat, er is volgens mij niet echt een andere vorm. En dan als laatste punt, u zeg</w:t>
      </w:r>
      <w:r w:rsidR="00677EA3">
        <w:rPr>
          <w:rFonts w:cstheme="minorHAnsi"/>
        </w:rPr>
        <w:t>t</w:t>
      </w:r>
      <w:r w:rsidRPr="002A773E">
        <w:rPr>
          <w:rFonts w:cstheme="minorHAnsi"/>
        </w:rPr>
        <w:t xml:space="preserve"> de hele tijd, een aantal keer: ik moet</w:t>
      </w:r>
      <w:r w:rsidR="00677EA3">
        <w:rPr>
          <w:rFonts w:cstheme="minorHAnsi"/>
        </w:rPr>
        <w:t xml:space="preserve"> het</w:t>
      </w:r>
      <w:r w:rsidRPr="002A773E">
        <w:rPr>
          <w:rFonts w:cstheme="minorHAnsi"/>
        </w:rPr>
        <w:t xml:space="preserve"> nog uitzoeken of ik moet nog kijken. Ik kan me toch niet voorstellen dat u tot</w:t>
      </w:r>
      <w:r w:rsidR="00677EA3">
        <w:rPr>
          <w:rFonts w:cstheme="minorHAnsi"/>
        </w:rPr>
        <w:t>aal geen idee heeft waar die ta</w:t>
      </w:r>
      <w:r w:rsidRPr="002A773E">
        <w:rPr>
          <w:rFonts w:cstheme="minorHAnsi"/>
        </w:rPr>
        <w:t>k</w:t>
      </w:r>
      <w:r w:rsidR="00677EA3">
        <w:rPr>
          <w:rFonts w:cstheme="minorHAnsi"/>
        </w:rPr>
        <w:t>en</w:t>
      </w:r>
      <w:r w:rsidRPr="002A773E">
        <w:rPr>
          <w:rFonts w:cstheme="minorHAnsi"/>
        </w:rPr>
        <w:t xml:space="preserve"> over</w:t>
      </w:r>
      <w:r w:rsidR="00677EA3">
        <w:rPr>
          <w:rFonts w:cstheme="minorHAnsi"/>
        </w:rPr>
        <w:t xml:space="preserve"> </w:t>
      </w:r>
      <w:r w:rsidR="004F69FB">
        <w:rPr>
          <w:rFonts w:cstheme="minorHAnsi"/>
        </w:rPr>
        <w:t xml:space="preserve">gaan. Dus u heeft daar </w:t>
      </w:r>
      <w:r w:rsidRPr="002A773E">
        <w:rPr>
          <w:rFonts w:cstheme="minorHAnsi"/>
        </w:rPr>
        <w:t>toch wel een idee bij neem ik aan.</w:t>
      </w:r>
    </w:p>
    <w:p w14:paraId="48D23F5B" w14:textId="77777777" w:rsidR="008A647C" w:rsidRPr="002A773E" w:rsidRDefault="00551688" w:rsidP="008A647C">
      <w:pPr>
        <w:rPr>
          <w:rFonts w:cstheme="minorHAnsi"/>
        </w:rPr>
      </w:pPr>
      <w:r>
        <w:rPr>
          <w:rFonts w:cstheme="minorHAnsi"/>
          <w:u w:val="single"/>
        </w:rPr>
        <w:t>De heer Groot Wassink</w:t>
      </w:r>
      <w:r>
        <w:rPr>
          <w:rFonts w:cstheme="minorHAnsi"/>
        </w:rPr>
        <w:t>: Ja, d</w:t>
      </w:r>
      <w:r w:rsidR="008A647C" w:rsidRPr="002A773E">
        <w:rPr>
          <w:rFonts w:cstheme="minorHAnsi"/>
        </w:rPr>
        <w:t>a</w:t>
      </w:r>
      <w:r>
        <w:rPr>
          <w:rFonts w:cstheme="minorHAnsi"/>
        </w:rPr>
        <w:t>nk. Nee, dank voor deze vraag e</w:t>
      </w:r>
      <w:r w:rsidR="008A647C" w:rsidRPr="002A773E">
        <w:rPr>
          <w:rFonts w:cstheme="minorHAnsi"/>
        </w:rPr>
        <w:t>n fijn dat u mij in de gelegenheid stelt om het</w:t>
      </w:r>
      <w:r>
        <w:rPr>
          <w:rFonts w:cstheme="minorHAnsi"/>
        </w:rPr>
        <w:t xml:space="preserve"> te verduidelijken. Want kijk, </w:t>
      </w:r>
      <w:r w:rsidR="008A647C" w:rsidRPr="002A773E">
        <w:rPr>
          <w:rFonts w:cstheme="minorHAnsi"/>
        </w:rPr>
        <w:t xml:space="preserve">wat ik vind is dat uiteindelijk in dit proces moeten de colleges die komen met een, die </w:t>
      </w:r>
      <w:r w:rsidR="00522D86">
        <w:rPr>
          <w:rFonts w:cstheme="minorHAnsi"/>
        </w:rPr>
        <w:t>onderhandelen</w:t>
      </w:r>
      <w:r w:rsidR="008A647C" w:rsidRPr="002A773E">
        <w:rPr>
          <w:rFonts w:cstheme="minorHAnsi"/>
        </w:rPr>
        <w:t xml:space="preserve"> met elkaar en die komen met een onderhandelingsresultaat. Dat onderhandelingsresultaat wordt uiteindelijk aan de raden voorgelegd. Dus dat bedoel ik met het voorstel.</w:t>
      </w:r>
      <w:r w:rsidR="00522D86">
        <w:rPr>
          <w:rFonts w:cstheme="minorHAnsi"/>
        </w:rPr>
        <w:t xml:space="preserve"> Het is een definitief voorstel,</w:t>
      </w:r>
      <w:r w:rsidR="008A647C" w:rsidRPr="002A773E">
        <w:rPr>
          <w:rFonts w:cstheme="minorHAnsi"/>
        </w:rPr>
        <w:t xml:space="preserve"> is dus wat mij betreft het resultaat wat wethouder De Lange en ik, wat de colleges van Weesp en Amster</w:t>
      </w:r>
      <w:r w:rsidR="005A6052">
        <w:rPr>
          <w:rFonts w:cstheme="minorHAnsi"/>
        </w:rPr>
        <w:t>dam met elkaar overeenkomen en w</w:t>
      </w:r>
      <w:r w:rsidR="008A647C" w:rsidRPr="002A773E">
        <w:rPr>
          <w:rFonts w:cstheme="minorHAnsi"/>
        </w:rPr>
        <w:t>at we dan logisc</w:t>
      </w:r>
      <w:r w:rsidR="005A6052">
        <w:rPr>
          <w:rFonts w:cstheme="minorHAnsi"/>
        </w:rPr>
        <w:t>herwijs ook bij u terug</w:t>
      </w:r>
      <w:r w:rsidR="008A647C" w:rsidRPr="002A773E">
        <w:rPr>
          <w:rFonts w:cstheme="minorHAnsi"/>
        </w:rPr>
        <w:t xml:space="preserve">leggen. En natuurlijk heb ik wel ideeën over welke bevoegdheden dat dan precies zijn. Heel nadrukkelijk, zoals ik al zei, werd hier gepraat over een Bestuurscommissie. Daar zitten bepaalde bevoegdheden aan vast. Maar dat is, verschilt nogal wel of dat </w:t>
      </w:r>
      <w:r w:rsidR="00DA4EC5">
        <w:rPr>
          <w:rFonts w:cstheme="minorHAnsi"/>
        </w:rPr>
        <w:t>i</w:t>
      </w:r>
      <w:r w:rsidR="008A647C" w:rsidRPr="002A773E">
        <w:rPr>
          <w:rFonts w:cstheme="minorHAnsi"/>
        </w:rPr>
        <w:t>n manda</w:t>
      </w:r>
      <w:r w:rsidR="005050B5">
        <w:rPr>
          <w:rFonts w:cstheme="minorHAnsi"/>
        </w:rPr>
        <w:t>at of delegatie is. Dus ik heb het</w:t>
      </w:r>
      <w:r w:rsidR="008A647C" w:rsidRPr="002A773E">
        <w:rPr>
          <w:rFonts w:cstheme="minorHAnsi"/>
        </w:rPr>
        <w:t xml:space="preserve"> lijstje nu </w:t>
      </w:r>
      <w:r w:rsidR="005050B5">
        <w:rPr>
          <w:rFonts w:cstheme="minorHAnsi"/>
        </w:rPr>
        <w:t>gewoon niet bij de hand. Maar da</w:t>
      </w:r>
      <w:r w:rsidR="008A647C" w:rsidRPr="002A773E">
        <w:rPr>
          <w:rFonts w:cstheme="minorHAnsi"/>
        </w:rPr>
        <w:t>t is in die zin in de verordening wel degelijk omschreven. Nee, het andere alternatief is natuurlijk de Stadsdeelcommissie.</w:t>
      </w:r>
    </w:p>
    <w:p w14:paraId="44D55076" w14:textId="77777777" w:rsidR="008A647C" w:rsidRPr="002A773E" w:rsidRDefault="008A647C" w:rsidP="008A647C">
      <w:pPr>
        <w:rPr>
          <w:rFonts w:cstheme="minorHAnsi"/>
        </w:rPr>
      </w:pPr>
      <w:r w:rsidRPr="002A773E">
        <w:rPr>
          <w:rFonts w:cstheme="minorHAnsi"/>
          <w:u w:val="single"/>
        </w:rPr>
        <w:t>De voorzitter</w:t>
      </w:r>
      <w:r w:rsidRPr="002A773E">
        <w:rPr>
          <w:rFonts w:cstheme="minorHAnsi"/>
        </w:rPr>
        <w:t>: Dank u wel. De heer Boom, fractie van de WSP.</w:t>
      </w:r>
    </w:p>
    <w:p w14:paraId="467CA6DE" w14:textId="77777777" w:rsidR="008A647C" w:rsidRPr="002A773E" w:rsidRDefault="008A647C" w:rsidP="008A647C">
      <w:pPr>
        <w:rPr>
          <w:rFonts w:cstheme="minorHAnsi"/>
        </w:rPr>
      </w:pPr>
      <w:r w:rsidRPr="002A773E">
        <w:rPr>
          <w:rFonts w:cstheme="minorHAnsi"/>
          <w:u w:val="single"/>
        </w:rPr>
        <w:t>De heer Boom</w:t>
      </w:r>
      <w:r w:rsidRPr="002A773E">
        <w:rPr>
          <w:rFonts w:cstheme="minorHAnsi"/>
        </w:rPr>
        <w:t xml:space="preserve">: Ja, ik wil eigenlijk een beetje een reclamepraatje houden voor u waarmee dit idee goed te verkopen is. Amsterdam wil al zolang Amsterdam </w:t>
      </w:r>
      <w:r w:rsidR="009677EE">
        <w:rPr>
          <w:rFonts w:cstheme="minorHAnsi"/>
        </w:rPr>
        <w:t>be</w:t>
      </w:r>
      <w:r w:rsidRPr="002A773E">
        <w:rPr>
          <w:rFonts w:cstheme="minorHAnsi"/>
        </w:rPr>
        <w:t xml:space="preserve">staat uitbreiden. Hoe kun je gemeente als Diemen en </w:t>
      </w:r>
      <w:r w:rsidR="009677EE">
        <w:rPr>
          <w:rFonts w:cstheme="minorHAnsi"/>
        </w:rPr>
        <w:lastRenderedPageBreak/>
        <w:t>Oostzaan, hoe kun</w:t>
      </w:r>
      <w:r w:rsidRPr="002A773E">
        <w:rPr>
          <w:rFonts w:cstheme="minorHAnsi"/>
        </w:rPr>
        <w:t xml:space="preserve"> je die beter overhalen door te zeggen: jongens, jullie hebben een bepaalde soort vorm van een Bestuurscommissie met gekozen leden uit de plaats zelf die dan te maken hebben over de dingen van die plaats, plus een gekozen AB? Volgens mij is dit een fantastisch aanbod eigenlijk voor Amsterdam.</w:t>
      </w:r>
    </w:p>
    <w:p w14:paraId="371A70FC" w14:textId="77777777" w:rsidR="008A647C" w:rsidRPr="002A773E" w:rsidRDefault="00E64C31" w:rsidP="008A647C">
      <w:pPr>
        <w:rPr>
          <w:rFonts w:cstheme="minorHAnsi"/>
        </w:rPr>
      </w:pPr>
      <w:r>
        <w:rPr>
          <w:rFonts w:cstheme="minorHAnsi"/>
          <w:u w:val="single"/>
        </w:rPr>
        <w:t>De heer Groot Wassink</w:t>
      </w:r>
      <w:r w:rsidR="008A647C" w:rsidRPr="002A773E">
        <w:rPr>
          <w:rFonts w:cstheme="minorHAnsi"/>
        </w:rPr>
        <w:t>: Dat is buit</w:t>
      </w:r>
      <w:r w:rsidR="009D0589">
        <w:rPr>
          <w:rFonts w:cstheme="minorHAnsi"/>
        </w:rPr>
        <w:t>engewoon fijn dat het geen, ‘</w:t>
      </w:r>
      <w:r w:rsidR="009D0589" w:rsidRPr="009D0589">
        <w:rPr>
          <w:rFonts w:cstheme="minorHAnsi"/>
          <w:highlight w:val="yellow"/>
        </w:rPr>
        <w:t>…</w:t>
      </w:r>
      <w:r w:rsidR="009D0589">
        <w:rPr>
          <w:rFonts w:cstheme="minorHAnsi"/>
        </w:rPr>
        <w:t>’</w:t>
      </w:r>
      <w:r w:rsidR="008A647C" w:rsidRPr="002A773E">
        <w:rPr>
          <w:rFonts w:cstheme="minorHAnsi"/>
        </w:rPr>
        <w:t xml:space="preserve"> uiteindelijk als mogelijkheid ziet dat u dat weet te </w:t>
      </w:r>
      <w:r w:rsidR="00881FCF">
        <w:rPr>
          <w:rFonts w:cstheme="minorHAnsi"/>
        </w:rPr>
        <w:t>presenteren als een kans voor Amsterdam, d</w:t>
      </w:r>
      <w:r w:rsidR="008A647C" w:rsidRPr="002A773E">
        <w:rPr>
          <w:rFonts w:cstheme="minorHAnsi"/>
        </w:rPr>
        <w:t>at vind ik wel lollig eigenlijk. In alle eerlijkheid heb ik zowel bij het college als bij</w:t>
      </w:r>
      <w:r w:rsidR="0009248A">
        <w:rPr>
          <w:rFonts w:cstheme="minorHAnsi"/>
        </w:rPr>
        <w:t xml:space="preserve"> de gemeenteraad van Amsterdam nou</w:t>
      </w:r>
      <w:r w:rsidR="008A647C" w:rsidRPr="002A773E">
        <w:rPr>
          <w:rFonts w:cstheme="minorHAnsi"/>
        </w:rPr>
        <w:t xml:space="preserve"> niet een hele diepgevoelde wens tot direct het aangaan van andere fusies bemerkt. Dus ik zou toch voor willen stellen, laten we deze nou eerst </w:t>
      </w:r>
      <w:r w:rsidR="0009248A">
        <w:rPr>
          <w:rFonts w:cstheme="minorHAnsi"/>
        </w:rPr>
        <w:t xml:space="preserve">eens </w:t>
      </w:r>
      <w:r w:rsidR="008A647C" w:rsidRPr="002A773E">
        <w:rPr>
          <w:rFonts w:cstheme="minorHAnsi"/>
        </w:rPr>
        <w:t>even netjes afronden voordat Amsterdam beticht wordt van imperialisme of anderszins. Ik zou daar buitengewoon terughoudend in willen zijn. Ik heb, ik ben maar gewoon ook</w:t>
      </w:r>
      <w:r w:rsidR="00C733C7">
        <w:rPr>
          <w:rFonts w:cstheme="minorHAnsi"/>
        </w:rPr>
        <w:t xml:space="preserve"> qua</w:t>
      </w:r>
      <w:r w:rsidR="008A647C" w:rsidRPr="002A773E">
        <w:rPr>
          <w:rFonts w:cstheme="minorHAnsi"/>
        </w:rPr>
        <w:t xml:space="preserve"> politieke overtuiging eerder een anti-imperialist dan een imperialist.</w:t>
      </w:r>
    </w:p>
    <w:p w14:paraId="0C6D4153" w14:textId="77777777" w:rsidR="008A647C" w:rsidRPr="002A773E" w:rsidRDefault="008A647C" w:rsidP="008A647C">
      <w:pPr>
        <w:rPr>
          <w:rFonts w:cstheme="minorHAnsi"/>
        </w:rPr>
      </w:pPr>
      <w:r w:rsidRPr="002A773E">
        <w:rPr>
          <w:rFonts w:cstheme="minorHAnsi"/>
          <w:u w:val="single"/>
        </w:rPr>
        <w:t>De voorzitter</w:t>
      </w:r>
      <w:r w:rsidRPr="002A773E">
        <w:rPr>
          <w:rFonts w:cstheme="minorHAnsi"/>
        </w:rPr>
        <w:t>: De heer Keesman</w:t>
      </w:r>
      <w:r w:rsidR="00EC5FC9">
        <w:rPr>
          <w:rFonts w:cstheme="minorHAnsi"/>
        </w:rPr>
        <w:t>,</w:t>
      </w:r>
      <w:r w:rsidRPr="002A773E">
        <w:rPr>
          <w:rFonts w:cstheme="minorHAnsi"/>
        </w:rPr>
        <w:t xml:space="preserve"> van de fractie van de PvdA. </w:t>
      </w:r>
    </w:p>
    <w:p w14:paraId="566FD575" w14:textId="77777777" w:rsidR="008A647C" w:rsidRPr="002A773E" w:rsidRDefault="008A647C" w:rsidP="008A647C">
      <w:pPr>
        <w:rPr>
          <w:rFonts w:cstheme="minorHAnsi"/>
        </w:rPr>
      </w:pPr>
      <w:r w:rsidRPr="002A773E">
        <w:rPr>
          <w:rFonts w:cstheme="minorHAnsi"/>
          <w:u w:val="single"/>
        </w:rPr>
        <w:t>De heer Keesman</w:t>
      </w:r>
      <w:r w:rsidRPr="002A773E">
        <w:rPr>
          <w:rFonts w:cstheme="minorHAnsi"/>
        </w:rPr>
        <w:t>: Ja, dank u voorzitter. Ja, nog even de positie van Driemond. Hoe ziet u dat? Ten eerste van, ja, hoe ziet Amsterdam de combinatie Driemond-Weesp? Er zijn tekenen dat beide dit traject wel graag samen zouden willen afleggen en is het ook dan in dat geval een idee om vanaf nu ook samen op te trekken?</w:t>
      </w:r>
    </w:p>
    <w:p w14:paraId="1B5CCE36" w14:textId="77777777" w:rsidR="008A647C" w:rsidRPr="002A773E" w:rsidRDefault="00EC5FC9" w:rsidP="008A647C">
      <w:pPr>
        <w:rPr>
          <w:rFonts w:cstheme="minorHAnsi"/>
        </w:rPr>
      </w:pPr>
      <w:r>
        <w:rPr>
          <w:rFonts w:cstheme="minorHAnsi"/>
          <w:u w:val="single"/>
        </w:rPr>
        <w:t>De heer Groot Wassink</w:t>
      </w:r>
      <w:r w:rsidR="008A647C" w:rsidRPr="002A773E">
        <w:rPr>
          <w:rFonts w:cstheme="minorHAnsi"/>
        </w:rPr>
        <w:t>: Zoals u weet was ik onlangs met collega De Lange in Driemond en</w:t>
      </w:r>
      <w:r w:rsidR="001075C9">
        <w:rPr>
          <w:rFonts w:cstheme="minorHAnsi"/>
        </w:rPr>
        <w:t xml:space="preserve"> hebben wij daar een informatie</w:t>
      </w:r>
      <w:r w:rsidR="008A647C" w:rsidRPr="002A773E">
        <w:rPr>
          <w:rFonts w:cstheme="minorHAnsi"/>
        </w:rPr>
        <w:t xml:space="preserve">avond gehad. Nee, en ik begrijp heel </w:t>
      </w:r>
      <w:r w:rsidR="001075C9">
        <w:rPr>
          <w:rFonts w:cstheme="minorHAnsi"/>
        </w:rPr>
        <w:t>goed dat ook binnen Driemond</w:t>
      </w:r>
      <w:r w:rsidR="008A647C" w:rsidRPr="002A773E">
        <w:rPr>
          <w:rFonts w:cstheme="minorHAnsi"/>
        </w:rPr>
        <w:t xml:space="preserve"> absoluut een gevoel is </w:t>
      </w:r>
      <w:r w:rsidR="00E57D7E">
        <w:rPr>
          <w:rFonts w:cstheme="minorHAnsi"/>
        </w:rPr>
        <w:t>dat men</w:t>
      </w:r>
      <w:r w:rsidR="008A647C" w:rsidRPr="002A773E">
        <w:rPr>
          <w:rFonts w:cstheme="minorHAnsi"/>
        </w:rPr>
        <w:t xml:space="preserve"> vanwege ook een oriëntatie op Weesp, dat daar </w:t>
      </w:r>
      <w:r w:rsidR="00E57D7E">
        <w:rPr>
          <w:rFonts w:cstheme="minorHAnsi"/>
        </w:rPr>
        <w:t>mogelijkheden</w:t>
      </w:r>
      <w:r w:rsidR="008A647C" w:rsidRPr="002A773E">
        <w:rPr>
          <w:rFonts w:cstheme="minorHAnsi"/>
        </w:rPr>
        <w:t xml:space="preserve"> in zouden zijn. Dus dat is absoluut bespreekbaar wat mij betreft. Maar daar moet ik wel beter voor in kaart brengen wat het betekent om het gebied Driemond los te maken van het stadsdeel waar </w:t>
      </w:r>
      <w:r w:rsidR="00E57D7E">
        <w:rPr>
          <w:rFonts w:cstheme="minorHAnsi"/>
        </w:rPr>
        <w:t xml:space="preserve">het </w:t>
      </w:r>
      <w:r w:rsidR="008A647C" w:rsidRPr="002A773E">
        <w:rPr>
          <w:rFonts w:cstheme="minorHAnsi"/>
        </w:rPr>
        <w:t>nu onder valt. Dus daar zit</w:t>
      </w:r>
      <w:r w:rsidR="00E57D7E">
        <w:rPr>
          <w:rFonts w:cstheme="minorHAnsi"/>
        </w:rPr>
        <w:t>ten gewoon wel wat vragen aan, w</w:t>
      </w:r>
      <w:r w:rsidR="008A647C" w:rsidRPr="002A773E">
        <w:rPr>
          <w:rFonts w:cstheme="minorHAnsi"/>
        </w:rPr>
        <w:t xml:space="preserve">ant op het moment en dat is zoals ik uw voorstel ook percipieer, betekent </w:t>
      </w:r>
      <w:r w:rsidR="003E12ED">
        <w:rPr>
          <w:rFonts w:cstheme="minorHAnsi"/>
        </w:rPr>
        <w:t xml:space="preserve">het </w:t>
      </w:r>
      <w:r w:rsidR="008A647C" w:rsidRPr="002A773E">
        <w:rPr>
          <w:rFonts w:cstheme="minorHAnsi"/>
        </w:rPr>
        <w:t>dat je eigenlijk een soort ministadsdeel wordt, al dan niet samen met Driemond. En daar zitten consequenties aan omdat</w:t>
      </w:r>
      <w:r w:rsidR="003E12ED">
        <w:rPr>
          <w:rFonts w:cstheme="minorHAnsi"/>
        </w:rPr>
        <w:t xml:space="preserve"> je dan ook ee</w:t>
      </w:r>
      <w:r w:rsidR="008A647C" w:rsidRPr="002A773E">
        <w:rPr>
          <w:rFonts w:cstheme="minorHAnsi"/>
        </w:rPr>
        <w:t>n zekere mate gewoon bestuurskracht zult moeten hebben. Daar zitten consequenties aan in di</w:t>
      </w:r>
      <w:r w:rsidR="003E12ED">
        <w:rPr>
          <w:rFonts w:cstheme="minorHAnsi"/>
        </w:rPr>
        <w:t>e zin dat je ook ondersteuning moet</w:t>
      </w:r>
      <w:r w:rsidR="008A647C" w:rsidRPr="002A773E">
        <w:rPr>
          <w:rFonts w:cstheme="minorHAnsi"/>
        </w:rPr>
        <w:t xml:space="preserve"> hebben. En ik kan gewoon nu</w:t>
      </w:r>
      <w:r w:rsidR="003E12ED">
        <w:rPr>
          <w:rFonts w:cstheme="minorHAnsi"/>
        </w:rPr>
        <w:t>,</w:t>
      </w:r>
      <w:r w:rsidR="008A647C" w:rsidRPr="002A773E">
        <w:rPr>
          <w:rFonts w:cstheme="minorHAnsi"/>
        </w:rPr>
        <w:t xml:space="preserve"> die opdracht is al wel uitgezet door, nog niet overzien wat de consequenties zijn van het los maken van </w:t>
      </w:r>
      <w:r w:rsidR="009030B8">
        <w:rPr>
          <w:rFonts w:cstheme="minorHAnsi"/>
        </w:rPr>
        <w:t>het</w:t>
      </w:r>
      <w:r w:rsidR="008A647C" w:rsidRPr="002A773E">
        <w:rPr>
          <w:rFonts w:cstheme="minorHAnsi"/>
        </w:rPr>
        <w:t xml:space="preserve"> gebied Driemond binnen de huidige constellatie. Maar het is dus niet, ik heb daar geen principiële bezwaren tegen, sterker nog, als die wens heel erg leeft en ik heb gemerkt dat die bij de dorpsraad van Driemond in elk geval leeft, dan is</w:t>
      </w:r>
      <w:r w:rsidR="00E4683F">
        <w:rPr>
          <w:rFonts w:cstheme="minorHAnsi"/>
        </w:rPr>
        <w:t xml:space="preserve"> dat iets waar we n</w:t>
      </w:r>
      <w:r w:rsidR="008A647C" w:rsidRPr="002A773E">
        <w:rPr>
          <w:rFonts w:cstheme="minorHAnsi"/>
        </w:rPr>
        <w:t xml:space="preserve">aar, waar we goed naar moeten kijken. Maar de precieze consequenties voor het stadsdeel waar Driemond nu onder valt, </w:t>
      </w:r>
      <w:r w:rsidR="00D97A8A">
        <w:rPr>
          <w:rFonts w:cstheme="minorHAnsi"/>
        </w:rPr>
        <w:t>zijn mij</w:t>
      </w:r>
      <w:r w:rsidR="008A647C" w:rsidRPr="002A773E">
        <w:rPr>
          <w:rFonts w:cstheme="minorHAnsi"/>
        </w:rPr>
        <w:t xml:space="preserve"> nog niet helemaal duidelijk.</w:t>
      </w:r>
    </w:p>
    <w:p w14:paraId="525FA5E3" w14:textId="77777777" w:rsidR="008A647C" w:rsidRPr="002A773E" w:rsidRDefault="008A647C" w:rsidP="008A647C">
      <w:pPr>
        <w:rPr>
          <w:rFonts w:cstheme="minorHAnsi"/>
        </w:rPr>
      </w:pPr>
      <w:r w:rsidRPr="002A773E">
        <w:rPr>
          <w:rFonts w:cstheme="minorHAnsi"/>
          <w:u w:val="single"/>
        </w:rPr>
        <w:t>De voorzitter</w:t>
      </w:r>
      <w:r w:rsidRPr="002A773E">
        <w:rPr>
          <w:rFonts w:cstheme="minorHAnsi"/>
        </w:rPr>
        <w:t xml:space="preserve">: Mijnheer Keesman, </w:t>
      </w:r>
      <w:r w:rsidR="009C4BA5">
        <w:rPr>
          <w:rFonts w:cstheme="minorHAnsi"/>
        </w:rPr>
        <w:t xml:space="preserve">u </w:t>
      </w:r>
      <w:r w:rsidRPr="002A773E">
        <w:rPr>
          <w:rFonts w:cstheme="minorHAnsi"/>
        </w:rPr>
        <w:t>wilde nog een vervolgvraag stellen?</w:t>
      </w:r>
    </w:p>
    <w:p w14:paraId="3A6BDF1D" w14:textId="77777777" w:rsidR="008A647C" w:rsidRPr="002A773E" w:rsidRDefault="008A647C" w:rsidP="008A647C">
      <w:pPr>
        <w:rPr>
          <w:rFonts w:cstheme="minorHAnsi"/>
        </w:rPr>
      </w:pPr>
      <w:r w:rsidRPr="002A773E">
        <w:rPr>
          <w:rFonts w:cstheme="minorHAnsi"/>
          <w:u w:val="single"/>
        </w:rPr>
        <w:t>De heer Keesman</w:t>
      </w:r>
      <w:r w:rsidRPr="002A773E">
        <w:rPr>
          <w:rFonts w:cstheme="minorHAnsi"/>
        </w:rPr>
        <w:t>: Als u mij dat toestaat.</w:t>
      </w:r>
    </w:p>
    <w:p w14:paraId="575B39B8" w14:textId="77777777" w:rsidR="008A647C" w:rsidRPr="002A773E" w:rsidRDefault="008A647C" w:rsidP="008A647C">
      <w:pPr>
        <w:rPr>
          <w:rFonts w:cstheme="minorHAnsi"/>
        </w:rPr>
      </w:pPr>
      <w:r w:rsidRPr="002A773E">
        <w:rPr>
          <w:rFonts w:cstheme="minorHAnsi"/>
          <w:u w:val="single"/>
        </w:rPr>
        <w:t>De voorzitter</w:t>
      </w:r>
      <w:r w:rsidRPr="002A773E">
        <w:rPr>
          <w:rFonts w:cstheme="minorHAnsi"/>
        </w:rPr>
        <w:t>: Ja hoor, gaat uw gang.</w:t>
      </w:r>
    </w:p>
    <w:p w14:paraId="61C22E0B" w14:textId="77777777" w:rsidR="008A647C" w:rsidRPr="002A773E" w:rsidRDefault="008A647C" w:rsidP="008A647C">
      <w:pPr>
        <w:rPr>
          <w:rFonts w:cstheme="minorHAnsi"/>
        </w:rPr>
      </w:pPr>
      <w:r w:rsidRPr="002A773E">
        <w:rPr>
          <w:rFonts w:cstheme="minorHAnsi"/>
          <w:u w:val="single"/>
        </w:rPr>
        <w:t>De heer Keesman</w:t>
      </w:r>
      <w:r w:rsidRPr="002A773E">
        <w:rPr>
          <w:rFonts w:cstheme="minorHAnsi"/>
        </w:rPr>
        <w:t>: Ja, dit had ik mij niet zozeer gerealiseerd. Het lijkt een beetje op een Drex</w:t>
      </w:r>
      <w:r w:rsidR="00825285">
        <w:rPr>
          <w:rFonts w:cstheme="minorHAnsi"/>
        </w:rPr>
        <w:t xml:space="preserve">it zeg maar uit Gaasperdam dan, </w:t>
      </w:r>
      <w:r w:rsidRPr="002A773E">
        <w:rPr>
          <w:rFonts w:cstheme="minorHAnsi"/>
        </w:rPr>
        <w:t xml:space="preserve">en </w:t>
      </w:r>
      <w:r w:rsidR="00825285">
        <w:rPr>
          <w:rFonts w:cstheme="minorHAnsi"/>
        </w:rPr>
        <w:t xml:space="preserve">we </w:t>
      </w:r>
      <w:r w:rsidRPr="002A773E">
        <w:rPr>
          <w:rFonts w:cstheme="minorHAnsi"/>
        </w:rPr>
        <w:t xml:space="preserve">weten allemaal wat dat allemaal tot gevolgen heeft. Betekent dat heel veel tijd dat dat </w:t>
      </w:r>
      <w:r w:rsidR="00825285">
        <w:rPr>
          <w:rFonts w:cstheme="minorHAnsi"/>
        </w:rPr>
        <w:t>zou moeten kosten? En dat, zou dat</w:t>
      </w:r>
      <w:r w:rsidRPr="002A773E">
        <w:rPr>
          <w:rFonts w:cstheme="minorHAnsi"/>
        </w:rPr>
        <w:t xml:space="preserve"> dan ook moeten betekenen dat Weesp eerst het traject aflegt en dat Driemond dan </w:t>
      </w:r>
      <w:r w:rsidR="00825285">
        <w:rPr>
          <w:rFonts w:cstheme="minorHAnsi"/>
        </w:rPr>
        <w:t>invoegt</w:t>
      </w:r>
      <w:r w:rsidRPr="002A773E">
        <w:rPr>
          <w:rFonts w:cstheme="minorHAnsi"/>
        </w:rPr>
        <w:t>? Of is het dan toch niet handiger dat we toch op gegeven m</w:t>
      </w:r>
      <w:r w:rsidR="001C5503">
        <w:rPr>
          <w:rFonts w:cstheme="minorHAnsi"/>
        </w:rPr>
        <w:t>oment samen optrekken? Dat is éé</w:t>
      </w:r>
      <w:r w:rsidRPr="002A773E">
        <w:rPr>
          <w:rFonts w:cstheme="minorHAnsi"/>
        </w:rPr>
        <w:t>n ding, maar d</w:t>
      </w:r>
      <w:r w:rsidR="001C5503">
        <w:rPr>
          <w:rFonts w:cstheme="minorHAnsi"/>
        </w:rPr>
        <w:t>an</w:t>
      </w:r>
      <w:r w:rsidRPr="002A773E">
        <w:rPr>
          <w:rFonts w:cstheme="minorHAnsi"/>
        </w:rPr>
        <w:t xml:space="preserve"> en nog een ander ding, u noemt nu: ja, dan wordt het ineens een stadsdeel. U ziet dan ook zeg maar een andere stru</w:t>
      </w:r>
      <w:r w:rsidR="00FD32D9">
        <w:rPr>
          <w:rFonts w:cstheme="minorHAnsi"/>
        </w:rPr>
        <w:t>ctuur opdoemen omdat Driemond er</w:t>
      </w:r>
      <w:r w:rsidRPr="002A773E">
        <w:rPr>
          <w:rFonts w:cstheme="minorHAnsi"/>
        </w:rPr>
        <w:t>bij komt. Dat begrijp ik ook niet helemaal, maar misschien kunt u dat nog toelichten.</w:t>
      </w:r>
    </w:p>
    <w:p w14:paraId="716D52E8" w14:textId="77777777" w:rsidR="008A647C" w:rsidRPr="002A773E" w:rsidRDefault="00FD32D9" w:rsidP="008A647C">
      <w:pPr>
        <w:rPr>
          <w:rFonts w:cstheme="minorHAnsi"/>
        </w:rPr>
      </w:pPr>
      <w:r>
        <w:rPr>
          <w:rFonts w:cstheme="minorHAnsi"/>
          <w:u w:val="single"/>
        </w:rPr>
        <w:lastRenderedPageBreak/>
        <w:t>De heer Groot Wassink</w:t>
      </w:r>
      <w:r>
        <w:rPr>
          <w:rFonts w:cstheme="minorHAnsi"/>
        </w:rPr>
        <w:t>:</w:t>
      </w:r>
      <w:r w:rsidR="008A647C" w:rsidRPr="002A773E">
        <w:rPr>
          <w:rFonts w:cstheme="minorHAnsi"/>
        </w:rPr>
        <w:t xml:space="preserve"> Ja, dat wil ik heel graag. Nee, ik zie de risico's van de naderende Brexit zou ik nou niet direct voor Driemond zien. Gelu</w:t>
      </w:r>
      <w:r w:rsidR="008F6A1F">
        <w:rPr>
          <w:rFonts w:cstheme="minorHAnsi"/>
        </w:rPr>
        <w:t>kkig, er ligt geen zee tussen, dat scheelt al een heleboel, dat maakt vrij verkeer van</w:t>
      </w:r>
      <w:r w:rsidR="008A647C" w:rsidRPr="002A773E">
        <w:rPr>
          <w:rFonts w:cstheme="minorHAnsi"/>
        </w:rPr>
        <w:t xml:space="preserve"> ... Ja, dan moet het overzichtelijker. En dat maak</w:t>
      </w:r>
      <w:r w:rsidR="007A0C12">
        <w:rPr>
          <w:rFonts w:cstheme="minorHAnsi"/>
        </w:rPr>
        <w:t>t vrij verkeer in ieder</w:t>
      </w:r>
      <w:r w:rsidR="008A647C" w:rsidRPr="002A773E">
        <w:rPr>
          <w:rFonts w:cstheme="minorHAnsi"/>
        </w:rPr>
        <w:t xml:space="preserve"> geval een stuk makkelijker. Nee, dus daar zit het niet in. </w:t>
      </w:r>
      <w:r w:rsidR="007A0C12">
        <w:rPr>
          <w:rFonts w:cstheme="minorHAnsi"/>
        </w:rPr>
        <w:t>Nee k</w:t>
      </w:r>
      <w:r w:rsidR="008A647C" w:rsidRPr="002A773E">
        <w:rPr>
          <w:rFonts w:cstheme="minorHAnsi"/>
        </w:rPr>
        <w:t>ijk, ik zou dit wel inzichtelijk en afgewogen willen heb</w:t>
      </w:r>
      <w:r w:rsidR="008E22BC">
        <w:rPr>
          <w:rFonts w:cstheme="minorHAnsi"/>
        </w:rPr>
        <w:t xml:space="preserve">ben voordat wij hier met elkaar daar </w:t>
      </w:r>
      <w:r w:rsidR="008A647C" w:rsidRPr="002A773E">
        <w:rPr>
          <w:rFonts w:cstheme="minorHAnsi"/>
        </w:rPr>
        <w:t xml:space="preserve">tot dat voorstel komen. Dat zou </w:t>
      </w:r>
      <w:r w:rsidR="008E22BC">
        <w:rPr>
          <w:rFonts w:cstheme="minorHAnsi"/>
        </w:rPr>
        <w:t>ik wel</w:t>
      </w:r>
      <w:r w:rsidR="008A647C" w:rsidRPr="002A773E">
        <w:rPr>
          <w:rFonts w:cstheme="minorHAnsi"/>
        </w:rPr>
        <w:t xml:space="preserve"> willen. Dus dat moet ook wat mij betreft wel ha</w:t>
      </w:r>
      <w:r w:rsidR="008E22BC">
        <w:rPr>
          <w:rFonts w:cstheme="minorHAnsi"/>
        </w:rPr>
        <w:t>albaar zijn. Maar je moet da</w:t>
      </w:r>
      <w:r w:rsidR="008A647C" w:rsidRPr="002A773E">
        <w:rPr>
          <w:rFonts w:cstheme="minorHAnsi"/>
        </w:rPr>
        <w:t>t inderdaad welke bestuurlijke entiteit i</w:t>
      </w:r>
      <w:r w:rsidR="008E22BC">
        <w:rPr>
          <w:rFonts w:cstheme="minorHAnsi"/>
        </w:rPr>
        <w:t>ets dan precies vormt</w:t>
      </w:r>
      <w:r w:rsidR="008A647C" w:rsidRPr="002A773E">
        <w:rPr>
          <w:rFonts w:cstheme="minorHAnsi"/>
        </w:rPr>
        <w:t xml:space="preserve"> en dat is, niet een eigen stadsdeel omdat Driemond erbij zou komen. Kijk, als </w:t>
      </w:r>
      <w:r w:rsidR="008E22BC">
        <w:rPr>
          <w:rFonts w:cstheme="minorHAnsi"/>
        </w:rPr>
        <w:t xml:space="preserve">Weesp </w:t>
      </w:r>
      <w:r w:rsidR="008A647C" w:rsidRPr="002A773E">
        <w:rPr>
          <w:rFonts w:cstheme="minorHAnsi"/>
        </w:rPr>
        <w:t>een losstaande entiteit en dat meende ik te beluis</w:t>
      </w:r>
      <w:r w:rsidR="006E5539">
        <w:rPr>
          <w:rFonts w:cstheme="minorHAnsi"/>
        </w:rPr>
        <w:t xml:space="preserve">teren in hetgeen u zei, dan zul </w:t>
      </w:r>
      <w:r w:rsidR="008A647C" w:rsidRPr="002A773E">
        <w:rPr>
          <w:rFonts w:cstheme="minorHAnsi"/>
        </w:rPr>
        <w:t xml:space="preserve">je daar een vorm voor moeten vinden die aangehaakt bij de bestuurlijke indeling van het Amsterdamse. In die zin zitten er nogal wat consequenties aan hetgeen u mij voorlegt, zitten gewoon in bestuurlijke indeling, in hoe neem je zaken op in verordeningen? </w:t>
      </w:r>
      <w:r w:rsidR="008E26F0">
        <w:rPr>
          <w:rFonts w:cstheme="minorHAnsi"/>
        </w:rPr>
        <w:t>Daa</w:t>
      </w:r>
      <w:r w:rsidR="008A647C" w:rsidRPr="002A773E">
        <w:rPr>
          <w:rFonts w:cstheme="minorHAnsi"/>
        </w:rPr>
        <w:t>r zitten echt wel bestuurlijke en juridische consequenties aan die ik echt wel even goed in kaart moet brengen, omdat je daar gewoon ook in die zin niet te makkelijk over moet de</w:t>
      </w:r>
      <w:r w:rsidR="00CC0092">
        <w:rPr>
          <w:rFonts w:cstheme="minorHAnsi"/>
        </w:rPr>
        <w:t>nken. En dan zijn er schat ik in en</w:t>
      </w:r>
      <w:r w:rsidR="008A647C" w:rsidRPr="002A773E">
        <w:rPr>
          <w:rFonts w:cstheme="minorHAnsi"/>
        </w:rPr>
        <w:t xml:space="preserve"> nogmaals, dit is ook iets wat wij nu aan het onderzoeken zijn, schat ik in dat daar vormen voor te bedenken zijn, maar dat moet je wel even heel goed weten.</w:t>
      </w:r>
    </w:p>
    <w:p w14:paraId="0A12723D" w14:textId="77777777" w:rsidR="008A647C" w:rsidRPr="002A773E" w:rsidRDefault="008A647C" w:rsidP="008A647C">
      <w:pPr>
        <w:rPr>
          <w:rFonts w:cstheme="minorHAnsi"/>
        </w:rPr>
      </w:pPr>
      <w:r w:rsidRPr="002A773E">
        <w:rPr>
          <w:rFonts w:cstheme="minorHAnsi"/>
          <w:u w:val="single"/>
        </w:rPr>
        <w:t>De voorzitter</w:t>
      </w:r>
      <w:r w:rsidRPr="002A773E">
        <w:rPr>
          <w:rFonts w:cstheme="minorHAnsi"/>
        </w:rPr>
        <w:t>: Dank u wel voor deze beantwoording. Ik ga even ter linkerzijde van mij. Mevrouw Hilders</w:t>
      </w:r>
      <w:r w:rsidR="001606C4">
        <w:rPr>
          <w:rFonts w:cstheme="minorHAnsi"/>
        </w:rPr>
        <w:t>,</w:t>
      </w:r>
      <w:r w:rsidRPr="002A773E">
        <w:rPr>
          <w:rFonts w:cstheme="minorHAnsi"/>
        </w:rPr>
        <w:t xml:space="preserve"> van de fractie van het CDA.</w:t>
      </w:r>
    </w:p>
    <w:p w14:paraId="00B54DA1" w14:textId="77777777" w:rsidR="008A647C" w:rsidRPr="002A773E" w:rsidRDefault="008A647C" w:rsidP="008A647C">
      <w:pPr>
        <w:rPr>
          <w:rFonts w:cstheme="minorHAnsi"/>
        </w:rPr>
      </w:pPr>
      <w:r w:rsidRPr="002A773E">
        <w:rPr>
          <w:rFonts w:cstheme="minorHAnsi"/>
          <w:u w:val="single"/>
        </w:rPr>
        <w:t>Mevrouw Hilders-van de Wetering</w:t>
      </w:r>
      <w:r w:rsidRPr="002A773E">
        <w:rPr>
          <w:rFonts w:cstheme="minorHAnsi"/>
        </w:rPr>
        <w:t>: Dank u wel voorzitter. Ja, wij oriënteren ons natuurlij</w:t>
      </w:r>
      <w:r w:rsidR="00005389">
        <w:rPr>
          <w:rFonts w:cstheme="minorHAnsi"/>
        </w:rPr>
        <w:t>k ook een beetje op Amsterdam, dus wij</w:t>
      </w:r>
      <w:r w:rsidRPr="002A773E">
        <w:rPr>
          <w:rFonts w:cstheme="minorHAnsi"/>
        </w:rPr>
        <w:t xml:space="preserve"> hebben begrepen dat daar komen</w:t>
      </w:r>
      <w:r w:rsidR="00005389">
        <w:rPr>
          <w:rFonts w:cstheme="minorHAnsi"/>
        </w:rPr>
        <w:t>d</w:t>
      </w:r>
      <w:r w:rsidRPr="002A773E">
        <w:rPr>
          <w:rFonts w:cstheme="minorHAnsi"/>
        </w:rPr>
        <w:t xml:space="preserve"> jaar een evaluatie van het huidige bestuurlijke stelsel gaat komen. Wij willen natuurlijk ook anders als dat het nu is, kan dat ook botsen? Kan dat invloed hebben dat onderzoek, die evaluatie op wat wij graag zouden willen?</w:t>
      </w:r>
    </w:p>
    <w:p w14:paraId="466FC732" w14:textId="77777777" w:rsidR="008A647C" w:rsidRPr="002A773E" w:rsidRDefault="008A647C" w:rsidP="008A647C">
      <w:pPr>
        <w:rPr>
          <w:rFonts w:cstheme="minorHAnsi"/>
        </w:rPr>
      </w:pPr>
      <w:r w:rsidRPr="002A773E">
        <w:rPr>
          <w:rFonts w:cstheme="minorHAnsi"/>
          <w:u w:val="single"/>
        </w:rPr>
        <w:t>De heer Groot Wassink</w:t>
      </w:r>
      <w:r w:rsidRPr="002A773E">
        <w:rPr>
          <w:rFonts w:cstheme="minorHAnsi"/>
        </w:rPr>
        <w:t>: Ik geloof dat ik de vorige keer gezegd heb</w:t>
      </w:r>
      <w:r w:rsidR="000529C5">
        <w:rPr>
          <w:rFonts w:cstheme="minorHAnsi"/>
        </w:rPr>
        <w:t>,</w:t>
      </w:r>
      <w:r w:rsidRPr="002A773E">
        <w:rPr>
          <w:rFonts w:cstheme="minorHAnsi"/>
        </w:rPr>
        <w:t xml:space="preserve"> dat wat mij betreft die evaluatie losstaat van de invulling van de nabijh</w:t>
      </w:r>
      <w:r w:rsidR="009C4BB9">
        <w:rPr>
          <w:rFonts w:cstheme="minorHAnsi"/>
        </w:rPr>
        <w:t>eid van bestuur e</w:t>
      </w:r>
      <w:r w:rsidRPr="002A773E">
        <w:rPr>
          <w:rFonts w:cstheme="minorHAnsi"/>
        </w:rPr>
        <w:t>n in die zin hebben wij als wij onze planningen blijven volgen. Overigens zou ik nog wel de opmerking willen maken dat ik het buitengewoon plezieri</w:t>
      </w:r>
      <w:r w:rsidR="006462D5">
        <w:rPr>
          <w:rFonts w:cstheme="minorHAnsi"/>
        </w:rPr>
        <w:t>g zou vinden als de raden echt</w:t>
      </w:r>
      <w:r w:rsidRPr="002A773E">
        <w:rPr>
          <w:rFonts w:cstheme="minorHAnsi"/>
        </w:rPr>
        <w:t xml:space="preserve"> tegelijkertijd een besluit nemen. Maar dat is een ander punt waar </w:t>
      </w:r>
      <w:r w:rsidR="00BD75D9">
        <w:rPr>
          <w:rFonts w:cstheme="minorHAnsi"/>
        </w:rPr>
        <w:t xml:space="preserve">we </w:t>
      </w:r>
      <w:r w:rsidRPr="002A773E">
        <w:rPr>
          <w:rFonts w:cstheme="minorHAnsi"/>
        </w:rPr>
        <w:t>misschien een andere keer nog eens over moeten praten. Dat zou ik gewoon ook, gewoon charmant vinden dat dat echt op hetzelfde moment is. Nee, ik zou besluitvorming hieromtrent afgerond wil hebben voordat de evaluatie formeel is begonnen. Dus in die zin vind ik ook dat de invulling die wij met elkaar kiezen los moet staan van de uiteindelijke evaluatie.</w:t>
      </w:r>
    </w:p>
    <w:p w14:paraId="49399B5D" w14:textId="77777777" w:rsidR="008A647C" w:rsidRPr="002A773E" w:rsidRDefault="008A647C" w:rsidP="008A647C">
      <w:pPr>
        <w:rPr>
          <w:rFonts w:cstheme="minorHAnsi"/>
        </w:rPr>
      </w:pPr>
      <w:r w:rsidRPr="002A773E">
        <w:rPr>
          <w:rFonts w:cstheme="minorHAnsi"/>
          <w:u w:val="single"/>
        </w:rPr>
        <w:t>De voorzitter</w:t>
      </w:r>
      <w:r w:rsidRPr="002A773E">
        <w:rPr>
          <w:rFonts w:cstheme="minorHAnsi"/>
        </w:rPr>
        <w:t>: Ik zie nog een verdiepingsvraag van mevrouw Hilders.</w:t>
      </w:r>
    </w:p>
    <w:p w14:paraId="420A07B1" w14:textId="77777777" w:rsidR="008A647C" w:rsidRPr="002A773E" w:rsidRDefault="008A647C" w:rsidP="008A647C">
      <w:pPr>
        <w:rPr>
          <w:rFonts w:cstheme="minorHAnsi"/>
        </w:rPr>
      </w:pPr>
      <w:r w:rsidRPr="002A773E">
        <w:rPr>
          <w:rFonts w:cstheme="minorHAnsi"/>
          <w:u w:val="single"/>
        </w:rPr>
        <w:t>Mevrouw Hilders-van de Wetering</w:t>
      </w:r>
      <w:r w:rsidRPr="002A773E">
        <w:rPr>
          <w:rFonts w:cstheme="minorHAnsi"/>
        </w:rPr>
        <w:t>: Ja, ik begrijp dat en ik kan me herinneren dat u dat de vorige keer gezegd heeft inderdaad. Maar ik kan me voorstellen dat de gemeenteraad van Amsterdam op een andere manier betrok</w:t>
      </w:r>
      <w:r w:rsidR="002C7444">
        <w:rPr>
          <w:rFonts w:cstheme="minorHAnsi"/>
        </w:rPr>
        <w:t xml:space="preserve">ken wordt, maar wel op gegeven </w:t>
      </w:r>
      <w:r w:rsidRPr="002A773E">
        <w:rPr>
          <w:rFonts w:cstheme="minorHAnsi"/>
        </w:rPr>
        <w:t>moet besluiten over die andere bestuursvorm dan dat zij nu hebben, dat dat toch wel van invloed kan zijn.</w:t>
      </w:r>
    </w:p>
    <w:p w14:paraId="15D5E107" w14:textId="77777777" w:rsidR="008A647C" w:rsidRPr="002A773E" w:rsidRDefault="008A647C" w:rsidP="008A647C">
      <w:pPr>
        <w:rPr>
          <w:rFonts w:cstheme="minorHAnsi"/>
        </w:rPr>
      </w:pPr>
      <w:r w:rsidRPr="002A773E">
        <w:rPr>
          <w:rFonts w:cstheme="minorHAnsi"/>
          <w:u w:val="single"/>
        </w:rPr>
        <w:t>De heer Groot Wassink</w:t>
      </w:r>
      <w:r w:rsidRPr="002A773E">
        <w:rPr>
          <w:rFonts w:cstheme="minorHAnsi"/>
        </w:rPr>
        <w:t>: Nee</w:t>
      </w:r>
      <w:r w:rsidR="002506A5">
        <w:rPr>
          <w:rFonts w:cstheme="minorHAnsi"/>
        </w:rPr>
        <w:t>,</w:t>
      </w:r>
      <w:r w:rsidRPr="002A773E">
        <w:rPr>
          <w:rFonts w:cstheme="minorHAnsi"/>
        </w:rPr>
        <w:t xml:space="preserve"> maar dat klopt. Dat kan ik gewoon ook niet uitsluiten. Als wij hier tot een vergelijk zouden komen waarin</w:t>
      </w:r>
      <w:r w:rsidR="002506A5">
        <w:rPr>
          <w:rFonts w:cstheme="minorHAnsi"/>
        </w:rPr>
        <w:t>,</w:t>
      </w:r>
      <w:r w:rsidRPr="002A773E">
        <w:rPr>
          <w:rFonts w:cstheme="minorHAnsi"/>
        </w:rPr>
        <w:t xml:space="preserve"> laten we zeggen</w:t>
      </w:r>
      <w:r w:rsidR="002506A5">
        <w:rPr>
          <w:rFonts w:cstheme="minorHAnsi"/>
        </w:rPr>
        <w:t>,</w:t>
      </w:r>
      <w:r w:rsidRPr="002A773E">
        <w:rPr>
          <w:rFonts w:cstheme="minorHAnsi"/>
        </w:rPr>
        <w:t xml:space="preserve"> Weesp</w:t>
      </w:r>
      <w:r w:rsidR="002506A5">
        <w:rPr>
          <w:rFonts w:cstheme="minorHAnsi"/>
        </w:rPr>
        <w:t>,</w:t>
      </w:r>
      <w:r w:rsidRPr="002A773E">
        <w:rPr>
          <w:rFonts w:cstheme="minorHAnsi"/>
        </w:rPr>
        <w:t xml:space="preserve"> al dan niet aangevuld met Driemond</w:t>
      </w:r>
      <w:r w:rsidR="002506A5">
        <w:rPr>
          <w:rFonts w:cstheme="minorHAnsi"/>
        </w:rPr>
        <w:t>, een B</w:t>
      </w:r>
      <w:r w:rsidRPr="002A773E">
        <w:rPr>
          <w:rFonts w:cstheme="minorHAnsi"/>
        </w:rPr>
        <w:t xml:space="preserve">estuurscommissie oude stijl zou zijn, dan kan </w:t>
      </w:r>
      <w:r w:rsidR="00AF57FB">
        <w:rPr>
          <w:rFonts w:cstheme="minorHAnsi"/>
        </w:rPr>
        <w:t>dat zeker van invloed zijn, dan</w:t>
      </w:r>
      <w:r w:rsidRPr="002A773E">
        <w:rPr>
          <w:rFonts w:cstheme="minorHAnsi"/>
        </w:rPr>
        <w:t xml:space="preserve"> z</w:t>
      </w:r>
      <w:r w:rsidR="00AF57FB">
        <w:rPr>
          <w:rFonts w:cstheme="minorHAnsi"/>
        </w:rPr>
        <w:t>ou het</w:t>
      </w:r>
      <w:r w:rsidRPr="002A773E">
        <w:rPr>
          <w:rFonts w:cstheme="minorHAnsi"/>
        </w:rPr>
        <w:t xml:space="preserve"> maar zo kunnen zijn dat er stemmen in het Amsterdamse opgaan om de huidige systematiek zoals we die kennen</w:t>
      </w:r>
      <w:r w:rsidR="00BC6CF9">
        <w:rPr>
          <w:rFonts w:cstheme="minorHAnsi"/>
        </w:rPr>
        <w:t xml:space="preserve"> weer</w:t>
      </w:r>
      <w:r w:rsidRPr="002A773E">
        <w:rPr>
          <w:rFonts w:cstheme="minorHAnsi"/>
        </w:rPr>
        <w:t xml:space="preserve"> aan te passen. Nou denk ik dat</w:t>
      </w:r>
      <w:r w:rsidR="00BC6CF9">
        <w:rPr>
          <w:rFonts w:cstheme="minorHAnsi"/>
        </w:rPr>
        <w:t>,</w:t>
      </w:r>
      <w:r w:rsidRPr="002A773E">
        <w:rPr>
          <w:rFonts w:cstheme="minorHAnsi"/>
        </w:rPr>
        <w:t xml:space="preserve"> even los van dit proces</w:t>
      </w:r>
      <w:r w:rsidR="00BC6CF9">
        <w:rPr>
          <w:rFonts w:cstheme="minorHAnsi"/>
        </w:rPr>
        <w:t>,</w:t>
      </w:r>
      <w:r w:rsidRPr="002A773E">
        <w:rPr>
          <w:rFonts w:cstheme="minorHAnsi"/>
        </w:rPr>
        <w:t xml:space="preserve"> di</w:t>
      </w:r>
      <w:r w:rsidR="007730A2">
        <w:rPr>
          <w:rFonts w:cstheme="minorHAnsi"/>
        </w:rPr>
        <w:t>e stemmen er sowieso wel zijn, d</w:t>
      </w:r>
      <w:r w:rsidRPr="002A773E">
        <w:rPr>
          <w:rFonts w:cstheme="minorHAnsi"/>
        </w:rPr>
        <w:t>us dat wij ons moeten heroriënteren op de invulling van het b</w:t>
      </w:r>
      <w:r w:rsidR="004D1AB4">
        <w:rPr>
          <w:rFonts w:cstheme="minorHAnsi"/>
        </w:rPr>
        <w:t>estuurlijk stelsel in Amsterdam, d</w:t>
      </w:r>
      <w:r w:rsidRPr="002A773E">
        <w:rPr>
          <w:rFonts w:cstheme="minorHAnsi"/>
        </w:rPr>
        <w:t>at s</w:t>
      </w:r>
      <w:r w:rsidR="004D1AB4">
        <w:rPr>
          <w:rFonts w:cstheme="minorHAnsi"/>
        </w:rPr>
        <w:t>taat daar eigenlijk wel los van. W</w:t>
      </w:r>
      <w:r w:rsidRPr="002A773E">
        <w:rPr>
          <w:rFonts w:cstheme="minorHAnsi"/>
        </w:rPr>
        <w:t>ant in alle tevredenheid neemt het aantal, nou ja, belangenbehartigers of vrienden of verdedigers van de huidige invulling van</w:t>
      </w:r>
      <w:r w:rsidR="00463C5D">
        <w:rPr>
          <w:rFonts w:cstheme="minorHAnsi"/>
        </w:rPr>
        <w:t xml:space="preserve"> het</w:t>
      </w:r>
      <w:r w:rsidRPr="002A773E">
        <w:rPr>
          <w:rFonts w:cstheme="minorHAnsi"/>
        </w:rPr>
        <w:t xml:space="preserve"> stelsel heel rap af. Nee</w:t>
      </w:r>
      <w:r w:rsidR="00463C5D">
        <w:rPr>
          <w:rFonts w:cstheme="minorHAnsi"/>
        </w:rPr>
        <w:t>,</w:t>
      </w:r>
      <w:r w:rsidRPr="002A773E">
        <w:rPr>
          <w:rFonts w:cstheme="minorHAnsi"/>
        </w:rPr>
        <w:t xml:space="preserve"> maar dus invloed kan er zeker zijn, maar ik vind niet dat wij </w:t>
      </w:r>
      <w:r w:rsidRPr="002A773E">
        <w:rPr>
          <w:rFonts w:cstheme="minorHAnsi"/>
        </w:rPr>
        <w:lastRenderedPageBreak/>
        <w:t xml:space="preserve">hetgeen we hier doen daarmee moeten belasten. En ik vind ook dat ik dat kan verdedigen naar de raad. Kijk, dat wil ik </w:t>
      </w:r>
      <w:r w:rsidR="004E233C">
        <w:rPr>
          <w:rFonts w:cstheme="minorHAnsi"/>
        </w:rPr>
        <w:t>er</w:t>
      </w:r>
      <w:r w:rsidRPr="002A773E">
        <w:rPr>
          <w:rFonts w:cstheme="minorHAnsi"/>
        </w:rPr>
        <w:t xml:space="preserve"> toch nog bij gezegd hebben. Uiteindelijk moet ook de gemeenteraad van Amsterdam er vertrouwen in hebben dat hetgeen we hier met elkaar bedenken werkt en niet tot een te grote ongelijkheid leidt. Ik vind het prima te verdedigen dat gezien deze uitzonderlijke situatie ook een uitzonderlijke maatregel neemt, al dan niet in tijdelijkheid. Dat is wat mij betreft belangrijk. Dus ik ben ook bereid daarvoor te staan. Maar ja, daar zal altijd wel een invloed in kunnen zijn, nou ja, dat risico neem ik dan maar.</w:t>
      </w:r>
    </w:p>
    <w:p w14:paraId="49268735" w14:textId="77777777" w:rsidR="008A647C" w:rsidRPr="002A773E" w:rsidRDefault="008A647C" w:rsidP="008A647C">
      <w:pPr>
        <w:rPr>
          <w:rFonts w:cstheme="minorHAnsi"/>
        </w:rPr>
      </w:pPr>
      <w:r w:rsidRPr="002A773E">
        <w:rPr>
          <w:rFonts w:cstheme="minorHAnsi"/>
          <w:u w:val="single"/>
        </w:rPr>
        <w:t>De voorzitter</w:t>
      </w:r>
      <w:r w:rsidRPr="002A773E">
        <w:rPr>
          <w:rFonts w:cstheme="minorHAnsi"/>
        </w:rPr>
        <w:t>: Ga ik naar mevrouw Ter Kuile</w:t>
      </w:r>
      <w:r w:rsidR="00E579F6">
        <w:rPr>
          <w:rFonts w:cstheme="minorHAnsi"/>
        </w:rPr>
        <w:t>,</w:t>
      </w:r>
      <w:r w:rsidRPr="002A773E">
        <w:rPr>
          <w:rFonts w:cstheme="minorHAnsi"/>
        </w:rPr>
        <w:t xml:space="preserve"> van de fractie van D66.</w:t>
      </w:r>
    </w:p>
    <w:p w14:paraId="661DE8E6" w14:textId="77777777" w:rsidR="008A647C" w:rsidRPr="002A773E" w:rsidRDefault="008A647C" w:rsidP="008A647C">
      <w:pPr>
        <w:rPr>
          <w:rFonts w:cstheme="minorHAnsi"/>
        </w:rPr>
      </w:pPr>
      <w:r w:rsidRPr="002A773E">
        <w:rPr>
          <w:rFonts w:cstheme="minorHAnsi"/>
          <w:u w:val="single"/>
        </w:rPr>
        <w:t>Mevrouw Ter Kuile</w:t>
      </w:r>
      <w:r w:rsidRPr="002A773E">
        <w:rPr>
          <w:rFonts w:cstheme="minorHAnsi"/>
        </w:rPr>
        <w:t>: Ja, ik begrijp dat zeg maar de volgende stap is dat u samen met heer De Lange, ja, tot een voorstel komt passend binnen de bestuurlijke structuur van Amsterdam passend, binnen de Gemeentewet werkt en met maximaal draagvlak in beide raden, als ik het zo mag zeggen. En ik zou heel graag niet alleen dergelijk voorstel willen hebben, maar ook zeg maar</w:t>
      </w:r>
      <w:r w:rsidR="00BD75A4">
        <w:rPr>
          <w:rFonts w:cstheme="minorHAnsi"/>
        </w:rPr>
        <w:t xml:space="preserve"> de onderliggende overwegingen </w:t>
      </w:r>
      <w:r w:rsidRPr="002A773E">
        <w:rPr>
          <w:rFonts w:cstheme="minorHAnsi"/>
        </w:rPr>
        <w:t xml:space="preserve">of de onderzoeken. En is het mogelijk om niet alleen een voorstel te </w:t>
      </w:r>
      <w:r w:rsidR="00BD75A4">
        <w:rPr>
          <w:rFonts w:cstheme="minorHAnsi"/>
        </w:rPr>
        <w:t>hebben, maar ook een verdiepings</w:t>
      </w:r>
      <w:r w:rsidRPr="002A773E">
        <w:rPr>
          <w:rFonts w:cstheme="minorHAnsi"/>
        </w:rPr>
        <w:t xml:space="preserve">moment waarop we met elkaar kunnen kijken van: waar komen die afwegingen nou vandaan? Want wij hebben u bijvoorbeeld nu niet meegenomen in een proces van wat we al een jaar met </w:t>
      </w:r>
      <w:r w:rsidR="00BD75A4">
        <w:rPr>
          <w:rFonts w:cstheme="minorHAnsi"/>
        </w:rPr>
        <w:t>elkaar aan het lopen zijn en omgekeerd</w:t>
      </w:r>
      <w:r w:rsidRPr="002A773E">
        <w:rPr>
          <w:rFonts w:cstheme="minorHAnsi"/>
        </w:rPr>
        <w:t xml:space="preserve"> zou ik</w:t>
      </w:r>
      <w:r w:rsidR="00BD75A4">
        <w:rPr>
          <w:rFonts w:cstheme="minorHAnsi"/>
        </w:rPr>
        <w:t xml:space="preserve"> het </w:t>
      </w:r>
      <w:r w:rsidRPr="002A773E">
        <w:rPr>
          <w:rFonts w:cstheme="minorHAnsi"/>
        </w:rPr>
        <w:t>jammer vinden als er nu een voorstel komt waarbij wij niet meegenomen worden in het proces. Dus ik zit een beetje te zoeken van: hoe kunnen we dat mogelijk met ook de evenknie van Amsterdam, hoe kunnen we die verdieping en het begrip daarvan ook krijgen?</w:t>
      </w:r>
    </w:p>
    <w:p w14:paraId="247CA7EF" w14:textId="77777777" w:rsidR="008A647C" w:rsidRPr="002A773E" w:rsidRDefault="008A647C" w:rsidP="008A647C">
      <w:pPr>
        <w:rPr>
          <w:rFonts w:cstheme="minorHAnsi"/>
        </w:rPr>
      </w:pPr>
      <w:r w:rsidRPr="002A773E">
        <w:rPr>
          <w:rFonts w:cstheme="minorHAnsi"/>
          <w:u w:val="single"/>
        </w:rPr>
        <w:t>De heer Groot Wassink</w:t>
      </w:r>
      <w:r w:rsidRPr="002A773E">
        <w:rPr>
          <w:rFonts w:cstheme="minorHAnsi"/>
        </w:rPr>
        <w:t xml:space="preserve">: Nou ja, in zekere zin zou je kunnen zeggen: als ik u nu niet meeneem dan </w:t>
      </w:r>
      <w:r w:rsidR="009F6326">
        <w:rPr>
          <w:rFonts w:cstheme="minorHAnsi"/>
        </w:rPr>
        <w:t>staan we quitte</w:t>
      </w:r>
      <w:r w:rsidR="009C76AA">
        <w:rPr>
          <w:rFonts w:cstheme="minorHAnsi"/>
        </w:rPr>
        <w:t>, ma</w:t>
      </w:r>
      <w:r w:rsidRPr="002A773E">
        <w:rPr>
          <w:rFonts w:cstheme="minorHAnsi"/>
        </w:rPr>
        <w:t xml:space="preserve">ar dat is niet hoe ik het zie hoor. Nee, maar dat is niet </w:t>
      </w:r>
      <w:r w:rsidR="00567A03">
        <w:rPr>
          <w:rFonts w:cstheme="minorHAnsi"/>
        </w:rPr>
        <w:t>hoe ik het</w:t>
      </w:r>
      <w:r w:rsidRPr="002A773E">
        <w:rPr>
          <w:rFonts w:cstheme="minorHAnsi"/>
        </w:rPr>
        <w:t xml:space="preserve"> zie. Nee kijk, ik, want u heeft het over een verdiepende sessie. Dat lijkt mij op zichzelf wil nuttig, ik geef daar wel ook de winstwaarschuw</w:t>
      </w:r>
      <w:r w:rsidR="00567A03">
        <w:rPr>
          <w:rFonts w:cstheme="minorHAnsi"/>
        </w:rPr>
        <w:t>ing bij dat de tijd wel doortik</w:t>
      </w:r>
      <w:r w:rsidRPr="002A773E">
        <w:rPr>
          <w:rFonts w:cstheme="minorHAnsi"/>
        </w:rPr>
        <w:t>t en als ik gewoon naar mijn agenda kijk is het aantal avonden dat ik nog beschikbaar ben, neemt wel zienderogen af. Maar ja, we zouden ook desnoods het op een ande</w:t>
      </w:r>
      <w:r w:rsidR="00944601">
        <w:rPr>
          <w:rFonts w:cstheme="minorHAnsi"/>
        </w:rPr>
        <w:t>r moment eens kunnen plannen. Nee, ik</w:t>
      </w:r>
      <w:r w:rsidRPr="002A773E">
        <w:rPr>
          <w:rFonts w:cstheme="minorHAnsi"/>
        </w:rPr>
        <w:t xml:space="preserve"> heb absoluut die bereidheid om daar juist die afweging in te delen. Want ik denk dat dat belangrijk is. Kijk, op het moment dat ten aa</w:t>
      </w:r>
      <w:r w:rsidR="00944601">
        <w:rPr>
          <w:rFonts w:cstheme="minorHAnsi"/>
        </w:rPr>
        <w:t>nzien van sommige bevoegdheden w</w:t>
      </w:r>
      <w:r w:rsidRPr="002A773E">
        <w:rPr>
          <w:rFonts w:cstheme="minorHAnsi"/>
        </w:rPr>
        <w:t>ij zeg</w:t>
      </w:r>
      <w:r w:rsidR="00944601">
        <w:rPr>
          <w:rFonts w:cstheme="minorHAnsi"/>
        </w:rPr>
        <w:t>gen: ja, maar dit kan echt niet. D</w:t>
      </w:r>
      <w:r w:rsidRPr="002A773E">
        <w:rPr>
          <w:rFonts w:cstheme="minorHAnsi"/>
        </w:rPr>
        <w:t>an helpt het mij</w:t>
      </w:r>
      <w:r w:rsidR="00BA7FEC">
        <w:rPr>
          <w:rFonts w:cstheme="minorHAnsi"/>
        </w:rPr>
        <w:t xml:space="preserve"> ook om u daarin mee te nemen, d</w:t>
      </w:r>
      <w:r w:rsidRPr="002A773E">
        <w:rPr>
          <w:rFonts w:cstheme="minorHAnsi"/>
        </w:rPr>
        <w:t>us in die zin legt daar helemaal geen blokkade. Ik denk dat eigenlijk de samenvatting die u gaf een hele tere</w:t>
      </w:r>
      <w:r w:rsidR="003B32B7">
        <w:rPr>
          <w:rFonts w:cstheme="minorHAnsi"/>
        </w:rPr>
        <w:t>chte is. Wij doen een voorstel w</w:t>
      </w:r>
      <w:r w:rsidRPr="002A773E">
        <w:rPr>
          <w:rFonts w:cstheme="minorHAnsi"/>
        </w:rPr>
        <w:t>at binnen colleges op draagvlak kan rekenen. Maar tegelijkertijd moet dat natuurlijk ook binnen raden op draagvlak rekenen, want ja, anders heeft het niet zoveel zin.</w:t>
      </w:r>
    </w:p>
    <w:p w14:paraId="5D433046" w14:textId="77777777" w:rsidR="008A647C" w:rsidRPr="002A773E" w:rsidRDefault="008A647C" w:rsidP="008A647C">
      <w:pPr>
        <w:rPr>
          <w:rFonts w:cstheme="minorHAnsi"/>
        </w:rPr>
      </w:pPr>
      <w:r w:rsidRPr="002A773E">
        <w:rPr>
          <w:rFonts w:cstheme="minorHAnsi"/>
          <w:u w:val="single"/>
        </w:rPr>
        <w:t>De voorzitter</w:t>
      </w:r>
      <w:r w:rsidRPr="002A773E">
        <w:rPr>
          <w:rFonts w:cstheme="minorHAnsi"/>
        </w:rPr>
        <w:t>: Mijnheer Van der Does, van de fractie van GroenLinks.</w:t>
      </w:r>
    </w:p>
    <w:p w14:paraId="759FCCF6" w14:textId="77777777" w:rsidR="008A647C" w:rsidRPr="002A773E" w:rsidRDefault="008A647C" w:rsidP="008A647C">
      <w:pPr>
        <w:rPr>
          <w:rFonts w:cstheme="minorHAnsi"/>
        </w:rPr>
      </w:pPr>
      <w:r w:rsidRPr="002A773E">
        <w:rPr>
          <w:rFonts w:cstheme="minorHAnsi"/>
          <w:u w:val="single"/>
        </w:rPr>
        <w:t>De heer Van der Does</w:t>
      </w:r>
      <w:r w:rsidRPr="002A773E">
        <w:rPr>
          <w:rFonts w:cstheme="minorHAnsi"/>
        </w:rPr>
        <w:t xml:space="preserve">: Ja, er zijn al heel veel vragen gesteld. Dit is allemaal in voorbereiding van het bestuursakkoord en het herindelingsontwerp. Het belangrijkste onderdeel is de nabijheid van bestuur. De reden waarom Weesp wil fuseren is natuurlijk ook de bestuurskracht. Dus ik denk dat, ja, de vraag is een beetje: in hoeverre is zeg maar de vorm die wordt gekozen voor het bestuur van invloed op de ambtelijke ondersteuning en de bestuurskracht die je daarmee creëert en krijgt? Dus ja, dat is een beetje </w:t>
      </w:r>
      <w:r w:rsidR="00AA68B2">
        <w:rPr>
          <w:rFonts w:cstheme="minorHAnsi"/>
        </w:rPr>
        <w:t>de vraag. Elke bestuursvorm en elke opha</w:t>
      </w:r>
      <w:r w:rsidRPr="002A773E">
        <w:rPr>
          <w:rFonts w:cstheme="minorHAnsi"/>
        </w:rPr>
        <w:t>ng heeft een andere voor- en nadelen als het gaat om ambtelijke ondersteuning en bestuurskracht die uiteindelijk bij de burgers van Weesp tot een verbeterde service komt, want uiteindelijk doen we het allemaal voor Weesp, voor de Weespers, de Weespondernemers en de Weesp</w:t>
      </w:r>
      <w:r w:rsidR="00E76391">
        <w:rPr>
          <w:rFonts w:cstheme="minorHAnsi"/>
        </w:rPr>
        <w:t>ervereniging</w:t>
      </w:r>
      <w:r w:rsidRPr="002A773E">
        <w:rPr>
          <w:rFonts w:cstheme="minorHAnsi"/>
        </w:rPr>
        <w:t xml:space="preserve"> en</w:t>
      </w:r>
      <w:r w:rsidR="00E76391">
        <w:rPr>
          <w:rFonts w:cstheme="minorHAnsi"/>
        </w:rPr>
        <w:t xml:space="preserve"> de</w:t>
      </w:r>
      <w:r w:rsidRPr="002A773E">
        <w:rPr>
          <w:rFonts w:cstheme="minorHAnsi"/>
        </w:rPr>
        <w:t xml:space="preserve"> maatschappelijke organisaties.</w:t>
      </w:r>
    </w:p>
    <w:p w14:paraId="0E86E9EA" w14:textId="77777777" w:rsidR="008A647C" w:rsidRPr="002A773E" w:rsidRDefault="008A647C" w:rsidP="008A647C">
      <w:pPr>
        <w:rPr>
          <w:rFonts w:cstheme="minorHAnsi"/>
        </w:rPr>
      </w:pPr>
      <w:r w:rsidRPr="002A773E">
        <w:rPr>
          <w:rFonts w:cstheme="minorHAnsi"/>
          <w:u w:val="single"/>
        </w:rPr>
        <w:t>De heer Groot Wassink</w:t>
      </w:r>
      <w:r w:rsidRPr="002A773E">
        <w:rPr>
          <w:rFonts w:cstheme="minorHAnsi"/>
        </w:rPr>
        <w:t>: Ik snap uw vraag heel goed, maar u veronderstelt een directe relatie tussen de bestuurlij</w:t>
      </w:r>
      <w:r w:rsidR="00D33E73">
        <w:rPr>
          <w:rFonts w:cstheme="minorHAnsi"/>
        </w:rPr>
        <w:t>ke indeling en bestuurskracht e</w:t>
      </w:r>
      <w:r w:rsidRPr="002A773E">
        <w:rPr>
          <w:rFonts w:cstheme="minorHAnsi"/>
        </w:rPr>
        <w:t xml:space="preserve">n ik vraag me af of dat zo is. Omdat in het, laten we zeggen, in het huidige Amsterdamse systeem, de beperking van het bestuurlijke stelsel in zekere zin of een wat grotere </w:t>
      </w:r>
      <w:r w:rsidR="00BA3FB3">
        <w:rPr>
          <w:rFonts w:cstheme="minorHAnsi"/>
        </w:rPr>
        <w:lastRenderedPageBreak/>
        <w:t>centralisering van het</w:t>
      </w:r>
      <w:r w:rsidRPr="002A773E">
        <w:rPr>
          <w:rFonts w:cstheme="minorHAnsi"/>
        </w:rPr>
        <w:t xml:space="preserve"> bestuurlijke stelsel denk ik niet per se tot een afname van d</w:t>
      </w:r>
      <w:r w:rsidR="002871CB">
        <w:rPr>
          <w:rFonts w:cstheme="minorHAnsi"/>
        </w:rPr>
        <w:t>e bestuurskracht heeft geleid, a</w:t>
      </w:r>
      <w:r w:rsidRPr="002A773E">
        <w:rPr>
          <w:rFonts w:cstheme="minorHAnsi"/>
        </w:rPr>
        <w:t>lleen is dat op een andere manier georganiseerd. Maar inderdaad, dat is wat ik ook aangaf,</w:t>
      </w:r>
      <w:r w:rsidR="002871CB">
        <w:rPr>
          <w:rFonts w:cstheme="minorHAnsi"/>
        </w:rPr>
        <w:t xml:space="preserve"> ik denk,</w:t>
      </w:r>
      <w:r w:rsidRPr="002A773E">
        <w:rPr>
          <w:rFonts w:cstheme="minorHAnsi"/>
        </w:rPr>
        <w:t xml:space="preserve"> als we deze kant op zouden gaan en u snapt dat ik '</w:t>
      </w:r>
      <w:r w:rsidRPr="0044064B">
        <w:rPr>
          <w:rFonts w:cstheme="minorHAnsi"/>
          <w:highlight w:val="yellow"/>
        </w:rPr>
        <w:t>...</w:t>
      </w:r>
      <w:r w:rsidR="00D7532F">
        <w:rPr>
          <w:rFonts w:cstheme="minorHAnsi"/>
        </w:rPr>
        <w:t>' slag</w:t>
      </w:r>
      <w:r w:rsidRPr="002A773E">
        <w:rPr>
          <w:rFonts w:cstheme="minorHAnsi"/>
        </w:rPr>
        <w:t xml:space="preserve"> om de arm</w:t>
      </w:r>
      <w:r w:rsidR="00D7532F">
        <w:rPr>
          <w:rFonts w:cstheme="minorHAnsi"/>
        </w:rPr>
        <w:t xml:space="preserve"> hou</w:t>
      </w:r>
      <w:r w:rsidRPr="002A773E">
        <w:rPr>
          <w:rFonts w:cstheme="minorHAnsi"/>
        </w:rPr>
        <w:t>, maar als we deze kant op zouden gaan, dan moeten we met elkaar ook praten en over hoeveel leden hebben we</w:t>
      </w:r>
      <w:r w:rsidR="00D42C33">
        <w:rPr>
          <w:rFonts w:cstheme="minorHAnsi"/>
        </w:rPr>
        <w:t xml:space="preserve"> het</w:t>
      </w:r>
      <w:r w:rsidRPr="002A773E">
        <w:rPr>
          <w:rFonts w:cstheme="minorHAnsi"/>
        </w:rPr>
        <w:t xml:space="preserve"> dan? En welke ondersteuning hoort daar dan bij? Over hoeveel DB'ers hebben we het dan? En welke ambtelijke capaciteit zit daar dan onder? Dat zijn allemaal vervolgvragen en dat is wat ik bedoelde dat er zo, een houtskoolschets is in die zin het begin of de eerste stap op weg naar een buitengewoon omvangrijk en mooi schilderij.</w:t>
      </w:r>
    </w:p>
    <w:p w14:paraId="68C862E3" w14:textId="77777777" w:rsidR="008A647C" w:rsidRPr="002A773E" w:rsidRDefault="008A647C" w:rsidP="008A647C">
      <w:pPr>
        <w:rPr>
          <w:rFonts w:cstheme="minorHAnsi"/>
        </w:rPr>
      </w:pPr>
      <w:r w:rsidRPr="002A773E">
        <w:rPr>
          <w:rFonts w:cstheme="minorHAnsi"/>
          <w:u w:val="single"/>
        </w:rPr>
        <w:t>De voorzitter</w:t>
      </w:r>
      <w:r w:rsidRPr="002A773E">
        <w:rPr>
          <w:rFonts w:cstheme="minorHAnsi"/>
        </w:rPr>
        <w:t>: Mijnheer Van der Does, u wilde nog een vraag stellen? Gaat uw gang.</w:t>
      </w:r>
    </w:p>
    <w:p w14:paraId="6A869719" w14:textId="77777777" w:rsidR="00E54286" w:rsidRDefault="008A647C" w:rsidP="008A647C">
      <w:pPr>
        <w:rPr>
          <w:rFonts w:cstheme="minorHAnsi"/>
        </w:rPr>
      </w:pPr>
      <w:r w:rsidRPr="002A773E">
        <w:rPr>
          <w:rFonts w:cstheme="minorHAnsi"/>
          <w:u w:val="single"/>
        </w:rPr>
        <w:t>De heer Van der Does</w:t>
      </w:r>
      <w:r w:rsidRPr="002A773E">
        <w:rPr>
          <w:rFonts w:cstheme="minorHAnsi"/>
        </w:rPr>
        <w:t>: Ja, ik snap uw opmerking over de houtskoolschets. Je moet ergens beginnen en je moet de kaders eerst stellen. Dus uiteindelijk komt het erop neer dat zeg maar aan de hand van die houtskool</w:t>
      </w:r>
      <w:r w:rsidR="00D50D3A">
        <w:rPr>
          <w:rFonts w:cstheme="minorHAnsi"/>
        </w:rPr>
        <w:t>schets</w:t>
      </w:r>
      <w:r w:rsidRPr="002A773E">
        <w:rPr>
          <w:rFonts w:cstheme="minorHAnsi"/>
        </w:rPr>
        <w:t xml:space="preserve"> je een invulling kunt gaan geven. Wij zijn inderdaad heel erg voor de houtskoolschets zoal</w:t>
      </w:r>
      <w:r w:rsidR="00D50D3A">
        <w:rPr>
          <w:rFonts w:cstheme="minorHAnsi"/>
        </w:rPr>
        <w:t>s we die nu hebben neergelegd, e</w:t>
      </w:r>
      <w:r w:rsidRPr="002A773E">
        <w:rPr>
          <w:rFonts w:cstheme="minorHAnsi"/>
        </w:rPr>
        <w:t>igenlijk zijn dat een paar uitgangspunten en die, dat zijn toch wel red</w:t>
      </w:r>
      <w:r w:rsidR="00D50D3A">
        <w:rPr>
          <w:rFonts w:cstheme="minorHAnsi"/>
        </w:rPr>
        <w:t>elijk cruciale uitgangspunten, j</w:t>
      </w:r>
      <w:r w:rsidRPr="002A773E">
        <w:rPr>
          <w:rFonts w:cstheme="minorHAnsi"/>
        </w:rPr>
        <w:t>ui</w:t>
      </w:r>
      <w:r w:rsidR="00D50D3A">
        <w:rPr>
          <w:rFonts w:cstheme="minorHAnsi"/>
        </w:rPr>
        <w:t>st om de kernwaarden die we</w:t>
      </w:r>
      <w:r w:rsidRPr="002A773E">
        <w:rPr>
          <w:rFonts w:cstheme="minorHAnsi"/>
        </w:rPr>
        <w:t xml:space="preserve"> hebben neergelegd en de kracht en de bestuurskracht voor de Weespers te garanderen. Dus dat we inderdaad door die nabijheid van bestuur op deze manier te organiseren denken wij, maar dat is natuurlijk ook theorie in feite die wel gebaseerd is natuurlijk op argumenten, dat</w:t>
      </w:r>
      <w:r w:rsidR="00E54286">
        <w:rPr>
          <w:rFonts w:cstheme="minorHAnsi"/>
        </w:rPr>
        <w:t xml:space="preserve"> we</w:t>
      </w:r>
      <w:r w:rsidRPr="002A773E">
        <w:rPr>
          <w:rFonts w:cstheme="minorHAnsi"/>
        </w:rPr>
        <w:t xml:space="preserve"> op deze manier de zaak goed kunnen, ja, blijven organiseren en Weesp kunnen bedienen. Dus ik ben benieuwd hoe u daar tegenaan kijkt. </w:t>
      </w:r>
    </w:p>
    <w:p w14:paraId="485F84DB" w14:textId="77777777" w:rsidR="008A647C" w:rsidRPr="002A773E" w:rsidRDefault="00E54286" w:rsidP="008A647C">
      <w:pPr>
        <w:rPr>
          <w:rFonts w:cstheme="minorHAnsi"/>
        </w:rPr>
      </w:pPr>
      <w:r>
        <w:rPr>
          <w:rFonts w:cstheme="minorHAnsi"/>
          <w:u w:val="single"/>
        </w:rPr>
        <w:t xml:space="preserve">De heer </w:t>
      </w:r>
      <w:r w:rsidR="0028413C">
        <w:rPr>
          <w:rFonts w:cstheme="minorHAnsi"/>
          <w:u w:val="single"/>
        </w:rPr>
        <w:t>…</w:t>
      </w:r>
      <w:r>
        <w:rPr>
          <w:rFonts w:cstheme="minorHAnsi"/>
        </w:rPr>
        <w:t xml:space="preserve">: </w:t>
      </w:r>
      <w:r w:rsidR="008A647C" w:rsidRPr="00E54286">
        <w:rPr>
          <w:rFonts w:cstheme="minorHAnsi"/>
        </w:rPr>
        <w:t>Ik</w:t>
      </w:r>
      <w:r w:rsidR="008A647C" w:rsidRPr="002A773E">
        <w:rPr>
          <w:rFonts w:cstheme="minorHAnsi"/>
        </w:rPr>
        <w:t xml:space="preserve"> vraag me af of Weesp bedienen, nogmaals direct samenhangt met de invulling van het bestuurlijk stelsel, omdat Weesp bedienen in hoge mate natuurlijk ook is of de ambtenaren hun werk goed doen. En dat is toch iets anders dan de punten die u nu al</w:t>
      </w:r>
      <w:r w:rsidR="000D2F23">
        <w:rPr>
          <w:rFonts w:cstheme="minorHAnsi"/>
        </w:rPr>
        <w:t>s</w:t>
      </w:r>
      <w:r w:rsidR="008A647C" w:rsidRPr="002A773E">
        <w:rPr>
          <w:rFonts w:cstheme="minorHAnsi"/>
        </w:rPr>
        <w:t xml:space="preserve"> schets aangeeft. Want nogmaals, die uitgangspun</w:t>
      </w:r>
      <w:r w:rsidR="000D2F23">
        <w:rPr>
          <w:rFonts w:cstheme="minorHAnsi"/>
        </w:rPr>
        <w:t>ten, daar kan ik, die snap ik, d</w:t>
      </w:r>
      <w:r w:rsidR="008A647C" w:rsidRPr="002A773E">
        <w:rPr>
          <w:rFonts w:cstheme="minorHAnsi"/>
        </w:rPr>
        <w:t xml:space="preserve">at begrijp ik wel. Maar als we </w:t>
      </w:r>
      <w:r w:rsidR="000D2F23">
        <w:rPr>
          <w:rFonts w:cstheme="minorHAnsi"/>
        </w:rPr>
        <w:t xml:space="preserve">het bijvoorbeeld hebben over het </w:t>
      </w:r>
      <w:r w:rsidR="008A647C" w:rsidRPr="002A773E">
        <w:rPr>
          <w:rFonts w:cstheme="minorHAnsi"/>
        </w:rPr>
        <w:t>budget, daar zitten ook heel veel vragen onder, want op dit moment hebben stadsdelen behalve buurtbudgetten, geen eigen budgetten. Er is één begroting, er is één budget, het budget van Amsterdam, gemeenteraad van Amsterdam. En vanmiddag is de begroting v</w:t>
      </w:r>
      <w:r w:rsidR="000C409E">
        <w:rPr>
          <w:rFonts w:cstheme="minorHAnsi"/>
        </w:rPr>
        <w:t xml:space="preserve">oor het komend jaar goedgekeurd, </w:t>
      </w:r>
      <w:r w:rsidR="008A647C" w:rsidRPr="002A773E">
        <w:rPr>
          <w:rFonts w:cstheme="minorHAnsi"/>
        </w:rPr>
        <w:t xml:space="preserve">daar zit in die zin niet een afgebakend, zit geen afgebakende begroting in voor een stadsdeel en </w:t>
      </w:r>
      <w:r w:rsidR="000C409E">
        <w:rPr>
          <w:rFonts w:cstheme="minorHAnsi"/>
        </w:rPr>
        <w:t>dus</w:t>
      </w:r>
      <w:r w:rsidR="008A647C" w:rsidRPr="002A773E">
        <w:rPr>
          <w:rFonts w:cstheme="minorHAnsi"/>
        </w:rPr>
        <w:t xml:space="preserve"> ook niet voor de gebied. Dus zeggen: wij moeten budget, er moet budget zijn waar je over kunt beslisse</w:t>
      </w:r>
      <w:r w:rsidR="000C409E">
        <w:rPr>
          <w:rFonts w:cstheme="minorHAnsi"/>
        </w:rPr>
        <w:t>n, dat, dan is het wel de vraag:</w:t>
      </w:r>
      <w:r w:rsidR="008A647C" w:rsidRPr="002A773E">
        <w:rPr>
          <w:rFonts w:cstheme="minorHAnsi"/>
        </w:rPr>
        <w:t xml:space="preserve"> ja maar en waar hebben we het dan precies over? En de vraag is of dat zelfs als dat niet zo zou zijn, stel nou dat dat niet zo is, dan is nog maar de vraag of dat betekent dat je daarmee de dienstverlening aan de burgers onder druk zet.</w:t>
      </w:r>
    </w:p>
    <w:p w14:paraId="1378992E" w14:textId="77777777" w:rsidR="008A647C" w:rsidRPr="002A773E" w:rsidRDefault="008A647C" w:rsidP="008A647C">
      <w:pPr>
        <w:rPr>
          <w:rFonts w:cstheme="minorHAnsi"/>
        </w:rPr>
      </w:pPr>
      <w:r w:rsidRPr="002A773E">
        <w:rPr>
          <w:rFonts w:cstheme="minorHAnsi"/>
          <w:u w:val="single"/>
        </w:rPr>
        <w:t xml:space="preserve">De heer </w:t>
      </w:r>
      <w:r w:rsidR="0028413C">
        <w:rPr>
          <w:rFonts w:cstheme="minorHAnsi"/>
          <w:u w:val="single"/>
        </w:rPr>
        <w:t>…</w:t>
      </w:r>
      <w:r w:rsidRPr="002A773E">
        <w:rPr>
          <w:rFonts w:cstheme="minorHAnsi"/>
        </w:rPr>
        <w:t>: Ik hoop het niet, ik denk het ook niet e</w:t>
      </w:r>
      <w:r w:rsidR="0028413C">
        <w:rPr>
          <w:rFonts w:cstheme="minorHAnsi"/>
        </w:rPr>
        <w:t>erlijk gezegd. Want de ambtenaren doen gewoon hun</w:t>
      </w:r>
      <w:r w:rsidRPr="002A773E">
        <w:rPr>
          <w:rFonts w:cstheme="minorHAnsi"/>
        </w:rPr>
        <w:t xml:space="preserve"> werk. Maar waar het natuurlijk om gaat is in de toekomst van Weesp is natuurlijk ook gewoon hoe de inrichting blijft, die staat nooit stil en dat eigenlijk alle zaken die ook met stadsdelen belegd zijn, naar ik begrijp van u zonder hun eigen budget, maar waar ze wel gemandateerd zijn om daarover te besluiten, dus dat is eigenlijk wat ik bedoel dat </w:t>
      </w:r>
      <w:r w:rsidR="00270CAD">
        <w:rPr>
          <w:rFonts w:cstheme="minorHAnsi"/>
        </w:rPr>
        <w:t xml:space="preserve">we </w:t>
      </w:r>
      <w:r w:rsidRPr="002A773E">
        <w:rPr>
          <w:rFonts w:cstheme="minorHAnsi"/>
        </w:rPr>
        <w:t xml:space="preserve">op die manier als Weesp zelf kunnen besluiten over de mandaten die we krijgen, </w:t>
      </w:r>
      <w:r w:rsidR="00B47E5B">
        <w:rPr>
          <w:rFonts w:cstheme="minorHAnsi"/>
        </w:rPr>
        <w:t>want dat</w:t>
      </w:r>
      <w:r w:rsidRPr="002A773E">
        <w:rPr>
          <w:rFonts w:cstheme="minorHAnsi"/>
        </w:rPr>
        <w:t xml:space="preserve"> is zegt u ook terecht: de taken en bevoegdheden die we kunnen toedelen zijn natuurlijk niet oneindig. Dat snap ik ook, want dan hoeft u niet te fuseren. Maar dat is dus voor mij wel het belang inderdaad van een goede invulling van de nabijheid van bestuur, dat we dat goed kunnen bewaken, dat was eigenlijk mijn ...</w:t>
      </w:r>
    </w:p>
    <w:p w14:paraId="14994877" w14:textId="77777777" w:rsidR="008A647C" w:rsidRPr="002A773E" w:rsidRDefault="008A647C" w:rsidP="008A647C">
      <w:pPr>
        <w:rPr>
          <w:rFonts w:cstheme="minorHAnsi"/>
        </w:rPr>
      </w:pPr>
      <w:r w:rsidRPr="002A773E">
        <w:rPr>
          <w:rFonts w:cstheme="minorHAnsi"/>
          <w:u w:val="single"/>
        </w:rPr>
        <w:t>De voorzitter</w:t>
      </w:r>
      <w:r w:rsidR="004E3DBA">
        <w:rPr>
          <w:rFonts w:cstheme="minorHAnsi"/>
        </w:rPr>
        <w:t>: Ik weet dat, vragen</w:t>
      </w:r>
      <w:r w:rsidRPr="002A773E">
        <w:rPr>
          <w:rFonts w:cstheme="minorHAnsi"/>
        </w:rPr>
        <w:t xml:space="preserve"> roepen alt</w:t>
      </w:r>
      <w:r w:rsidR="004E3DBA">
        <w:rPr>
          <w:rFonts w:cstheme="minorHAnsi"/>
        </w:rPr>
        <w:t>ijd vragen op. Dus ik maak nog éé</w:t>
      </w:r>
      <w:r w:rsidRPr="002A773E">
        <w:rPr>
          <w:rFonts w:cstheme="minorHAnsi"/>
        </w:rPr>
        <w:t>n rondje. Mevrouw Van Dalen, fractie van de VVD.</w:t>
      </w:r>
    </w:p>
    <w:p w14:paraId="577DAD09" w14:textId="77777777" w:rsidR="008A647C" w:rsidRPr="002A773E" w:rsidRDefault="008A647C" w:rsidP="008A647C">
      <w:pPr>
        <w:rPr>
          <w:rFonts w:cstheme="minorHAnsi"/>
        </w:rPr>
      </w:pPr>
      <w:r w:rsidRPr="002A773E">
        <w:rPr>
          <w:rFonts w:cstheme="minorHAnsi"/>
          <w:u w:val="single"/>
        </w:rPr>
        <w:t>Mevrouw Van Dalen</w:t>
      </w:r>
      <w:r w:rsidRPr="002A773E">
        <w:rPr>
          <w:rFonts w:cstheme="minorHAnsi"/>
        </w:rPr>
        <w:t>: Ja, dank u wel. De vorige keer was u best wel amicaal en het ging allemaal best wel goed. Iedereen stond nog net niet op de b</w:t>
      </w:r>
      <w:r w:rsidR="008A63F9">
        <w:rPr>
          <w:rFonts w:cstheme="minorHAnsi"/>
        </w:rPr>
        <w:t>anken zeg maar na</w:t>
      </w:r>
      <w:r w:rsidRPr="002A773E">
        <w:rPr>
          <w:rFonts w:cstheme="minorHAnsi"/>
        </w:rPr>
        <w:t xml:space="preserve"> uw bezoek van de vorige keer</w:t>
      </w:r>
      <w:r w:rsidR="008A63F9">
        <w:rPr>
          <w:rFonts w:cstheme="minorHAnsi"/>
        </w:rPr>
        <w:t>,</w:t>
      </w:r>
      <w:r w:rsidRPr="002A773E">
        <w:rPr>
          <w:rFonts w:cstheme="minorHAnsi"/>
        </w:rPr>
        <w:t xml:space="preserve"> charmant, misschien is </w:t>
      </w:r>
      <w:r w:rsidRPr="002A773E">
        <w:rPr>
          <w:rFonts w:cstheme="minorHAnsi"/>
        </w:rPr>
        <w:lastRenderedPageBreak/>
        <w:t xml:space="preserve">dat het </w:t>
      </w:r>
      <w:r w:rsidR="008A63F9">
        <w:rPr>
          <w:rFonts w:cstheme="minorHAnsi"/>
        </w:rPr>
        <w:t xml:space="preserve">goede </w:t>
      </w:r>
      <w:r w:rsidRPr="002A773E">
        <w:rPr>
          <w:rFonts w:cstheme="minorHAnsi"/>
        </w:rPr>
        <w:t>woord. Zelfs de pro-Gooise Meren-partijen werden enthousiast over Amsterdam. Dat is soms best een uitdaging. Maar nu lijkt u toch een beetje terug te st</w:t>
      </w:r>
      <w:r w:rsidR="00934B4A">
        <w:rPr>
          <w:rFonts w:cstheme="minorHAnsi"/>
        </w:rPr>
        <w:t>ribb</w:t>
      </w:r>
      <w:r w:rsidRPr="002A773E">
        <w:rPr>
          <w:rFonts w:cstheme="minorHAnsi"/>
        </w:rPr>
        <w:t>elen en dan zegt u: ja, de raad moet</w:t>
      </w:r>
      <w:r w:rsidR="00934B4A">
        <w:rPr>
          <w:rFonts w:cstheme="minorHAnsi"/>
        </w:rPr>
        <w:t xml:space="preserve"> het</w:t>
      </w:r>
      <w:r w:rsidRPr="002A773E">
        <w:rPr>
          <w:rFonts w:cstheme="minorHAnsi"/>
        </w:rPr>
        <w:t xml:space="preserve"> ook nog eens zijn. En ik kan me niet voorstellen dat u de vorige keer daar niet over na had gedacht. Dus wat is er nou in die tussentijd gebeurd dat u dat nu toch iets anders zegt? Want de uitgangspunten die komen gewoon eigenlijk heel logisch voo</w:t>
      </w:r>
      <w:r w:rsidR="001629A3">
        <w:rPr>
          <w:rFonts w:cstheme="minorHAnsi"/>
        </w:rPr>
        <w:t>rt, zoals u zelf ook zegt, uit wat u zelf heeft gezegd, d</w:t>
      </w:r>
      <w:r w:rsidRPr="002A773E">
        <w:rPr>
          <w:rFonts w:cstheme="minorHAnsi"/>
        </w:rPr>
        <w:t>us het is niet een soort van gedachtespinsels van onszelf.</w:t>
      </w:r>
    </w:p>
    <w:p w14:paraId="0B6407C4" w14:textId="77777777" w:rsidR="008A647C" w:rsidRPr="002A773E" w:rsidRDefault="008A647C" w:rsidP="008A647C">
      <w:pPr>
        <w:rPr>
          <w:rFonts w:cstheme="minorHAnsi"/>
        </w:rPr>
      </w:pPr>
      <w:r w:rsidRPr="002A773E">
        <w:rPr>
          <w:rFonts w:cstheme="minorHAnsi"/>
          <w:u w:val="single"/>
        </w:rPr>
        <w:t>De heer Groot Wassink</w:t>
      </w:r>
      <w:r w:rsidRPr="002A773E">
        <w:rPr>
          <w:rFonts w:cstheme="minorHAnsi"/>
        </w:rPr>
        <w:t>: Nou, die zijn natuurlijk wel van uzelf. M</w:t>
      </w:r>
      <w:r w:rsidR="00B64EDD">
        <w:rPr>
          <w:rFonts w:cstheme="minorHAnsi"/>
        </w:rPr>
        <w:t>aar ik ben een beetje verrast, want i</w:t>
      </w:r>
      <w:r w:rsidRPr="002A773E">
        <w:rPr>
          <w:rFonts w:cstheme="minorHAnsi"/>
        </w:rPr>
        <w:t xml:space="preserve">k heb helemaal niet het idee dat ik anders ben dan de vorige keer dat ik </w:t>
      </w:r>
      <w:r w:rsidR="00BF07B0">
        <w:rPr>
          <w:rFonts w:cstheme="minorHAnsi"/>
        </w:rPr>
        <w:t>hier was</w:t>
      </w:r>
      <w:r w:rsidRPr="002A773E">
        <w:rPr>
          <w:rFonts w:cstheme="minorHAnsi"/>
        </w:rPr>
        <w:t>. Dus ja, het spi</w:t>
      </w:r>
      <w:r w:rsidR="000E3B65">
        <w:rPr>
          <w:rFonts w:cstheme="minorHAnsi"/>
        </w:rPr>
        <w:t>jt me dat ik u dan teleurstel, want</w:t>
      </w:r>
      <w:r w:rsidRPr="002A773E">
        <w:rPr>
          <w:rFonts w:cstheme="minorHAnsi"/>
        </w:rPr>
        <w:t xml:space="preserve"> ik heb de vorige keer, maar ik, nee, ik heb die ervaring niet. Dus ik, voor mij zit er ook geen verschil in. Volgens mij zit er ook geen verschil in het aanbod dat ik toe. Volgens mij zit er ook geen verschil in mijn enthousiasme voor de kans die dit biedt en voor de invulling die we kunnen kiezen. Het enige is wel dat we nu wel wat preciezer moeten gaan worden, omdat uiteindelijk je niet met een houtskoolschets </w:t>
      </w:r>
      <w:r w:rsidR="00F725BA">
        <w:rPr>
          <w:rFonts w:cstheme="minorHAnsi"/>
        </w:rPr>
        <w:t>er komt. En l</w:t>
      </w:r>
      <w:r w:rsidRPr="002A773E">
        <w:rPr>
          <w:rFonts w:cstheme="minorHAnsi"/>
        </w:rPr>
        <w:t xml:space="preserve">aat ik daar ook gewoon eerlijk in zijn. Ik kan zeggen: ja, dat is hartstikke mooi en we schrijven dit op in het </w:t>
      </w:r>
      <w:r w:rsidR="00F725BA">
        <w:rPr>
          <w:rFonts w:cstheme="minorHAnsi"/>
        </w:rPr>
        <w:t>bestuursakkoord</w:t>
      </w:r>
      <w:r w:rsidRPr="002A773E">
        <w:rPr>
          <w:rFonts w:cstheme="minorHAnsi"/>
        </w:rPr>
        <w:t>. En daar heeft niemand iets aan. Dus laat ik daar gewoon eerlijk in zijn,</w:t>
      </w:r>
      <w:r w:rsidR="00F725BA">
        <w:rPr>
          <w:rFonts w:cstheme="minorHAnsi"/>
        </w:rPr>
        <w:t xml:space="preserve"> we</w:t>
      </w:r>
      <w:r w:rsidRPr="002A773E">
        <w:rPr>
          <w:rFonts w:cstheme="minorHAnsi"/>
        </w:rPr>
        <w:t xml:space="preserve"> moeten straks wel gewoon echt met een heel kle</w:t>
      </w:r>
      <w:r w:rsidR="00F725BA">
        <w:rPr>
          <w:rFonts w:cstheme="minorHAnsi"/>
        </w:rPr>
        <w:t>in schaartje gaan knippen, w</w:t>
      </w:r>
      <w:r w:rsidRPr="002A773E">
        <w:rPr>
          <w:rFonts w:cstheme="minorHAnsi"/>
        </w:rPr>
        <w:t xml:space="preserve">aar hebben we </w:t>
      </w:r>
      <w:r w:rsidR="00F725BA">
        <w:rPr>
          <w:rFonts w:cstheme="minorHAnsi"/>
        </w:rPr>
        <w:t xml:space="preserve">het </w:t>
      </w:r>
      <w:r w:rsidRPr="002A773E">
        <w:rPr>
          <w:rFonts w:cstheme="minorHAnsi"/>
        </w:rPr>
        <w:t xml:space="preserve">dan over? En zoals ik net al zei, deze zaken die u noemt die vind ik ook. En daarom zijn we die juist nu aan het uitwerken en aan het onderzoeken, omdat daar uiteindelijk allerlei consequenties aanzitten, want ja, Driemond klinkt heel logisch, ja, maar </w:t>
      </w:r>
      <w:r w:rsidR="006D238D">
        <w:rPr>
          <w:rFonts w:cstheme="minorHAnsi"/>
        </w:rPr>
        <w:t xml:space="preserve">dan, </w:t>
      </w:r>
      <w:r w:rsidRPr="002A773E">
        <w:rPr>
          <w:rFonts w:cstheme="minorHAnsi"/>
        </w:rPr>
        <w:t xml:space="preserve">ze zien me wel aankomen bij het </w:t>
      </w:r>
      <w:r w:rsidR="006D238D">
        <w:rPr>
          <w:rFonts w:cstheme="minorHAnsi"/>
        </w:rPr>
        <w:t>‘</w:t>
      </w:r>
      <w:r w:rsidR="006D238D" w:rsidRPr="006D238D">
        <w:rPr>
          <w:rFonts w:cstheme="minorHAnsi"/>
          <w:highlight w:val="yellow"/>
        </w:rPr>
        <w:t>…</w:t>
      </w:r>
      <w:r w:rsidR="006D238D">
        <w:rPr>
          <w:rFonts w:cstheme="minorHAnsi"/>
        </w:rPr>
        <w:t>’ hé, ik haal</w:t>
      </w:r>
      <w:r w:rsidRPr="002A773E">
        <w:rPr>
          <w:rFonts w:cstheme="minorHAnsi"/>
        </w:rPr>
        <w:t xml:space="preserve"> een gebiedje daaruit. Dat hoeft allemaal geen probleem te zijn. Nee, hoeft geen probleem te zijn, maar dat is wel even een dingetje en alleen al in verordeningen moeten we dat soort dingen dan regelen. Dus in de concreetheid, het zit me toch dwars dat u me dan nu niet meer charmant vind. Nee maar, in de concreetheid wordt het natuurlijk wel, ja, uiteindelijk voor dit wel een onderhandeling en zullen we daar ook soms over punten wel ruzie met elkaar krijgen, omdat u misschien net iets meer wil en ik zeg: ja, maar het kan echt niet.</w:t>
      </w:r>
    </w:p>
    <w:p w14:paraId="178AA759" w14:textId="77777777" w:rsidR="008A647C" w:rsidRPr="002A773E" w:rsidRDefault="008A647C" w:rsidP="008A647C">
      <w:pPr>
        <w:rPr>
          <w:rFonts w:cstheme="minorHAnsi"/>
        </w:rPr>
      </w:pPr>
      <w:r w:rsidRPr="002A773E">
        <w:rPr>
          <w:rFonts w:cstheme="minorHAnsi"/>
          <w:u w:val="single"/>
        </w:rPr>
        <w:t>De voorzitter</w:t>
      </w:r>
      <w:r w:rsidRPr="002A773E">
        <w:rPr>
          <w:rFonts w:cstheme="minorHAnsi"/>
        </w:rPr>
        <w:t>: Ja, u mag nog een vraag stellen mevrouw Van Dalen, uiteraard.</w:t>
      </w:r>
    </w:p>
    <w:p w14:paraId="3D42BD33" w14:textId="77777777" w:rsidR="008A647C" w:rsidRDefault="008A647C" w:rsidP="008A647C">
      <w:pPr>
        <w:rPr>
          <w:rFonts w:cstheme="minorHAnsi"/>
        </w:rPr>
      </w:pPr>
      <w:r w:rsidRPr="002A773E">
        <w:rPr>
          <w:rFonts w:cstheme="minorHAnsi"/>
          <w:u w:val="single"/>
        </w:rPr>
        <w:t>Mevrouw Van Dalen</w:t>
      </w:r>
      <w:r w:rsidRPr="002A773E">
        <w:rPr>
          <w:rFonts w:cstheme="minorHAnsi"/>
        </w:rPr>
        <w:t>: In die details, dat begrijp ik hoor. Maar laat ik het zo zeggen, ik heb er na uw antwoord in ieder geval vertrouwen in dat het gesprek van de vorige keer de basis vormt</w:t>
      </w:r>
      <w:r w:rsidR="003A7E45">
        <w:rPr>
          <w:rFonts w:cstheme="minorHAnsi"/>
        </w:rPr>
        <w:t>,</w:t>
      </w:r>
      <w:r w:rsidRPr="002A773E">
        <w:rPr>
          <w:rFonts w:cstheme="minorHAnsi"/>
        </w:rPr>
        <w:t xml:space="preserve"> dus dat daarin geen veranderingen meer komen, hoogstens in de details.</w:t>
      </w:r>
    </w:p>
    <w:p w14:paraId="44612C63" w14:textId="77777777" w:rsidR="001D6042" w:rsidRDefault="00DD119C" w:rsidP="008A647C">
      <w:pPr>
        <w:rPr>
          <w:rFonts w:cstheme="minorHAnsi"/>
        </w:rPr>
      </w:pPr>
      <w:r>
        <w:rPr>
          <w:rFonts w:cstheme="minorHAnsi"/>
          <w:u w:val="single"/>
        </w:rPr>
        <w:t>De heer Groot Wassink</w:t>
      </w:r>
      <w:r w:rsidR="00572A70">
        <w:rPr>
          <w:rFonts w:cstheme="minorHAnsi"/>
        </w:rPr>
        <w:t>: Nou ja</w:t>
      </w:r>
      <w:r>
        <w:rPr>
          <w:rFonts w:cstheme="minorHAnsi"/>
        </w:rPr>
        <w:t xml:space="preserve"> en klaarblijkelijk in uw perceptie van mij, maar nee. </w:t>
      </w:r>
    </w:p>
    <w:p w14:paraId="5EF0AA27" w14:textId="77777777" w:rsidR="00DD119C" w:rsidRDefault="00DD119C" w:rsidP="008A647C">
      <w:pPr>
        <w:rPr>
          <w:rFonts w:cstheme="minorHAnsi"/>
        </w:rPr>
      </w:pPr>
      <w:r>
        <w:rPr>
          <w:rFonts w:cstheme="minorHAnsi"/>
          <w:u w:val="single"/>
        </w:rPr>
        <w:t>De voorzitter</w:t>
      </w:r>
      <w:r>
        <w:rPr>
          <w:rFonts w:cstheme="minorHAnsi"/>
        </w:rPr>
        <w:t>: Mijnheer Boom, van de Weesper Stads</w:t>
      </w:r>
      <w:r w:rsidR="00FE7F74">
        <w:rPr>
          <w:rFonts w:cstheme="minorHAnsi"/>
        </w:rPr>
        <w:t xml:space="preserve"> P</w:t>
      </w:r>
      <w:r>
        <w:rPr>
          <w:rFonts w:cstheme="minorHAnsi"/>
        </w:rPr>
        <w:t xml:space="preserve">artij. </w:t>
      </w:r>
    </w:p>
    <w:p w14:paraId="51BC925A" w14:textId="77777777" w:rsidR="00056533" w:rsidRPr="00056533" w:rsidRDefault="00DD119C" w:rsidP="005F0155">
      <w:pPr>
        <w:rPr>
          <w:rFonts w:cstheme="minorHAnsi"/>
        </w:rPr>
      </w:pPr>
      <w:r>
        <w:rPr>
          <w:rFonts w:cstheme="minorHAnsi"/>
          <w:u w:val="single"/>
        </w:rPr>
        <w:t>De heer Boom</w:t>
      </w:r>
      <w:r>
        <w:rPr>
          <w:rFonts w:cstheme="minorHAnsi"/>
        </w:rPr>
        <w:t xml:space="preserve">: Ja, ik wil nog even zeggen dat de mooiste schilderijen, zijn eigenlijk ontstaan omdat de meesters waanzinnige houtskoolschetsen maakten en ik vind het eigenlijk dat wij een heel helder en misschien wel kale houtskoolschets hebben gemaakt en het is heel logisch </w:t>
      </w:r>
      <w:r w:rsidR="00056533" w:rsidRPr="00056533">
        <w:rPr>
          <w:rFonts w:cstheme="minorHAnsi"/>
        </w:rPr>
        <w:t xml:space="preserve">dat die nadere invulling behoeft, wij snappen ook wel dat we niet het over alles kunnen hebben, maar dat hoeft ook niet. Ik wil het totaal niet over de financiën van </w:t>
      </w:r>
      <w:r w:rsidR="009B4697">
        <w:rPr>
          <w:rFonts w:cstheme="minorHAnsi"/>
        </w:rPr>
        <w:t>Amsterdam hebben bijvoorbeeld, da</w:t>
      </w:r>
      <w:r w:rsidR="00056533" w:rsidRPr="00056533">
        <w:rPr>
          <w:rFonts w:cstheme="minorHAnsi"/>
        </w:rPr>
        <w:t xml:space="preserve">t lijkt </w:t>
      </w:r>
      <w:r w:rsidR="009B4697">
        <w:rPr>
          <w:rFonts w:cstheme="minorHAnsi"/>
        </w:rPr>
        <w:t xml:space="preserve">me </w:t>
      </w:r>
      <w:r w:rsidR="00056533" w:rsidRPr="00056533">
        <w:rPr>
          <w:rFonts w:cstheme="minorHAnsi"/>
        </w:rPr>
        <w:t>vreselijk. Maar ik bedoel, ik vertrouw volgens mij in dit wat wij aanbieden en ik hoop ook dat dat de waarheid wordt. Dat is het eigenlijk.</w:t>
      </w:r>
    </w:p>
    <w:p w14:paraId="4A476E05" w14:textId="77777777" w:rsidR="00056533" w:rsidRPr="00056533" w:rsidRDefault="002B0EE0" w:rsidP="00056533">
      <w:pPr>
        <w:rPr>
          <w:rFonts w:cstheme="minorHAnsi"/>
        </w:rPr>
      </w:pPr>
      <w:r>
        <w:rPr>
          <w:rFonts w:cstheme="minorHAnsi"/>
          <w:u w:val="single"/>
        </w:rPr>
        <w:t>De heer Groot Wassink</w:t>
      </w:r>
      <w:r>
        <w:rPr>
          <w:rFonts w:cstheme="minorHAnsi"/>
        </w:rPr>
        <w:t>:</w:t>
      </w:r>
      <w:r w:rsidR="00056533" w:rsidRPr="00056533">
        <w:rPr>
          <w:rFonts w:cstheme="minorHAnsi"/>
        </w:rPr>
        <w:t xml:space="preserve"> In tegenstelling tot wat </w:t>
      </w:r>
      <w:r w:rsidR="00B54899">
        <w:rPr>
          <w:rFonts w:cstheme="minorHAnsi"/>
        </w:rPr>
        <w:t>vaak wordt beweerd valt over</w:t>
      </w:r>
      <w:r w:rsidR="00056533" w:rsidRPr="00056533">
        <w:rPr>
          <w:rFonts w:cstheme="minorHAnsi"/>
        </w:rPr>
        <w:t xml:space="preserve"> smaak natuurlijk enorm te twisten en over kunst ook. Laten we dat niet doen</w:t>
      </w:r>
      <w:r w:rsidR="00B54899">
        <w:rPr>
          <w:rFonts w:cstheme="minorHAnsi"/>
        </w:rPr>
        <w:t>,</w:t>
      </w:r>
      <w:r w:rsidR="00056533" w:rsidRPr="00056533">
        <w:rPr>
          <w:rFonts w:cstheme="minorHAnsi"/>
        </w:rPr>
        <w:t xml:space="preserve"> want er zijn toch ook schilderijen </w:t>
      </w:r>
      <w:r w:rsidR="00B54899">
        <w:rPr>
          <w:rFonts w:cstheme="minorHAnsi"/>
        </w:rPr>
        <w:t>die in grote woede of wildheid</w:t>
      </w:r>
      <w:r w:rsidR="00AD602C">
        <w:rPr>
          <w:rFonts w:cstheme="minorHAnsi"/>
        </w:rPr>
        <w:t xml:space="preserve"> in een explosie tot stand gekomen</w:t>
      </w:r>
      <w:r w:rsidR="00056533" w:rsidRPr="00056533">
        <w:rPr>
          <w:rFonts w:cstheme="minorHAnsi"/>
        </w:rPr>
        <w:t xml:space="preserve"> zijn die mij ieder g</w:t>
      </w:r>
      <w:r w:rsidR="00402D94">
        <w:rPr>
          <w:rFonts w:cstheme="minorHAnsi"/>
        </w:rPr>
        <w:t>eval ook kunnen bekoren. Maar da</w:t>
      </w:r>
      <w:r w:rsidR="00056533" w:rsidRPr="00056533">
        <w:rPr>
          <w:rFonts w:cstheme="minorHAnsi"/>
        </w:rPr>
        <w:t>t was toch niet het proces wat ik hier voor me zag. Nee, maar ik ben het met u eens en zoals ik ook geze</w:t>
      </w:r>
      <w:r w:rsidR="00796DD8">
        <w:rPr>
          <w:rFonts w:cstheme="minorHAnsi"/>
        </w:rPr>
        <w:t>gd heb, ik vind het allemaal hele</w:t>
      </w:r>
      <w:r w:rsidR="00056533" w:rsidRPr="00056533">
        <w:rPr>
          <w:rFonts w:cstheme="minorHAnsi"/>
        </w:rPr>
        <w:t xml:space="preserve"> begrijpelijke en logische uitgangspunten waar wij met elkaar volgens mij prima een schilderij </w:t>
      </w:r>
      <w:r w:rsidR="00056533" w:rsidRPr="00056533">
        <w:rPr>
          <w:rFonts w:cstheme="minorHAnsi"/>
        </w:rPr>
        <w:lastRenderedPageBreak/>
        <w:t xml:space="preserve">van kunnen maken. En ik moet nou eenmaal ook zeggen: hé, uiteindelijk zullen ook die, </w:t>
      </w:r>
      <w:r w:rsidR="00DE46EA">
        <w:rPr>
          <w:rFonts w:cstheme="minorHAnsi"/>
        </w:rPr>
        <w:t xml:space="preserve">want </w:t>
      </w:r>
      <w:r w:rsidR="00056533" w:rsidRPr="00056533">
        <w:rPr>
          <w:rFonts w:cstheme="minorHAnsi"/>
        </w:rPr>
        <w:t>u bent maar één partij, er is ook nog e</w:t>
      </w:r>
      <w:r w:rsidR="00153AF4">
        <w:rPr>
          <w:rFonts w:cstheme="minorHAnsi"/>
        </w:rPr>
        <w:t xml:space="preserve">en andere kant, ook die kant zal </w:t>
      </w:r>
      <w:r w:rsidR="00056533" w:rsidRPr="00056533">
        <w:rPr>
          <w:rFonts w:cstheme="minorHAnsi"/>
        </w:rPr>
        <w:t>het, nou ja, wel een beetje te pruimen moeten vinden. Maar ik denk dat wij samen iets kunnen maken wat daarin slaagt.</w:t>
      </w:r>
    </w:p>
    <w:p w14:paraId="3154A22A" w14:textId="77777777" w:rsidR="00056533" w:rsidRPr="00056533" w:rsidRDefault="00056533" w:rsidP="00056533">
      <w:pPr>
        <w:rPr>
          <w:rFonts w:cstheme="minorHAnsi"/>
        </w:rPr>
      </w:pPr>
      <w:r w:rsidRPr="00056533">
        <w:rPr>
          <w:rFonts w:cstheme="minorHAnsi"/>
          <w:u w:val="single"/>
        </w:rPr>
        <w:t>De voorzitter</w:t>
      </w:r>
      <w:r w:rsidRPr="00056533">
        <w:rPr>
          <w:rFonts w:cstheme="minorHAnsi"/>
        </w:rPr>
        <w:t>: De heer Keesman, van de fractie van de PvdA.</w:t>
      </w:r>
    </w:p>
    <w:p w14:paraId="16DDF1C3" w14:textId="77777777" w:rsidR="00056533" w:rsidRPr="00056533" w:rsidRDefault="00056533" w:rsidP="00056533">
      <w:pPr>
        <w:rPr>
          <w:rFonts w:cstheme="minorHAnsi"/>
        </w:rPr>
      </w:pPr>
      <w:r w:rsidRPr="00056533">
        <w:rPr>
          <w:rFonts w:cstheme="minorHAnsi"/>
          <w:u w:val="single"/>
        </w:rPr>
        <w:t>De heer Keesman</w:t>
      </w:r>
      <w:r w:rsidRPr="00056533">
        <w:rPr>
          <w:rFonts w:cstheme="minorHAnsi"/>
        </w:rPr>
        <w:t>: Ja, ik heb u horen zeggen: het moet allemaal niet tot te veel ongelij</w:t>
      </w:r>
      <w:r w:rsidR="007A2B50">
        <w:rPr>
          <w:rFonts w:cstheme="minorHAnsi"/>
        </w:rPr>
        <w:t>kheid leiden, l</w:t>
      </w:r>
      <w:r w:rsidRPr="00056533">
        <w:rPr>
          <w:rFonts w:cstheme="minorHAnsi"/>
        </w:rPr>
        <w:t>eek ik u wel te horen zeggen, in vergelijking misschien met andere gebieden in Amsterdam. Hoe ziet u dat? Want is dat een bepe</w:t>
      </w:r>
      <w:r w:rsidR="008C1F46">
        <w:rPr>
          <w:rFonts w:cstheme="minorHAnsi"/>
        </w:rPr>
        <w:t>rkende factor voor wat betreft w</w:t>
      </w:r>
      <w:r w:rsidRPr="00056533">
        <w:rPr>
          <w:rFonts w:cstheme="minorHAnsi"/>
        </w:rPr>
        <w:t xml:space="preserve">ij met </w:t>
      </w:r>
      <w:r w:rsidR="001A5300">
        <w:rPr>
          <w:rFonts w:cstheme="minorHAnsi"/>
        </w:rPr>
        <w:t>Weesp</w:t>
      </w:r>
      <w:r w:rsidRPr="00056533">
        <w:rPr>
          <w:rFonts w:cstheme="minorHAnsi"/>
        </w:rPr>
        <w:t xml:space="preserve"> of tussen</w:t>
      </w:r>
      <w:r w:rsidR="0017100A">
        <w:rPr>
          <w:rFonts w:cstheme="minorHAnsi"/>
        </w:rPr>
        <w:t xml:space="preserve"> Weesp en Amsterdam willen? Of valt dat</w:t>
      </w:r>
      <w:r w:rsidRPr="00056533">
        <w:rPr>
          <w:rFonts w:cstheme="minorHAnsi"/>
        </w:rPr>
        <w:t xml:space="preserve"> wel mee? Hoe ziet u dat?</w:t>
      </w:r>
    </w:p>
    <w:p w14:paraId="5B908AC6" w14:textId="77777777" w:rsidR="00056533" w:rsidRPr="00056533" w:rsidRDefault="00056533" w:rsidP="00056533">
      <w:pPr>
        <w:rPr>
          <w:rFonts w:cstheme="minorHAnsi"/>
        </w:rPr>
      </w:pPr>
      <w:r w:rsidRPr="00056533">
        <w:rPr>
          <w:rFonts w:cstheme="minorHAnsi"/>
          <w:u w:val="single"/>
        </w:rPr>
        <w:t>De heer Groot Wassink</w:t>
      </w:r>
      <w:r w:rsidRPr="00056533">
        <w:rPr>
          <w:rFonts w:cstheme="minorHAnsi"/>
        </w:rPr>
        <w:t>: Nee, ik heb gezegd dat het zou kunnen zijn dat het zo gepercipieerd wordt. Dus dat andere gebieden zeggen: hé maar hallo, nou heeft Weesp dit</w:t>
      </w:r>
      <w:r w:rsidR="00C25ADD">
        <w:rPr>
          <w:rFonts w:cstheme="minorHAnsi"/>
        </w:rPr>
        <w:t>,</w:t>
      </w:r>
      <w:r w:rsidRPr="00056533">
        <w:rPr>
          <w:rFonts w:cstheme="minorHAnsi"/>
        </w:rPr>
        <w:t xml:space="preserve"> waarom wij niet? Dat zou heel goed kunnen. Dus ik ben daar zelf niet zo bang voor, omdat onder ja, in zekere zin</w:t>
      </w:r>
      <w:r w:rsidR="00BE1CF2">
        <w:rPr>
          <w:rFonts w:cstheme="minorHAnsi"/>
        </w:rPr>
        <w:t xml:space="preserve"> kun je ongelijkheid, bestrijd je</w:t>
      </w:r>
      <w:r w:rsidRPr="00056533">
        <w:rPr>
          <w:rFonts w:cstheme="minorHAnsi"/>
        </w:rPr>
        <w:t xml:space="preserve"> ongelijkheid soms ook door ongelijke maatregelen te nemen. En dus in die zin vind ik</w:t>
      </w:r>
      <w:r w:rsidR="00A52B6D">
        <w:rPr>
          <w:rFonts w:cstheme="minorHAnsi"/>
        </w:rPr>
        <w:t xml:space="preserve"> de uniekheid</w:t>
      </w:r>
      <w:r w:rsidR="00AC5704">
        <w:rPr>
          <w:rFonts w:cstheme="minorHAnsi"/>
        </w:rPr>
        <w:t xml:space="preserve"> van deze, van dit proces en</w:t>
      </w:r>
      <w:r w:rsidRPr="00056533">
        <w:rPr>
          <w:rFonts w:cstheme="minorHAnsi"/>
        </w:rPr>
        <w:t xml:space="preserve"> van deze stap een unieke oplossing, ook rechtvaardig. Maar dat is wel iets waar ik in ieder geval me van bewust van moet zijn dat er niet een sentiment moet ontstaan dat </w:t>
      </w:r>
      <w:r w:rsidR="00AC5704">
        <w:rPr>
          <w:rFonts w:cstheme="minorHAnsi"/>
        </w:rPr>
        <w:t>Weesp nu allerlei privileges zal</w:t>
      </w:r>
      <w:r w:rsidRPr="00056533">
        <w:rPr>
          <w:rFonts w:cstheme="minorHAnsi"/>
        </w:rPr>
        <w:t xml:space="preserve"> krijgen terwijl andere delen</w:t>
      </w:r>
      <w:r w:rsidR="00AC5704">
        <w:rPr>
          <w:rFonts w:cstheme="minorHAnsi"/>
        </w:rPr>
        <w:t xml:space="preserve"> van de stad zeggen: ja maar, wij</w:t>
      </w:r>
      <w:r w:rsidRPr="00056533">
        <w:rPr>
          <w:rFonts w:cstheme="minorHAnsi"/>
        </w:rPr>
        <w:t xml:space="preserve"> willen die eigenlijk ook. Want dat zou er bij raadsleden toe kunnen leiden dat ze het ingewikkeld vinden. Ik vind dat een uitzonderlijke situatie om uitzonderlijke maatregelen vraagt. En in die zin, nogmaals, kan ik mij heel goed vinden in de punten zoals net geschetst en vind ik dus ook een uitzonderingssituatie voor Weesp, al zou het bijvoorbeeld in de tijdelijkheid, volstrekt te verdedigen.</w:t>
      </w:r>
    </w:p>
    <w:p w14:paraId="5328ABF7" w14:textId="77777777" w:rsidR="00056533" w:rsidRPr="00056533" w:rsidRDefault="00056533" w:rsidP="00056533">
      <w:pPr>
        <w:rPr>
          <w:rFonts w:cstheme="minorHAnsi"/>
        </w:rPr>
      </w:pPr>
      <w:r w:rsidRPr="00056533">
        <w:rPr>
          <w:rFonts w:cstheme="minorHAnsi"/>
          <w:u w:val="single"/>
        </w:rPr>
        <w:t>De voorzitter</w:t>
      </w:r>
      <w:r w:rsidR="002616B1">
        <w:rPr>
          <w:rFonts w:cstheme="minorHAnsi"/>
        </w:rPr>
        <w:t>: Ik kijk</w:t>
      </w:r>
      <w:r w:rsidRPr="00056533">
        <w:rPr>
          <w:rFonts w:cstheme="minorHAnsi"/>
        </w:rPr>
        <w:t xml:space="preserve"> nog even naar de andere kant</w:t>
      </w:r>
      <w:r w:rsidR="002616B1">
        <w:rPr>
          <w:rFonts w:cstheme="minorHAnsi"/>
        </w:rPr>
        <w:t xml:space="preserve"> of daar nog behoefte is aan … M</w:t>
      </w:r>
      <w:r w:rsidRPr="00056533">
        <w:rPr>
          <w:rFonts w:cstheme="minorHAnsi"/>
        </w:rPr>
        <w:t>evrouw Ter Kuile, van D66.</w:t>
      </w:r>
    </w:p>
    <w:p w14:paraId="5A59FAFF" w14:textId="77777777" w:rsidR="00056533" w:rsidRPr="00056533" w:rsidRDefault="00056533" w:rsidP="00056533">
      <w:pPr>
        <w:rPr>
          <w:rFonts w:cstheme="minorHAnsi"/>
        </w:rPr>
      </w:pPr>
      <w:r w:rsidRPr="00056533">
        <w:rPr>
          <w:rFonts w:cstheme="minorHAnsi"/>
          <w:u w:val="single"/>
        </w:rPr>
        <w:t>Mevrouw Ter Kuile</w:t>
      </w:r>
      <w:r w:rsidRPr="00056533">
        <w:rPr>
          <w:rFonts w:cstheme="minorHAnsi"/>
        </w:rPr>
        <w:t xml:space="preserve">: Ja, we hebben 12 november hebben we een participatieavond met de inwoners van Weesp en ik vroeg me af en we gaan daar natuurlijk ook ophalen </w:t>
      </w:r>
      <w:r w:rsidR="000463E9">
        <w:rPr>
          <w:rFonts w:cstheme="minorHAnsi"/>
        </w:rPr>
        <w:t>wat Weespers belangrijk vinden, h</w:t>
      </w:r>
      <w:r w:rsidRPr="00056533">
        <w:rPr>
          <w:rFonts w:cstheme="minorHAnsi"/>
        </w:rPr>
        <w:t>oe en of dat nog ee</w:t>
      </w:r>
      <w:r w:rsidR="00697FDC">
        <w:rPr>
          <w:rFonts w:cstheme="minorHAnsi"/>
        </w:rPr>
        <w:t>n plaats krijgt in dit proces, w</w:t>
      </w:r>
      <w:r w:rsidRPr="00056533">
        <w:rPr>
          <w:rFonts w:cstheme="minorHAnsi"/>
        </w:rPr>
        <w:t xml:space="preserve">ant ik begrijp dat het een heel erg ingewikkeld proces is waar je de variabelen niet al te groot van wilt maken, wil je </w:t>
      </w:r>
      <w:r w:rsidR="004D482F">
        <w:rPr>
          <w:rFonts w:cstheme="minorHAnsi"/>
        </w:rPr>
        <w:t xml:space="preserve">het </w:t>
      </w:r>
      <w:r w:rsidRPr="00056533">
        <w:rPr>
          <w:rFonts w:cstheme="minorHAnsi"/>
        </w:rPr>
        <w:t>laten slagen. Maar ik vind inbreng van de inwoners, die vind ik wel heel zw</w:t>
      </w:r>
      <w:r w:rsidR="008521D6">
        <w:rPr>
          <w:rFonts w:cstheme="minorHAnsi"/>
        </w:rPr>
        <w:t>aar wegen. Dus hoe kijkt u daar</w:t>
      </w:r>
      <w:r w:rsidRPr="00056533">
        <w:rPr>
          <w:rFonts w:cstheme="minorHAnsi"/>
        </w:rPr>
        <w:t>tegenaan?</w:t>
      </w:r>
    </w:p>
    <w:p w14:paraId="48FEE16D" w14:textId="77777777" w:rsidR="00056533" w:rsidRPr="00056533" w:rsidRDefault="00056533" w:rsidP="00056533">
      <w:pPr>
        <w:rPr>
          <w:rFonts w:cstheme="minorHAnsi"/>
        </w:rPr>
      </w:pPr>
      <w:r w:rsidRPr="00056533">
        <w:rPr>
          <w:rFonts w:cstheme="minorHAnsi"/>
          <w:u w:val="single"/>
        </w:rPr>
        <w:t>De heer Groot Wassink</w:t>
      </w:r>
      <w:r w:rsidRPr="00056533">
        <w:rPr>
          <w:rFonts w:cstheme="minorHAnsi"/>
        </w:rPr>
        <w:t>: Nee maar natuurlijk is de inbreng van inwoners zwaarwegend, maar ik heb toch ook de stellige overtuiging dat ik nu met de inwone</w:t>
      </w:r>
      <w:r w:rsidR="001C7B36">
        <w:rPr>
          <w:rFonts w:cstheme="minorHAnsi"/>
        </w:rPr>
        <w:t>rs van Weesp aan het praten ben</w:t>
      </w:r>
      <w:r w:rsidRPr="00056533">
        <w:rPr>
          <w:rFonts w:cstheme="minorHAnsi"/>
        </w:rPr>
        <w:t xml:space="preserve">. Dus in die zin, ja, vind ik toch dat ook in de eerder door mij geschetste orde der dingen, ja, u als gekozen volksvertegenwoordiging van Weesp, daar toch een hele belangrijke stem in heeft. En natuurlijk, als er, het kan best zijn, wat ik al zei, die informatieavond Driemond, ik had dat zelf niet zo bedacht, maar ja, wat die </w:t>
      </w:r>
      <w:r w:rsidR="00740D8F">
        <w:rPr>
          <w:rFonts w:cstheme="minorHAnsi"/>
        </w:rPr>
        <w:t>dorpsraap ‘</w:t>
      </w:r>
      <w:r w:rsidR="00740D8F" w:rsidRPr="00740D8F">
        <w:rPr>
          <w:rFonts w:cstheme="minorHAnsi"/>
          <w:highlight w:val="yellow"/>
        </w:rPr>
        <w:t>…</w:t>
      </w:r>
      <w:r w:rsidR="00740D8F">
        <w:rPr>
          <w:rFonts w:cstheme="minorHAnsi"/>
        </w:rPr>
        <w:t xml:space="preserve">’ </w:t>
      </w:r>
      <w:r w:rsidRPr="00056533">
        <w:rPr>
          <w:rFonts w:cstheme="minorHAnsi"/>
        </w:rPr>
        <w:t>goede suggestie. Dus voor goede suggesties is een, niks tegen. Maar formeel heb ik mij natuurlijk wel tot een ander college en tot de gemeenteraden te verhouden. Maar dat neemt niet weg dat als er geweldige ideeën komen, ja, ik zou wel gek zijn als ik ze niet over</w:t>
      </w:r>
      <w:r w:rsidR="00B12481">
        <w:rPr>
          <w:rFonts w:cstheme="minorHAnsi"/>
        </w:rPr>
        <w:t xml:space="preserve"> zou </w:t>
      </w:r>
      <w:r w:rsidRPr="00056533">
        <w:rPr>
          <w:rFonts w:cstheme="minorHAnsi"/>
        </w:rPr>
        <w:t>nemen. Maar ...</w:t>
      </w:r>
    </w:p>
    <w:p w14:paraId="751AF5CD" w14:textId="77777777" w:rsidR="00056533" w:rsidRPr="00056533" w:rsidRDefault="00056533" w:rsidP="00056533">
      <w:pPr>
        <w:rPr>
          <w:rFonts w:cstheme="minorHAnsi"/>
        </w:rPr>
      </w:pPr>
      <w:r w:rsidRPr="00056533">
        <w:rPr>
          <w:rFonts w:cstheme="minorHAnsi"/>
          <w:u w:val="single"/>
        </w:rPr>
        <w:t>De voorzitter</w:t>
      </w:r>
      <w:r w:rsidRPr="00056533">
        <w:rPr>
          <w:rFonts w:cstheme="minorHAnsi"/>
        </w:rPr>
        <w:t>: Ik kijk nog even naar de heer Van der Does, van GroenLinks.</w:t>
      </w:r>
    </w:p>
    <w:p w14:paraId="2654A632" w14:textId="77777777" w:rsidR="00056533" w:rsidRPr="00056533" w:rsidRDefault="00056533" w:rsidP="00056533">
      <w:pPr>
        <w:rPr>
          <w:rFonts w:cstheme="minorHAnsi"/>
        </w:rPr>
      </w:pPr>
      <w:r w:rsidRPr="00056533">
        <w:rPr>
          <w:rFonts w:cstheme="minorHAnsi"/>
          <w:u w:val="single"/>
        </w:rPr>
        <w:t>De heer Van der Does</w:t>
      </w:r>
      <w:r w:rsidRPr="00056533">
        <w:rPr>
          <w:rFonts w:cstheme="minorHAnsi"/>
        </w:rPr>
        <w:t>: Ja, ik heb er alle vertrouwen in en ik denk misschien na</w:t>
      </w:r>
      <w:r w:rsidR="00A470A1">
        <w:rPr>
          <w:rFonts w:cstheme="minorHAnsi"/>
        </w:rPr>
        <w:t xml:space="preserve"> een dag </w:t>
      </w:r>
      <w:r w:rsidR="00420738">
        <w:rPr>
          <w:rFonts w:cstheme="minorHAnsi"/>
        </w:rPr>
        <w:t>Begrotingsraad</w:t>
      </w:r>
      <w:r w:rsidR="001C1D62">
        <w:rPr>
          <w:rFonts w:cstheme="minorHAnsi"/>
        </w:rPr>
        <w:t xml:space="preserve">, dat u </w:t>
      </w:r>
      <w:r w:rsidRPr="00056533">
        <w:rPr>
          <w:rFonts w:cstheme="minorHAnsi"/>
        </w:rPr>
        <w:t>misschien iets anders erb</w:t>
      </w:r>
      <w:r w:rsidR="00A470A1">
        <w:rPr>
          <w:rFonts w:cstheme="minorHAnsi"/>
        </w:rPr>
        <w:t xml:space="preserve">ij zit dan de vorige keer, maar </w:t>
      </w:r>
      <w:r w:rsidRPr="00056533">
        <w:rPr>
          <w:rFonts w:cstheme="minorHAnsi"/>
        </w:rPr>
        <w:t>ik vind u nog steeds een charmante wethouder.</w:t>
      </w:r>
    </w:p>
    <w:p w14:paraId="18789539" w14:textId="77777777" w:rsidR="00056533" w:rsidRPr="00056533" w:rsidRDefault="00056533" w:rsidP="00056533">
      <w:pPr>
        <w:rPr>
          <w:rFonts w:cstheme="minorHAnsi"/>
        </w:rPr>
      </w:pPr>
      <w:r w:rsidRPr="00056533">
        <w:rPr>
          <w:rFonts w:cstheme="minorHAnsi"/>
          <w:u w:val="single"/>
        </w:rPr>
        <w:t>De voorzitter</w:t>
      </w:r>
      <w:r w:rsidRPr="00056533">
        <w:rPr>
          <w:rFonts w:cstheme="minorHAnsi"/>
        </w:rPr>
        <w:t>: Prima.</w:t>
      </w:r>
    </w:p>
    <w:p w14:paraId="65016301" w14:textId="77777777" w:rsidR="00056533" w:rsidRPr="00056533" w:rsidRDefault="00056533" w:rsidP="00056533">
      <w:pPr>
        <w:rPr>
          <w:rFonts w:cstheme="minorHAnsi"/>
        </w:rPr>
      </w:pPr>
      <w:r w:rsidRPr="00056533">
        <w:rPr>
          <w:rFonts w:cstheme="minorHAnsi"/>
          <w:u w:val="single"/>
        </w:rPr>
        <w:lastRenderedPageBreak/>
        <w:t>De heer Groot Wassink</w:t>
      </w:r>
      <w:r w:rsidR="00435831">
        <w:rPr>
          <w:rFonts w:cstheme="minorHAnsi"/>
        </w:rPr>
        <w:t>: Ik mag zo gewoon weer terug, w</w:t>
      </w:r>
      <w:r w:rsidRPr="00056533">
        <w:rPr>
          <w:rFonts w:cstheme="minorHAnsi"/>
        </w:rPr>
        <w:t>ant wij zijn nog niet klaar met de raad.</w:t>
      </w:r>
    </w:p>
    <w:p w14:paraId="013FF928" w14:textId="77777777" w:rsidR="008A647C" w:rsidRPr="00765D15" w:rsidRDefault="00056533" w:rsidP="00765D15">
      <w:pPr>
        <w:rPr>
          <w:rFonts w:cstheme="minorHAnsi"/>
        </w:rPr>
      </w:pPr>
      <w:r w:rsidRPr="00056533">
        <w:rPr>
          <w:rFonts w:cstheme="minorHAnsi"/>
          <w:u w:val="single"/>
        </w:rPr>
        <w:t>De voorzitter</w:t>
      </w:r>
      <w:r w:rsidR="00435831">
        <w:rPr>
          <w:rFonts w:cstheme="minorHAnsi"/>
        </w:rPr>
        <w:t>: Ja, e</w:t>
      </w:r>
      <w:r w:rsidR="00FA15D5">
        <w:rPr>
          <w:rFonts w:cstheme="minorHAnsi"/>
        </w:rPr>
        <w:t xml:space="preserve">ven kijken. We </w:t>
      </w:r>
      <w:r w:rsidRPr="00056533">
        <w:rPr>
          <w:rFonts w:cstheme="minorHAnsi"/>
        </w:rPr>
        <w:t xml:space="preserve">hebben twee vragenrondes gehad van de Regiegroepleden. Mijnheer Groot Wassink, ik denk dat wij onze input hebben geleverd. U heeft daar een eerste reactie op gegeven. Wij hopen en we kijken uit eigenlijk naar wat er aan output uit de input komt en we zullen dat dan weer beoordelen en misschien wel weer bespreken met elkaar. </w:t>
      </w:r>
    </w:p>
    <w:p w14:paraId="0E461434" w14:textId="77777777" w:rsidR="00B9122A" w:rsidRDefault="00B9122A" w:rsidP="00714C12">
      <w:pPr>
        <w:pStyle w:val="Kop1"/>
      </w:pPr>
      <w:r w:rsidRPr="00714C12">
        <w:t>Rondvraag</w:t>
      </w:r>
    </w:p>
    <w:p w14:paraId="3181C9DD" w14:textId="77777777" w:rsidR="00765D15" w:rsidRPr="00765D15" w:rsidRDefault="00765D15" w:rsidP="00765D15">
      <w:r>
        <w:rPr>
          <w:u w:val="single"/>
        </w:rPr>
        <w:t>De voorzitter</w:t>
      </w:r>
      <w:r>
        <w:t xml:space="preserve">: </w:t>
      </w:r>
      <w:r w:rsidRPr="00765D15">
        <w:t>Er staat nog op de agenda het punt rondvraag, maar ik denk dat de rondvraag eigenlijk al dit is geweest</w:t>
      </w:r>
      <w:r w:rsidR="00FD1FF0">
        <w:t>, dus ik</w:t>
      </w:r>
      <w:r w:rsidRPr="00765D15">
        <w:t xml:space="preserve"> wilde eigenlijk dan ook de vergadering zo gaan ... Ja, u wilde, ja, voordat ...</w:t>
      </w:r>
    </w:p>
    <w:p w14:paraId="5B29E063" w14:textId="77777777" w:rsidR="00765D15" w:rsidRPr="00765D15" w:rsidRDefault="00765D15" w:rsidP="00765D15">
      <w:r w:rsidRPr="00765D15">
        <w:rPr>
          <w:u w:val="single"/>
        </w:rPr>
        <w:t>De heer Groot Wassink</w:t>
      </w:r>
      <w:r w:rsidRPr="00765D15">
        <w:t>: Mag dat nog?</w:t>
      </w:r>
    </w:p>
    <w:p w14:paraId="709227E4" w14:textId="77777777" w:rsidR="00765D15" w:rsidRPr="00765D15" w:rsidRDefault="00765D15" w:rsidP="00765D15">
      <w:r w:rsidRPr="00765D15">
        <w:rPr>
          <w:u w:val="single"/>
        </w:rPr>
        <w:t>De voorzitter</w:t>
      </w:r>
      <w:r w:rsidRPr="00765D15">
        <w:t>: Ja natuurlijk. Ik zal, ik ga u zo nog even het woord geven</w:t>
      </w:r>
      <w:r w:rsidR="004403BF">
        <w:t>. Voordat ik de vergadering ga</w:t>
      </w:r>
      <w:r w:rsidRPr="00765D15">
        <w:t xml:space="preserve"> sluiten, wil</w:t>
      </w:r>
      <w:r w:rsidR="004403BF">
        <w:t>de ik zeggen, wil ik</w:t>
      </w:r>
      <w:r w:rsidRPr="00765D15">
        <w:t xml:space="preserve"> misschien nog even kijken of wethouder De Lange nog iets wil zeggen.</w:t>
      </w:r>
    </w:p>
    <w:p w14:paraId="321149F8" w14:textId="77777777" w:rsidR="00723D05" w:rsidRDefault="00765D15" w:rsidP="00765D15">
      <w:r w:rsidRPr="00765D15">
        <w:rPr>
          <w:u w:val="single"/>
        </w:rPr>
        <w:t>De heer De Lange</w:t>
      </w:r>
      <w:r w:rsidR="00723D05">
        <w:t>: ‘</w:t>
      </w:r>
      <w:r w:rsidR="00723D05" w:rsidRPr="00723D05">
        <w:rPr>
          <w:highlight w:val="yellow"/>
        </w:rPr>
        <w:t>…</w:t>
      </w:r>
      <w:r w:rsidR="00723D05">
        <w:t>’</w:t>
      </w:r>
    </w:p>
    <w:p w14:paraId="5C4F778C" w14:textId="77777777" w:rsidR="00765D15" w:rsidRPr="00765D15" w:rsidRDefault="00765D15" w:rsidP="00765D15">
      <w:r w:rsidRPr="00765D15">
        <w:rPr>
          <w:u w:val="single"/>
        </w:rPr>
        <w:t>De voorzitter</w:t>
      </w:r>
      <w:r w:rsidRPr="00765D15">
        <w:t xml:space="preserve">: Dat mag. Dan geef ik nu het woord aan de heer Groot Wassink. </w:t>
      </w:r>
    </w:p>
    <w:p w14:paraId="6FAA287F" w14:textId="77777777" w:rsidR="00765D15" w:rsidRPr="00765D15" w:rsidRDefault="00765D15" w:rsidP="00765D15">
      <w:r w:rsidRPr="00765D15">
        <w:rPr>
          <w:u w:val="single"/>
        </w:rPr>
        <w:t>De heer Groot Wassink</w:t>
      </w:r>
      <w:r w:rsidRPr="00765D15">
        <w:t xml:space="preserve">: Ja, dank u voorzitter. Nee voorzitter, want ik wilde, want uw oproep neem ik natuurlijk ter harte. Kijk, volgens mij is het </w:t>
      </w:r>
      <w:r w:rsidR="00567ECB">
        <w:t xml:space="preserve">echt </w:t>
      </w:r>
      <w:r w:rsidRPr="00765D15">
        <w:t>zo dat wij nu de details uit moeten gaan werken en volgens mij moeten wethouder De Lange en ik dat doen. En vanzelfsprekend moeten we daar hier bij u terugkomen. Kijk, zoals ik ook naar de Amsterdamse gemeenteraad wil gaan voordat het uiteindelijk ter besluitvorming voorligt. Want als het ter besluitvorming voorligt, dan hoop ik toch dat we gewoon in blij</w:t>
      </w:r>
      <w:r w:rsidR="00F658AD">
        <w:t>dschap allemaal tevreden zijn en</w:t>
      </w:r>
      <w:r w:rsidRPr="00765D15">
        <w:t xml:space="preserve"> voor stemmen. Ik bedoel, laten we nou dat in ieder geval met elkaar afspreken, dat als we het voorleggen, dan moet dat ook wel gew</w:t>
      </w:r>
      <w:r w:rsidR="00473E4E">
        <w:t>oon doorgaan. Dat zal mij een ‘</w:t>
      </w:r>
      <w:r w:rsidR="00473E4E" w:rsidRPr="00473E4E">
        <w:rPr>
          <w:highlight w:val="yellow"/>
        </w:rPr>
        <w:t>…</w:t>
      </w:r>
      <w:r w:rsidR="00473E4E">
        <w:t>’</w:t>
      </w:r>
      <w:r w:rsidRPr="00765D15">
        <w:t xml:space="preserve"> waard zijn. En daarov</w:t>
      </w:r>
      <w:r w:rsidR="00636A93">
        <w:t xml:space="preserve">er is het </w:t>
      </w:r>
      <w:r w:rsidRPr="00765D15">
        <w:t>nou toch niet, wan</w:t>
      </w:r>
      <w:r w:rsidR="00636A93">
        <w:t>t volgens mij schrijft de wet da</w:t>
      </w:r>
      <w:r w:rsidRPr="00765D15">
        <w:t>t ook voor, zoveel mogelijk gelijktijdig, ja, ik zou het gewoon heel leuk vinden als we dat wel gelijktijdig doen. Maar dat, ik weet niet precies wanneer de vergaderingen gepland zijn in januari, maar dat is een oproep, want ik vind het zelf wel charmant.</w:t>
      </w:r>
    </w:p>
    <w:p w14:paraId="6DE08CE4" w14:textId="77777777" w:rsidR="00765D15" w:rsidRPr="00765D15" w:rsidRDefault="00765D15" w:rsidP="00765D15">
      <w:r w:rsidRPr="00765D15">
        <w:rPr>
          <w:u w:val="single"/>
        </w:rPr>
        <w:t>De voorzitter</w:t>
      </w:r>
      <w:r w:rsidRPr="00765D15">
        <w:t>: Hier kunnen we intern nog wel even over doorpraten. Wethouder De Lange.</w:t>
      </w:r>
    </w:p>
    <w:p w14:paraId="5A89F14D" w14:textId="77777777" w:rsidR="00765D15" w:rsidRPr="00765D15" w:rsidRDefault="00765D15" w:rsidP="00765D15">
      <w:r w:rsidRPr="00765D15">
        <w:rPr>
          <w:u w:val="single"/>
        </w:rPr>
        <w:t>De heer De Lange</w:t>
      </w:r>
      <w:r w:rsidRPr="00765D15">
        <w:t>: Ja, dank u wel voorzitter. Ja, mevrouw Ter Kuile gaf ook al aan, wij zijn al in Weesp al langere tijd bezig met de fusie. We hebben ook al het nodige opgehaald bij onze inwoners en ook bij u. Ik ben ongelooflijk, nou, ik vond het een hele mooie avond om te zien hoe alles nu bij elkaar komt. Het kan wat in de perceptie van onze raadsleden zijn dat het wat langer duurt, maar we hebben ook te maken met een partner die inderdaad een inhaalslag aan het maken is. Ik kijk heel erg ernaar uit om de gesprekken met collega Groot Wassink voort te zetten op de punten die vanavond ook zijn aangegeven en ook samen met de punten die vanuit Amsterdam zullen worden ingebracht dit gesprek en als v</w:t>
      </w:r>
      <w:r w:rsidR="00570E11">
        <w:t xml:space="preserve">anzelfsprekend zullen wij daar </w:t>
      </w:r>
      <w:r w:rsidRPr="00765D15">
        <w:t xml:space="preserve">u natuurlijk ook over, de overwegingen ten grondslag gaan leggen aan hetgeen wat wij zullen voorleggen aan u. Maar ik vond het een hele waardevolle avond, </w:t>
      </w:r>
      <w:r w:rsidR="00C2641D">
        <w:t>ik wil collega Groot Wassink dan</w:t>
      </w:r>
      <w:r w:rsidRPr="00765D15">
        <w:t xml:space="preserve"> ook heel erg danken dat je in de na-uren van het wethouderschap financiën toch tijd heeft gevonden om deze kant op te komen en wij zien elkaar sowieso v</w:t>
      </w:r>
      <w:r w:rsidR="008547BD">
        <w:t>olgende week 12 november in de Grote Kerk hier</w:t>
      </w:r>
      <w:r w:rsidRPr="00765D15">
        <w:t>achter met ook de inwoners van Weesp en ons allebei weer aanwezig. Dank u wel.</w:t>
      </w:r>
    </w:p>
    <w:p w14:paraId="78FAF528" w14:textId="77777777" w:rsidR="00765D15" w:rsidRPr="00765D15" w:rsidRDefault="00765D15" w:rsidP="00765D15">
      <w:r w:rsidRPr="00765D15">
        <w:rPr>
          <w:u w:val="single"/>
        </w:rPr>
        <w:lastRenderedPageBreak/>
        <w:t>De voorzitter</w:t>
      </w:r>
      <w:r w:rsidRPr="00765D15">
        <w:t>: Goed, dan dank ik u allen hartelijk voor uw inbreng vanavond. Mijnheer Groot Wassink, nogmaals dank voor uw komst naar Weesp en ik hoop dat u zich al een beetje begint thuis te voelen hier.</w:t>
      </w:r>
    </w:p>
    <w:p w14:paraId="4E9BE5BC" w14:textId="77777777" w:rsidR="00765D15" w:rsidRPr="00765D15" w:rsidRDefault="00765D15" w:rsidP="00765D15">
      <w:r w:rsidRPr="00765D15">
        <w:rPr>
          <w:u w:val="single"/>
        </w:rPr>
        <w:t>De heer Groot Wassink</w:t>
      </w:r>
      <w:r w:rsidRPr="00765D15">
        <w:t>: Ik vind het wel leuk hier hoor.</w:t>
      </w:r>
    </w:p>
    <w:p w14:paraId="4DC92DD8" w14:textId="77777777" w:rsidR="00765D15" w:rsidRPr="00765D15" w:rsidRDefault="00765D15" w:rsidP="00765D15">
      <w:r w:rsidRPr="00765D15">
        <w:rPr>
          <w:u w:val="single"/>
        </w:rPr>
        <w:t>De voorzitter</w:t>
      </w:r>
      <w:r w:rsidRPr="00765D15">
        <w:t>: U vindt het leuk. Nou, kom dan nog een keer terug zou ik zeggen.</w:t>
      </w:r>
    </w:p>
    <w:p w14:paraId="39F09B6C" w14:textId="77777777" w:rsidR="00765D15" w:rsidRPr="00765D15" w:rsidRDefault="00765D15" w:rsidP="004B6FED">
      <w:r w:rsidRPr="00765D15">
        <w:rPr>
          <w:u w:val="single"/>
        </w:rPr>
        <w:t>De heer Groot Wassink</w:t>
      </w:r>
      <w:r w:rsidRPr="00765D15">
        <w:t>: Ik sluit niet uit dat dat nog wel een paar keer gebeurt hoor.</w:t>
      </w:r>
    </w:p>
    <w:p w14:paraId="5E8763E9" w14:textId="77777777" w:rsidR="00B9122A" w:rsidRPr="00B9122A" w:rsidRDefault="00B9122A" w:rsidP="00714C12">
      <w:pPr>
        <w:pStyle w:val="Kop1"/>
      </w:pPr>
      <w:r w:rsidRPr="00B9122A">
        <w:t>Sluiting</w:t>
      </w:r>
    </w:p>
    <w:p w14:paraId="0B10CE25" w14:textId="77777777" w:rsidR="00295944" w:rsidRPr="00056533" w:rsidRDefault="00295944" w:rsidP="00295944">
      <w:pPr>
        <w:rPr>
          <w:rFonts w:cstheme="minorHAnsi"/>
        </w:rPr>
      </w:pPr>
      <w:r w:rsidRPr="00056533">
        <w:rPr>
          <w:rFonts w:cstheme="minorHAnsi"/>
          <w:u w:val="single"/>
        </w:rPr>
        <w:t>De voorzitter</w:t>
      </w:r>
      <w:r w:rsidRPr="00056533">
        <w:rPr>
          <w:rFonts w:cstheme="minorHAnsi"/>
        </w:rPr>
        <w:t>: '</w:t>
      </w:r>
      <w:r w:rsidRPr="0034402E">
        <w:rPr>
          <w:rFonts w:cstheme="minorHAnsi"/>
          <w:highlight w:val="yellow"/>
        </w:rPr>
        <w:t>...</w:t>
      </w:r>
      <w:r w:rsidRPr="00056533">
        <w:rPr>
          <w:rFonts w:cstheme="minorHAnsi"/>
        </w:rPr>
        <w:t>'. Dank nogmaals. Ik sluit</w:t>
      </w:r>
      <w:r w:rsidR="0034402E">
        <w:rPr>
          <w:rFonts w:cstheme="minorHAnsi"/>
        </w:rPr>
        <w:t xml:space="preserve"> bij deze </w:t>
      </w:r>
      <w:r w:rsidRPr="00056533">
        <w:rPr>
          <w:rFonts w:cstheme="minorHAnsi"/>
        </w:rPr>
        <w:t>de vergadering en ik wens u een prettige avond en als u nog een borrel wil drinken, een drankje wil drinken, dan kan dat in de Burgerzaal en daar bent u van harte voor uitgenodigd. Dank u wel.</w:t>
      </w:r>
    </w:p>
    <w:p w14:paraId="1EC11585" w14:textId="77777777" w:rsidR="00B25088" w:rsidRDefault="00B25088" w:rsidP="00F357F6">
      <w:pPr>
        <w:ind w:left="0"/>
      </w:pPr>
    </w:p>
    <w:sectPr w:rsidR="00B250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5860EB"/>
    <w:multiLevelType w:val="hybridMultilevel"/>
    <w:tmpl w:val="EACE6CFE"/>
    <w:lvl w:ilvl="0" w:tplc="8A9ACCE0">
      <w:start w:val="1"/>
      <w:numFmt w:val="bullet"/>
      <w:lvlText w:val="-"/>
      <w:lvlJc w:val="left"/>
      <w:pPr>
        <w:ind w:left="720" w:hanging="360"/>
      </w:pPr>
      <w:rPr>
        <w:rFonts w:ascii="Calibri" w:eastAsiaTheme="minorHAns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33295F31"/>
    <w:multiLevelType w:val="multilevel"/>
    <w:tmpl w:val="58204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3341C4F"/>
    <w:multiLevelType w:val="hybridMultilevel"/>
    <w:tmpl w:val="E32C8CE2"/>
    <w:lvl w:ilvl="0" w:tplc="46E41344">
      <w:start w:val="1"/>
      <w:numFmt w:val="decimal"/>
      <w:pStyle w:val="Kop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A24151"/>
    <w:multiLevelType w:val="multilevel"/>
    <w:tmpl w:val="1458E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02D4F70"/>
    <w:multiLevelType w:val="hybridMultilevel"/>
    <w:tmpl w:val="8D2A309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487C71A0"/>
    <w:multiLevelType w:val="hybridMultilevel"/>
    <w:tmpl w:val="16AE733A"/>
    <w:lvl w:ilvl="0" w:tplc="A18E50B2">
      <w:start w:val="10"/>
      <w:numFmt w:val="bullet"/>
      <w:lvlText w:val="-"/>
      <w:lvlJc w:val="left"/>
      <w:pPr>
        <w:ind w:left="717" w:hanging="360"/>
      </w:pPr>
      <w:rPr>
        <w:rFonts w:ascii="Calibri" w:eastAsiaTheme="minorHAnsi" w:hAnsi="Calibri"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6">
    <w:nsid w:val="5A066832"/>
    <w:multiLevelType w:val="multilevel"/>
    <w:tmpl w:val="2F589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6330154"/>
    <w:multiLevelType w:val="multilevel"/>
    <w:tmpl w:val="4FBA1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AF57AC2"/>
    <w:multiLevelType w:val="hybridMultilevel"/>
    <w:tmpl w:val="AF92FA8A"/>
    <w:lvl w:ilvl="0" w:tplc="072EAB7E">
      <w:start w:val="1"/>
      <w:numFmt w:val="lowerLetter"/>
      <w:pStyle w:val="Kop3"/>
      <w:lvlText w:val="%1."/>
      <w:lvlJc w:val="left"/>
      <w:pPr>
        <w:ind w:left="1077" w:hanging="360"/>
      </w:pPr>
      <w:rPr>
        <w:rFonts w:ascii="Calibri" w:hAnsi="Calibri" w:hint="default"/>
        <w:sz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nsid w:val="77705FBC"/>
    <w:multiLevelType w:val="multilevel"/>
    <w:tmpl w:val="E8FA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C633476"/>
    <w:multiLevelType w:val="multilevel"/>
    <w:tmpl w:val="7FF8D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9"/>
  </w:num>
  <w:num w:numId="5">
    <w:abstractNumId w:val="7"/>
  </w:num>
  <w:num w:numId="6">
    <w:abstractNumId w:val="6"/>
  </w:num>
  <w:num w:numId="7">
    <w:abstractNumId w:val="8"/>
  </w:num>
  <w:num w:numId="8">
    <w:abstractNumId w:val="5"/>
  </w:num>
  <w:num w:numId="9">
    <w:abstractNumId w:val="0"/>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ocumentProtection w:formatting="1" w:enforcement="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24CC754A-2DB8-41F8-8629-B2DACA092F51}"/>
    <w:docVar w:name="dgnword-eventsink" w:val="1742367606192"/>
  </w:docVars>
  <w:rsids>
    <w:rsidRoot w:val="00B9122A"/>
    <w:rsid w:val="00005389"/>
    <w:rsid w:val="00037BCE"/>
    <w:rsid w:val="000463E9"/>
    <w:rsid w:val="0004738A"/>
    <w:rsid w:val="000529C5"/>
    <w:rsid w:val="00056533"/>
    <w:rsid w:val="000609CE"/>
    <w:rsid w:val="00062688"/>
    <w:rsid w:val="00064305"/>
    <w:rsid w:val="00070C35"/>
    <w:rsid w:val="0009248A"/>
    <w:rsid w:val="00094B19"/>
    <w:rsid w:val="000A10E0"/>
    <w:rsid w:val="000B27B3"/>
    <w:rsid w:val="000B46A2"/>
    <w:rsid w:val="000C409E"/>
    <w:rsid w:val="000C5DF2"/>
    <w:rsid w:val="000D2F23"/>
    <w:rsid w:val="000E3B65"/>
    <w:rsid w:val="0010317E"/>
    <w:rsid w:val="00105CB4"/>
    <w:rsid w:val="001075C9"/>
    <w:rsid w:val="001272EA"/>
    <w:rsid w:val="00153AF4"/>
    <w:rsid w:val="001606C4"/>
    <w:rsid w:val="001629A3"/>
    <w:rsid w:val="0017100A"/>
    <w:rsid w:val="0017276A"/>
    <w:rsid w:val="00190D3C"/>
    <w:rsid w:val="001A5300"/>
    <w:rsid w:val="001C1D62"/>
    <w:rsid w:val="001C5503"/>
    <w:rsid w:val="001C7B36"/>
    <w:rsid w:val="001D6042"/>
    <w:rsid w:val="001D724C"/>
    <w:rsid w:val="00212DA8"/>
    <w:rsid w:val="00242CD4"/>
    <w:rsid w:val="002506A5"/>
    <w:rsid w:val="00260659"/>
    <w:rsid w:val="002616B1"/>
    <w:rsid w:val="00262DF1"/>
    <w:rsid w:val="002636DB"/>
    <w:rsid w:val="00270CAD"/>
    <w:rsid w:val="00283BAC"/>
    <w:rsid w:val="0028413C"/>
    <w:rsid w:val="002871CB"/>
    <w:rsid w:val="00295944"/>
    <w:rsid w:val="002A18E6"/>
    <w:rsid w:val="002A773E"/>
    <w:rsid w:val="002B0EE0"/>
    <w:rsid w:val="002C7444"/>
    <w:rsid w:val="002D5A40"/>
    <w:rsid w:val="002F376C"/>
    <w:rsid w:val="002F6D28"/>
    <w:rsid w:val="00324AFC"/>
    <w:rsid w:val="0034154B"/>
    <w:rsid w:val="0034402E"/>
    <w:rsid w:val="003703D4"/>
    <w:rsid w:val="00373B9C"/>
    <w:rsid w:val="00383972"/>
    <w:rsid w:val="0039626C"/>
    <w:rsid w:val="003A7E45"/>
    <w:rsid w:val="003B32B7"/>
    <w:rsid w:val="003B405E"/>
    <w:rsid w:val="003E12ED"/>
    <w:rsid w:val="00400209"/>
    <w:rsid w:val="00402D94"/>
    <w:rsid w:val="00420738"/>
    <w:rsid w:val="004326AA"/>
    <w:rsid w:val="00435831"/>
    <w:rsid w:val="004403BF"/>
    <w:rsid w:val="0044064B"/>
    <w:rsid w:val="004557BD"/>
    <w:rsid w:val="00463C5D"/>
    <w:rsid w:val="00473E4E"/>
    <w:rsid w:val="00483B49"/>
    <w:rsid w:val="004B4653"/>
    <w:rsid w:val="004B6FED"/>
    <w:rsid w:val="004C2070"/>
    <w:rsid w:val="004D1341"/>
    <w:rsid w:val="004D1A7D"/>
    <w:rsid w:val="004D1AB4"/>
    <w:rsid w:val="004D482F"/>
    <w:rsid w:val="004E233C"/>
    <w:rsid w:val="004E3DBA"/>
    <w:rsid w:val="004F69FB"/>
    <w:rsid w:val="005050B5"/>
    <w:rsid w:val="00522D86"/>
    <w:rsid w:val="00550068"/>
    <w:rsid w:val="00551688"/>
    <w:rsid w:val="005624AD"/>
    <w:rsid w:val="005648C5"/>
    <w:rsid w:val="00567A03"/>
    <w:rsid w:val="00567ECB"/>
    <w:rsid w:val="00570E11"/>
    <w:rsid w:val="00572A70"/>
    <w:rsid w:val="00574214"/>
    <w:rsid w:val="00582319"/>
    <w:rsid w:val="00585F82"/>
    <w:rsid w:val="00596345"/>
    <w:rsid w:val="005A6052"/>
    <w:rsid w:val="005B1EE8"/>
    <w:rsid w:val="005E6304"/>
    <w:rsid w:val="005F0155"/>
    <w:rsid w:val="005F51F3"/>
    <w:rsid w:val="00636A93"/>
    <w:rsid w:val="006462D5"/>
    <w:rsid w:val="006623E6"/>
    <w:rsid w:val="00677EA3"/>
    <w:rsid w:val="00697FDC"/>
    <w:rsid w:val="006A487C"/>
    <w:rsid w:val="006A4C42"/>
    <w:rsid w:val="006D238D"/>
    <w:rsid w:val="006D4793"/>
    <w:rsid w:val="006D5D56"/>
    <w:rsid w:val="006E5539"/>
    <w:rsid w:val="006F4832"/>
    <w:rsid w:val="00714C12"/>
    <w:rsid w:val="00721FC8"/>
    <w:rsid w:val="00723D05"/>
    <w:rsid w:val="007244CC"/>
    <w:rsid w:val="00740D8F"/>
    <w:rsid w:val="00754B9E"/>
    <w:rsid w:val="00762BC6"/>
    <w:rsid w:val="00765D15"/>
    <w:rsid w:val="007662F6"/>
    <w:rsid w:val="007730A2"/>
    <w:rsid w:val="0079517E"/>
    <w:rsid w:val="00796DD8"/>
    <w:rsid w:val="007A0C12"/>
    <w:rsid w:val="007A2B50"/>
    <w:rsid w:val="007B19AA"/>
    <w:rsid w:val="007C616E"/>
    <w:rsid w:val="007D0D98"/>
    <w:rsid w:val="00814A3A"/>
    <w:rsid w:val="00825285"/>
    <w:rsid w:val="008521D6"/>
    <w:rsid w:val="008526FD"/>
    <w:rsid w:val="008547BD"/>
    <w:rsid w:val="00854EDB"/>
    <w:rsid w:val="00877FB9"/>
    <w:rsid w:val="00881FCF"/>
    <w:rsid w:val="008A63F9"/>
    <w:rsid w:val="008A647C"/>
    <w:rsid w:val="008B30CA"/>
    <w:rsid w:val="008C1F46"/>
    <w:rsid w:val="008C6BD5"/>
    <w:rsid w:val="008D4873"/>
    <w:rsid w:val="008E22BC"/>
    <w:rsid w:val="008E26F0"/>
    <w:rsid w:val="008E5BBB"/>
    <w:rsid w:val="008E7B96"/>
    <w:rsid w:val="008F6A1F"/>
    <w:rsid w:val="008F6E5A"/>
    <w:rsid w:val="009030B8"/>
    <w:rsid w:val="00934B4A"/>
    <w:rsid w:val="00944601"/>
    <w:rsid w:val="0094672D"/>
    <w:rsid w:val="00960C71"/>
    <w:rsid w:val="00967606"/>
    <w:rsid w:val="009677EE"/>
    <w:rsid w:val="00980C50"/>
    <w:rsid w:val="00984629"/>
    <w:rsid w:val="0099564C"/>
    <w:rsid w:val="009B4697"/>
    <w:rsid w:val="009C313F"/>
    <w:rsid w:val="009C4BA5"/>
    <w:rsid w:val="009C4BB9"/>
    <w:rsid w:val="009C76AA"/>
    <w:rsid w:val="009D0589"/>
    <w:rsid w:val="009F6326"/>
    <w:rsid w:val="00A133FC"/>
    <w:rsid w:val="00A470A1"/>
    <w:rsid w:val="00A52B6D"/>
    <w:rsid w:val="00A76360"/>
    <w:rsid w:val="00AA1EF6"/>
    <w:rsid w:val="00AA68B2"/>
    <w:rsid w:val="00AC5704"/>
    <w:rsid w:val="00AD1669"/>
    <w:rsid w:val="00AD602C"/>
    <w:rsid w:val="00AF22CA"/>
    <w:rsid w:val="00AF57FB"/>
    <w:rsid w:val="00AF7BE0"/>
    <w:rsid w:val="00B12481"/>
    <w:rsid w:val="00B144F0"/>
    <w:rsid w:val="00B2228C"/>
    <w:rsid w:val="00B25088"/>
    <w:rsid w:val="00B40989"/>
    <w:rsid w:val="00B40A76"/>
    <w:rsid w:val="00B443E2"/>
    <w:rsid w:val="00B46360"/>
    <w:rsid w:val="00B47E5B"/>
    <w:rsid w:val="00B54899"/>
    <w:rsid w:val="00B64EDD"/>
    <w:rsid w:val="00B719E4"/>
    <w:rsid w:val="00B71F67"/>
    <w:rsid w:val="00B9122A"/>
    <w:rsid w:val="00B9620D"/>
    <w:rsid w:val="00BA3FB3"/>
    <w:rsid w:val="00BA7FEC"/>
    <w:rsid w:val="00BB3CC2"/>
    <w:rsid w:val="00BC6CF9"/>
    <w:rsid w:val="00BD75A4"/>
    <w:rsid w:val="00BD75D9"/>
    <w:rsid w:val="00BE1C7C"/>
    <w:rsid w:val="00BE1CF2"/>
    <w:rsid w:val="00BE2D59"/>
    <w:rsid w:val="00BF07B0"/>
    <w:rsid w:val="00C24C98"/>
    <w:rsid w:val="00C25ADD"/>
    <w:rsid w:val="00C2641D"/>
    <w:rsid w:val="00C27D01"/>
    <w:rsid w:val="00C35101"/>
    <w:rsid w:val="00C4708D"/>
    <w:rsid w:val="00C617EA"/>
    <w:rsid w:val="00C733C7"/>
    <w:rsid w:val="00C81554"/>
    <w:rsid w:val="00CA10BB"/>
    <w:rsid w:val="00CC0092"/>
    <w:rsid w:val="00D129E5"/>
    <w:rsid w:val="00D16DAC"/>
    <w:rsid w:val="00D33E73"/>
    <w:rsid w:val="00D42C33"/>
    <w:rsid w:val="00D4427A"/>
    <w:rsid w:val="00D46B1B"/>
    <w:rsid w:val="00D50D3A"/>
    <w:rsid w:val="00D55FCA"/>
    <w:rsid w:val="00D7532F"/>
    <w:rsid w:val="00D843E5"/>
    <w:rsid w:val="00D97A8A"/>
    <w:rsid w:val="00DA4EC5"/>
    <w:rsid w:val="00DD119C"/>
    <w:rsid w:val="00DD2850"/>
    <w:rsid w:val="00DE46EA"/>
    <w:rsid w:val="00DF3A79"/>
    <w:rsid w:val="00E01ADF"/>
    <w:rsid w:val="00E063B8"/>
    <w:rsid w:val="00E35B8D"/>
    <w:rsid w:val="00E4683F"/>
    <w:rsid w:val="00E47C5D"/>
    <w:rsid w:val="00E54286"/>
    <w:rsid w:val="00E579F6"/>
    <w:rsid w:val="00E57D7E"/>
    <w:rsid w:val="00E64C31"/>
    <w:rsid w:val="00E66CF0"/>
    <w:rsid w:val="00E76391"/>
    <w:rsid w:val="00E85E93"/>
    <w:rsid w:val="00EB5C57"/>
    <w:rsid w:val="00EC5FC9"/>
    <w:rsid w:val="00EE6015"/>
    <w:rsid w:val="00F2574C"/>
    <w:rsid w:val="00F357F6"/>
    <w:rsid w:val="00F658AD"/>
    <w:rsid w:val="00F725BA"/>
    <w:rsid w:val="00F74E4F"/>
    <w:rsid w:val="00FA15D5"/>
    <w:rsid w:val="00FA4535"/>
    <w:rsid w:val="00FC7E9C"/>
    <w:rsid w:val="00FD1FF0"/>
    <w:rsid w:val="00FD32D9"/>
    <w:rsid w:val="00FE7F74"/>
    <w:rsid w:val="00FF18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7C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en-US" w:eastAsia="en-US" w:bidi="ar-SA"/>
      </w:rPr>
    </w:rPrDefault>
    <w:pPrDefault>
      <w:pPr>
        <w:spacing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locked="0" w:uiPriority="9" w:qFormat="1"/>
    <w:lsdException w:name="heading 4" w:locked="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locked="0"/>
    <w:lsdException w:name="Title" w:semiHidden="0" w:uiPriority="10" w:unhideWhenUsed="0" w:qFormat="1"/>
    <w:lsdException w:name="Default Paragraph Font" w:locked="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Table" w:locked="0" w:semiHidden="0" w:unhideWhenUsed="0"/>
    <w:lsdException w:name="No List" w:lock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16DAC"/>
    <w:pPr>
      <w:spacing w:before="240"/>
      <w:ind w:left="357"/>
    </w:pPr>
    <w:rPr>
      <w:lang w:val="nl-NL"/>
    </w:rPr>
  </w:style>
  <w:style w:type="paragraph" w:styleId="Kop1">
    <w:name w:val="heading 1"/>
    <w:basedOn w:val="Standaard"/>
    <w:next w:val="Standaard"/>
    <w:link w:val="Kop1Char"/>
    <w:uiPriority w:val="9"/>
    <w:qFormat/>
    <w:rsid w:val="00190D3C"/>
    <w:pPr>
      <w:keepNext/>
      <w:numPr>
        <w:numId w:val="2"/>
      </w:numPr>
      <w:ind w:left="360"/>
      <w:outlineLvl w:val="0"/>
    </w:pPr>
    <w:rPr>
      <w:b/>
    </w:rPr>
  </w:style>
  <w:style w:type="paragraph" w:styleId="Kop2">
    <w:name w:val="heading 2"/>
    <w:basedOn w:val="Standaard"/>
    <w:next w:val="Standaard"/>
    <w:link w:val="Kop2Char"/>
    <w:uiPriority w:val="9"/>
    <w:unhideWhenUsed/>
    <w:qFormat/>
    <w:rsid w:val="00190D3C"/>
    <w:pPr>
      <w:keepNext/>
      <w:ind w:left="0"/>
      <w:outlineLvl w:val="1"/>
    </w:pPr>
    <w:rPr>
      <w:i/>
    </w:rPr>
  </w:style>
  <w:style w:type="paragraph" w:styleId="Kop3">
    <w:name w:val="heading 3"/>
    <w:basedOn w:val="Standaard"/>
    <w:next w:val="Standaard"/>
    <w:link w:val="Kop3Char"/>
    <w:uiPriority w:val="9"/>
    <w:unhideWhenUsed/>
    <w:qFormat/>
    <w:rsid w:val="006A487C"/>
    <w:pPr>
      <w:keepNext/>
      <w:keepLines/>
      <w:numPr>
        <w:numId w:val="7"/>
      </w:numPr>
      <w:spacing w:before="200"/>
      <w:ind w:left="717"/>
      <w:outlineLvl w:val="2"/>
    </w:pPr>
    <w:rPr>
      <w:rFonts w:eastAsiaTheme="majorEastAsia" w:cstheme="majorBidi"/>
      <w:bCs/>
      <w:i/>
    </w:rPr>
  </w:style>
  <w:style w:type="paragraph" w:styleId="Kop4">
    <w:name w:val="heading 4"/>
    <w:basedOn w:val="Standaard"/>
    <w:next w:val="Standaard"/>
    <w:link w:val="Kop4Char"/>
    <w:uiPriority w:val="9"/>
    <w:unhideWhenUsed/>
    <w:qFormat/>
    <w:locked/>
    <w:rsid w:val="00BB3CC2"/>
    <w:pPr>
      <w:keepNext/>
      <w:keepLines/>
      <w:spacing w:before="200"/>
      <w:outlineLvl w:val="3"/>
    </w:pPr>
    <w:rPr>
      <w:rFonts w:asciiTheme="majorHAnsi" w:eastAsiaTheme="majorEastAsia" w:hAnsiTheme="majorHAnsi"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90D3C"/>
    <w:rPr>
      <w:b/>
      <w:lang w:val="nl-NL"/>
    </w:rPr>
  </w:style>
  <w:style w:type="character" w:customStyle="1" w:styleId="Kop2Char">
    <w:name w:val="Kop 2 Char"/>
    <w:basedOn w:val="Standaardalinea-lettertype"/>
    <w:link w:val="Kop2"/>
    <w:uiPriority w:val="9"/>
    <w:rsid w:val="00190D3C"/>
    <w:rPr>
      <w:i/>
      <w:lang w:val="nl-NL"/>
    </w:rPr>
  </w:style>
  <w:style w:type="character" w:customStyle="1" w:styleId="Kop4Char">
    <w:name w:val="Kop 4 Char"/>
    <w:basedOn w:val="Standaardalinea-lettertype"/>
    <w:link w:val="Kop4"/>
    <w:uiPriority w:val="9"/>
    <w:rsid w:val="00BB3CC2"/>
    <w:rPr>
      <w:rFonts w:asciiTheme="majorHAnsi" w:eastAsiaTheme="majorEastAsia" w:hAnsiTheme="majorHAnsi" w:cstheme="majorBidi"/>
      <w:b/>
      <w:bCs/>
      <w:i/>
      <w:iCs/>
      <w:color w:val="4F81BD" w:themeColor="accent1"/>
      <w:lang w:val="nl-NL"/>
    </w:rPr>
  </w:style>
  <w:style w:type="character" w:customStyle="1" w:styleId="itemtitle">
    <w:name w:val="item_title"/>
    <w:basedOn w:val="Standaardalinea-lettertype"/>
    <w:locked/>
    <w:rsid w:val="00190D3C"/>
    <w:rPr>
      <w:rFonts w:ascii="Times New Roman" w:hAnsi="Times New Roman" w:cs="Times New Roman" w:hint="default"/>
    </w:rPr>
  </w:style>
  <w:style w:type="character" w:customStyle="1" w:styleId="Kop3Char">
    <w:name w:val="Kop 3 Char"/>
    <w:basedOn w:val="Standaardalinea-lettertype"/>
    <w:link w:val="Kop3"/>
    <w:uiPriority w:val="9"/>
    <w:rsid w:val="006A487C"/>
    <w:rPr>
      <w:rFonts w:eastAsiaTheme="majorEastAsia" w:cstheme="majorBidi"/>
      <w:bCs/>
      <w:i/>
      <w:lang w:val="nl-NL"/>
    </w:rPr>
  </w:style>
  <w:style w:type="paragraph" w:styleId="Titel">
    <w:name w:val="Title"/>
    <w:basedOn w:val="Standaard"/>
    <w:next w:val="Standaard"/>
    <w:link w:val="TitelChar"/>
    <w:uiPriority w:val="10"/>
    <w:qFormat/>
    <w:locked/>
    <w:rsid w:val="00854EDB"/>
    <w:pPr>
      <w:pBdr>
        <w:bottom w:val="single" w:sz="4" w:space="1" w:color="auto"/>
      </w:pBdr>
      <w:ind w:left="0"/>
      <w:jc w:val="center"/>
    </w:pPr>
    <w:rPr>
      <w:b/>
    </w:rPr>
  </w:style>
  <w:style w:type="character" w:customStyle="1" w:styleId="TitelChar">
    <w:name w:val="Titel Char"/>
    <w:basedOn w:val="Standaardalinea-lettertype"/>
    <w:link w:val="Titel"/>
    <w:uiPriority w:val="10"/>
    <w:rsid w:val="00854EDB"/>
    <w:rPr>
      <w:b/>
      <w:lang w:val="nl-NL"/>
    </w:rPr>
  </w:style>
  <w:style w:type="paragraph" w:customStyle="1" w:styleId="Onderstrepen">
    <w:name w:val="Onderstrepen"/>
    <w:basedOn w:val="Standaard"/>
    <w:next w:val="Standaard"/>
    <w:link w:val="OnderstrepenChar"/>
    <w:locked/>
    <w:rsid w:val="00980C50"/>
    <w:rPr>
      <w:u w:val="single"/>
    </w:rPr>
  </w:style>
  <w:style w:type="character" w:styleId="Zwaar">
    <w:name w:val="Strong"/>
    <w:aliases w:val="Standaard2"/>
    <w:uiPriority w:val="22"/>
    <w:qFormat/>
    <w:rsid w:val="006A487C"/>
  </w:style>
  <w:style w:type="character" w:customStyle="1" w:styleId="OnderstrepenChar">
    <w:name w:val="Onderstrepen Char"/>
    <w:basedOn w:val="Standaardalinea-lettertype"/>
    <w:link w:val="Onderstrepen"/>
    <w:rsid w:val="00980C50"/>
    <w:rPr>
      <w:u w:val="single"/>
      <w:lang w:val="nl-NL"/>
    </w:rPr>
  </w:style>
  <w:style w:type="character" w:styleId="Tekstvantijdelijkeaanduiding">
    <w:name w:val="Placeholder Text"/>
    <w:basedOn w:val="Standaardalinea-lettertype"/>
    <w:uiPriority w:val="99"/>
    <w:semiHidden/>
    <w:locked/>
    <w:rsid w:val="004D1A7D"/>
    <w:rPr>
      <w:color w:val="808080"/>
    </w:rPr>
  </w:style>
  <w:style w:type="paragraph" w:styleId="Ballontekst">
    <w:name w:val="Balloon Text"/>
    <w:basedOn w:val="Standaard"/>
    <w:link w:val="BallontekstChar"/>
    <w:uiPriority w:val="99"/>
    <w:semiHidden/>
    <w:unhideWhenUsed/>
    <w:locked/>
    <w:rsid w:val="004D1A7D"/>
    <w:pPr>
      <w:spacing w:before="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D1A7D"/>
    <w:rPr>
      <w:rFonts w:ascii="Tahoma" w:hAnsi="Tahoma" w:cs="Tahoma"/>
      <w:sz w:val="16"/>
      <w:szCs w:val="16"/>
      <w:lang w:val="nl-NL"/>
    </w:rPr>
  </w:style>
  <w:style w:type="character" w:styleId="Subtieleverwijzing">
    <w:name w:val="Subtle Reference"/>
    <w:basedOn w:val="Standaardalinea-lettertype"/>
    <w:uiPriority w:val="31"/>
    <w:qFormat/>
    <w:locked/>
    <w:rsid w:val="00B2228C"/>
    <w:rPr>
      <w:smallCaps/>
      <w:color w:val="C0504D" w:themeColor="accent2"/>
      <w:u w:val="single"/>
    </w:rPr>
  </w:style>
  <w:style w:type="character" w:styleId="Intensievebenadrukking">
    <w:name w:val="Intense Emphasis"/>
    <w:uiPriority w:val="21"/>
    <w:qFormat/>
    <w:locked/>
    <w:rsid w:val="00B2228C"/>
    <w:rPr>
      <w:b/>
      <w:sz w:val="32"/>
    </w:rPr>
  </w:style>
  <w:style w:type="character" w:styleId="Nadruk">
    <w:name w:val="Emphasis"/>
    <w:aliases w:val="Markeren"/>
    <w:uiPriority w:val="20"/>
    <w:qFormat/>
    <w:rsid w:val="00B9620D"/>
    <w:rPr>
      <w:rFonts w:ascii="Calibri" w:hAnsi="Calibri"/>
      <w:b/>
      <w:color w:val="FF0000"/>
      <w:sz w:val="20"/>
      <w:u w:val="none"/>
    </w:rPr>
  </w:style>
  <w:style w:type="paragraph" w:styleId="Lijstalinea">
    <w:name w:val="List Paragraph"/>
    <w:basedOn w:val="Standaard"/>
    <w:uiPriority w:val="34"/>
    <w:qFormat/>
    <w:locked/>
    <w:rsid w:val="0058231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en-US" w:eastAsia="en-US" w:bidi="ar-SA"/>
      </w:rPr>
    </w:rPrDefault>
    <w:pPrDefault>
      <w:pPr>
        <w:spacing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locked="0" w:uiPriority="9" w:qFormat="1"/>
    <w:lsdException w:name="heading 4" w:locked="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locked="0"/>
    <w:lsdException w:name="Title" w:semiHidden="0" w:uiPriority="10" w:unhideWhenUsed="0" w:qFormat="1"/>
    <w:lsdException w:name="Default Paragraph Font" w:locked="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Table" w:locked="0" w:semiHidden="0" w:unhideWhenUsed="0"/>
    <w:lsdException w:name="No List" w:lock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16DAC"/>
    <w:pPr>
      <w:spacing w:before="240"/>
      <w:ind w:left="357"/>
    </w:pPr>
    <w:rPr>
      <w:lang w:val="nl-NL"/>
    </w:rPr>
  </w:style>
  <w:style w:type="paragraph" w:styleId="Kop1">
    <w:name w:val="heading 1"/>
    <w:basedOn w:val="Standaard"/>
    <w:next w:val="Standaard"/>
    <w:link w:val="Kop1Char"/>
    <w:uiPriority w:val="9"/>
    <w:qFormat/>
    <w:rsid w:val="00190D3C"/>
    <w:pPr>
      <w:keepNext/>
      <w:numPr>
        <w:numId w:val="2"/>
      </w:numPr>
      <w:ind w:left="360"/>
      <w:outlineLvl w:val="0"/>
    </w:pPr>
    <w:rPr>
      <w:b/>
    </w:rPr>
  </w:style>
  <w:style w:type="paragraph" w:styleId="Kop2">
    <w:name w:val="heading 2"/>
    <w:basedOn w:val="Standaard"/>
    <w:next w:val="Standaard"/>
    <w:link w:val="Kop2Char"/>
    <w:uiPriority w:val="9"/>
    <w:unhideWhenUsed/>
    <w:qFormat/>
    <w:rsid w:val="00190D3C"/>
    <w:pPr>
      <w:keepNext/>
      <w:ind w:left="0"/>
      <w:outlineLvl w:val="1"/>
    </w:pPr>
    <w:rPr>
      <w:i/>
    </w:rPr>
  </w:style>
  <w:style w:type="paragraph" w:styleId="Kop3">
    <w:name w:val="heading 3"/>
    <w:basedOn w:val="Standaard"/>
    <w:next w:val="Standaard"/>
    <w:link w:val="Kop3Char"/>
    <w:uiPriority w:val="9"/>
    <w:unhideWhenUsed/>
    <w:qFormat/>
    <w:rsid w:val="006A487C"/>
    <w:pPr>
      <w:keepNext/>
      <w:keepLines/>
      <w:numPr>
        <w:numId w:val="7"/>
      </w:numPr>
      <w:spacing w:before="200"/>
      <w:ind w:left="717"/>
      <w:outlineLvl w:val="2"/>
    </w:pPr>
    <w:rPr>
      <w:rFonts w:eastAsiaTheme="majorEastAsia" w:cstheme="majorBidi"/>
      <w:bCs/>
      <w:i/>
    </w:rPr>
  </w:style>
  <w:style w:type="paragraph" w:styleId="Kop4">
    <w:name w:val="heading 4"/>
    <w:basedOn w:val="Standaard"/>
    <w:next w:val="Standaard"/>
    <w:link w:val="Kop4Char"/>
    <w:uiPriority w:val="9"/>
    <w:unhideWhenUsed/>
    <w:qFormat/>
    <w:locked/>
    <w:rsid w:val="00BB3CC2"/>
    <w:pPr>
      <w:keepNext/>
      <w:keepLines/>
      <w:spacing w:before="200"/>
      <w:outlineLvl w:val="3"/>
    </w:pPr>
    <w:rPr>
      <w:rFonts w:asciiTheme="majorHAnsi" w:eastAsiaTheme="majorEastAsia" w:hAnsiTheme="majorHAnsi"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90D3C"/>
    <w:rPr>
      <w:b/>
      <w:lang w:val="nl-NL"/>
    </w:rPr>
  </w:style>
  <w:style w:type="character" w:customStyle="1" w:styleId="Kop2Char">
    <w:name w:val="Kop 2 Char"/>
    <w:basedOn w:val="Standaardalinea-lettertype"/>
    <w:link w:val="Kop2"/>
    <w:uiPriority w:val="9"/>
    <w:rsid w:val="00190D3C"/>
    <w:rPr>
      <w:i/>
      <w:lang w:val="nl-NL"/>
    </w:rPr>
  </w:style>
  <w:style w:type="character" w:customStyle="1" w:styleId="Kop4Char">
    <w:name w:val="Kop 4 Char"/>
    <w:basedOn w:val="Standaardalinea-lettertype"/>
    <w:link w:val="Kop4"/>
    <w:uiPriority w:val="9"/>
    <w:rsid w:val="00BB3CC2"/>
    <w:rPr>
      <w:rFonts w:asciiTheme="majorHAnsi" w:eastAsiaTheme="majorEastAsia" w:hAnsiTheme="majorHAnsi" w:cstheme="majorBidi"/>
      <w:b/>
      <w:bCs/>
      <w:i/>
      <w:iCs/>
      <w:color w:val="4F81BD" w:themeColor="accent1"/>
      <w:lang w:val="nl-NL"/>
    </w:rPr>
  </w:style>
  <w:style w:type="character" w:customStyle="1" w:styleId="itemtitle">
    <w:name w:val="item_title"/>
    <w:basedOn w:val="Standaardalinea-lettertype"/>
    <w:locked/>
    <w:rsid w:val="00190D3C"/>
    <w:rPr>
      <w:rFonts w:ascii="Times New Roman" w:hAnsi="Times New Roman" w:cs="Times New Roman" w:hint="default"/>
    </w:rPr>
  </w:style>
  <w:style w:type="character" w:customStyle="1" w:styleId="Kop3Char">
    <w:name w:val="Kop 3 Char"/>
    <w:basedOn w:val="Standaardalinea-lettertype"/>
    <w:link w:val="Kop3"/>
    <w:uiPriority w:val="9"/>
    <w:rsid w:val="006A487C"/>
    <w:rPr>
      <w:rFonts w:eastAsiaTheme="majorEastAsia" w:cstheme="majorBidi"/>
      <w:bCs/>
      <w:i/>
      <w:lang w:val="nl-NL"/>
    </w:rPr>
  </w:style>
  <w:style w:type="paragraph" w:styleId="Titel">
    <w:name w:val="Title"/>
    <w:basedOn w:val="Standaard"/>
    <w:next w:val="Standaard"/>
    <w:link w:val="TitelChar"/>
    <w:uiPriority w:val="10"/>
    <w:qFormat/>
    <w:locked/>
    <w:rsid w:val="00854EDB"/>
    <w:pPr>
      <w:pBdr>
        <w:bottom w:val="single" w:sz="4" w:space="1" w:color="auto"/>
      </w:pBdr>
      <w:ind w:left="0"/>
      <w:jc w:val="center"/>
    </w:pPr>
    <w:rPr>
      <w:b/>
    </w:rPr>
  </w:style>
  <w:style w:type="character" w:customStyle="1" w:styleId="TitelChar">
    <w:name w:val="Titel Char"/>
    <w:basedOn w:val="Standaardalinea-lettertype"/>
    <w:link w:val="Titel"/>
    <w:uiPriority w:val="10"/>
    <w:rsid w:val="00854EDB"/>
    <w:rPr>
      <w:b/>
      <w:lang w:val="nl-NL"/>
    </w:rPr>
  </w:style>
  <w:style w:type="paragraph" w:customStyle="1" w:styleId="Onderstrepen">
    <w:name w:val="Onderstrepen"/>
    <w:basedOn w:val="Standaard"/>
    <w:next w:val="Standaard"/>
    <w:link w:val="OnderstrepenChar"/>
    <w:locked/>
    <w:rsid w:val="00980C50"/>
    <w:rPr>
      <w:u w:val="single"/>
    </w:rPr>
  </w:style>
  <w:style w:type="character" w:styleId="Zwaar">
    <w:name w:val="Strong"/>
    <w:aliases w:val="Standaard2"/>
    <w:uiPriority w:val="22"/>
    <w:qFormat/>
    <w:rsid w:val="006A487C"/>
  </w:style>
  <w:style w:type="character" w:customStyle="1" w:styleId="OnderstrepenChar">
    <w:name w:val="Onderstrepen Char"/>
    <w:basedOn w:val="Standaardalinea-lettertype"/>
    <w:link w:val="Onderstrepen"/>
    <w:rsid w:val="00980C50"/>
    <w:rPr>
      <w:u w:val="single"/>
      <w:lang w:val="nl-NL"/>
    </w:rPr>
  </w:style>
  <w:style w:type="character" w:styleId="Tekstvantijdelijkeaanduiding">
    <w:name w:val="Placeholder Text"/>
    <w:basedOn w:val="Standaardalinea-lettertype"/>
    <w:uiPriority w:val="99"/>
    <w:semiHidden/>
    <w:locked/>
    <w:rsid w:val="004D1A7D"/>
    <w:rPr>
      <w:color w:val="808080"/>
    </w:rPr>
  </w:style>
  <w:style w:type="paragraph" w:styleId="Ballontekst">
    <w:name w:val="Balloon Text"/>
    <w:basedOn w:val="Standaard"/>
    <w:link w:val="BallontekstChar"/>
    <w:uiPriority w:val="99"/>
    <w:semiHidden/>
    <w:unhideWhenUsed/>
    <w:locked/>
    <w:rsid w:val="004D1A7D"/>
    <w:pPr>
      <w:spacing w:before="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D1A7D"/>
    <w:rPr>
      <w:rFonts w:ascii="Tahoma" w:hAnsi="Tahoma" w:cs="Tahoma"/>
      <w:sz w:val="16"/>
      <w:szCs w:val="16"/>
      <w:lang w:val="nl-NL"/>
    </w:rPr>
  </w:style>
  <w:style w:type="character" w:styleId="Subtieleverwijzing">
    <w:name w:val="Subtle Reference"/>
    <w:basedOn w:val="Standaardalinea-lettertype"/>
    <w:uiPriority w:val="31"/>
    <w:qFormat/>
    <w:locked/>
    <w:rsid w:val="00B2228C"/>
    <w:rPr>
      <w:smallCaps/>
      <w:color w:val="C0504D" w:themeColor="accent2"/>
      <w:u w:val="single"/>
    </w:rPr>
  </w:style>
  <w:style w:type="character" w:styleId="Intensievebenadrukking">
    <w:name w:val="Intense Emphasis"/>
    <w:uiPriority w:val="21"/>
    <w:qFormat/>
    <w:locked/>
    <w:rsid w:val="00B2228C"/>
    <w:rPr>
      <w:b/>
      <w:sz w:val="32"/>
    </w:rPr>
  </w:style>
  <w:style w:type="character" w:styleId="Nadruk">
    <w:name w:val="Emphasis"/>
    <w:aliases w:val="Markeren"/>
    <w:uiPriority w:val="20"/>
    <w:qFormat/>
    <w:rsid w:val="00B9620D"/>
    <w:rPr>
      <w:rFonts w:ascii="Calibri" w:hAnsi="Calibri"/>
      <w:b/>
      <w:color w:val="FF0000"/>
      <w:sz w:val="20"/>
      <w:u w:val="none"/>
    </w:rPr>
  </w:style>
  <w:style w:type="paragraph" w:styleId="Lijstalinea">
    <w:name w:val="List Paragraph"/>
    <w:basedOn w:val="Standaard"/>
    <w:uiPriority w:val="34"/>
    <w:qFormat/>
    <w:locked/>
    <w:rsid w:val="005823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116207">
      <w:bodyDiv w:val="1"/>
      <w:marLeft w:val="0"/>
      <w:marRight w:val="0"/>
      <w:marTop w:val="0"/>
      <w:marBottom w:val="0"/>
      <w:divBdr>
        <w:top w:val="none" w:sz="0" w:space="0" w:color="auto"/>
        <w:left w:val="none" w:sz="0" w:space="0" w:color="auto"/>
        <w:bottom w:val="none" w:sz="0" w:space="0" w:color="auto"/>
        <w:right w:val="none" w:sz="0" w:space="0" w:color="auto"/>
      </w:divBdr>
    </w:div>
    <w:div w:id="233396093">
      <w:bodyDiv w:val="1"/>
      <w:marLeft w:val="0"/>
      <w:marRight w:val="0"/>
      <w:marTop w:val="0"/>
      <w:marBottom w:val="0"/>
      <w:divBdr>
        <w:top w:val="none" w:sz="0" w:space="0" w:color="auto"/>
        <w:left w:val="none" w:sz="0" w:space="0" w:color="auto"/>
        <w:bottom w:val="none" w:sz="0" w:space="0" w:color="auto"/>
        <w:right w:val="none" w:sz="0" w:space="0" w:color="auto"/>
      </w:divBdr>
      <w:divsChild>
        <w:div w:id="365911798">
          <w:marLeft w:val="0"/>
          <w:marRight w:val="0"/>
          <w:marTop w:val="0"/>
          <w:marBottom w:val="0"/>
          <w:divBdr>
            <w:top w:val="none" w:sz="0" w:space="0" w:color="auto"/>
            <w:left w:val="none" w:sz="0" w:space="0" w:color="auto"/>
            <w:bottom w:val="none" w:sz="0" w:space="0" w:color="auto"/>
            <w:right w:val="none" w:sz="0" w:space="0" w:color="auto"/>
          </w:divBdr>
          <w:divsChild>
            <w:div w:id="1095631295">
              <w:marLeft w:val="0"/>
              <w:marRight w:val="0"/>
              <w:marTop w:val="0"/>
              <w:marBottom w:val="0"/>
              <w:divBdr>
                <w:top w:val="none" w:sz="0" w:space="0" w:color="auto"/>
                <w:left w:val="none" w:sz="0" w:space="0" w:color="auto"/>
                <w:bottom w:val="none" w:sz="0" w:space="0" w:color="auto"/>
                <w:right w:val="none" w:sz="0" w:space="0" w:color="auto"/>
              </w:divBdr>
            </w:div>
          </w:divsChild>
        </w:div>
        <w:div w:id="1997760163">
          <w:marLeft w:val="0"/>
          <w:marRight w:val="0"/>
          <w:marTop w:val="0"/>
          <w:marBottom w:val="0"/>
          <w:divBdr>
            <w:top w:val="none" w:sz="0" w:space="0" w:color="auto"/>
            <w:left w:val="none" w:sz="0" w:space="0" w:color="auto"/>
            <w:bottom w:val="none" w:sz="0" w:space="0" w:color="auto"/>
            <w:right w:val="none" w:sz="0" w:space="0" w:color="auto"/>
          </w:divBdr>
          <w:divsChild>
            <w:div w:id="440302794">
              <w:marLeft w:val="0"/>
              <w:marRight w:val="0"/>
              <w:marTop w:val="0"/>
              <w:marBottom w:val="0"/>
              <w:divBdr>
                <w:top w:val="none" w:sz="0" w:space="0" w:color="auto"/>
                <w:left w:val="none" w:sz="0" w:space="0" w:color="auto"/>
                <w:bottom w:val="none" w:sz="0" w:space="0" w:color="auto"/>
                <w:right w:val="none" w:sz="0" w:space="0" w:color="auto"/>
              </w:divBdr>
            </w:div>
          </w:divsChild>
        </w:div>
        <w:div w:id="1595742410">
          <w:marLeft w:val="0"/>
          <w:marRight w:val="0"/>
          <w:marTop w:val="0"/>
          <w:marBottom w:val="0"/>
          <w:divBdr>
            <w:top w:val="none" w:sz="0" w:space="0" w:color="auto"/>
            <w:left w:val="none" w:sz="0" w:space="0" w:color="auto"/>
            <w:bottom w:val="none" w:sz="0" w:space="0" w:color="auto"/>
            <w:right w:val="none" w:sz="0" w:space="0" w:color="auto"/>
          </w:divBdr>
          <w:divsChild>
            <w:div w:id="69311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289291">
      <w:bodyDiv w:val="1"/>
      <w:marLeft w:val="0"/>
      <w:marRight w:val="0"/>
      <w:marTop w:val="0"/>
      <w:marBottom w:val="0"/>
      <w:divBdr>
        <w:top w:val="none" w:sz="0" w:space="0" w:color="auto"/>
        <w:left w:val="none" w:sz="0" w:space="0" w:color="auto"/>
        <w:bottom w:val="none" w:sz="0" w:space="0" w:color="auto"/>
        <w:right w:val="none" w:sz="0" w:space="0" w:color="auto"/>
      </w:divBdr>
    </w:div>
    <w:div w:id="780799582">
      <w:bodyDiv w:val="1"/>
      <w:marLeft w:val="0"/>
      <w:marRight w:val="0"/>
      <w:marTop w:val="0"/>
      <w:marBottom w:val="0"/>
      <w:divBdr>
        <w:top w:val="none" w:sz="0" w:space="0" w:color="auto"/>
        <w:left w:val="none" w:sz="0" w:space="0" w:color="auto"/>
        <w:bottom w:val="none" w:sz="0" w:space="0" w:color="auto"/>
        <w:right w:val="none" w:sz="0" w:space="0" w:color="auto"/>
      </w:divBdr>
    </w:div>
    <w:div w:id="1161774806">
      <w:bodyDiv w:val="1"/>
      <w:marLeft w:val="0"/>
      <w:marRight w:val="0"/>
      <w:marTop w:val="0"/>
      <w:marBottom w:val="0"/>
      <w:divBdr>
        <w:top w:val="none" w:sz="0" w:space="0" w:color="auto"/>
        <w:left w:val="none" w:sz="0" w:space="0" w:color="auto"/>
        <w:bottom w:val="none" w:sz="0" w:space="0" w:color="auto"/>
        <w:right w:val="none" w:sz="0" w:space="0" w:color="auto"/>
      </w:divBdr>
    </w:div>
    <w:div w:id="1320960553">
      <w:bodyDiv w:val="1"/>
      <w:marLeft w:val="0"/>
      <w:marRight w:val="0"/>
      <w:marTop w:val="0"/>
      <w:marBottom w:val="0"/>
      <w:divBdr>
        <w:top w:val="none" w:sz="0" w:space="0" w:color="auto"/>
        <w:left w:val="none" w:sz="0" w:space="0" w:color="auto"/>
        <w:bottom w:val="none" w:sz="0" w:space="0" w:color="auto"/>
        <w:right w:val="none" w:sz="0" w:space="0" w:color="auto"/>
      </w:divBdr>
      <w:divsChild>
        <w:div w:id="119541048">
          <w:marLeft w:val="0"/>
          <w:marRight w:val="0"/>
          <w:marTop w:val="0"/>
          <w:marBottom w:val="0"/>
          <w:divBdr>
            <w:top w:val="none" w:sz="0" w:space="0" w:color="auto"/>
            <w:left w:val="none" w:sz="0" w:space="0" w:color="auto"/>
            <w:bottom w:val="none" w:sz="0" w:space="0" w:color="auto"/>
            <w:right w:val="none" w:sz="0" w:space="0" w:color="auto"/>
          </w:divBdr>
        </w:div>
        <w:div w:id="43214418">
          <w:marLeft w:val="0"/>
          <w:marRight w:val="0"/>
          <w:marTop w:val="0"/>
          <w:marBottom w:val="0"/>
          <w:divBdr>
            <w:top w:val="none" w:sz="0" w:space="0" w:color="auto"/>
            <w:left w:val="none" w:sz="0" w:space="0" w:color="auto"/>
            <w:bottom w:val="none" w:sz="0" w:space="0" w:color="auto"/>
            <w:right w:val="none" w:sz="0" w:space="0" w:color="auto"/>
          </w:divBdr>
          <w:divsChild>
            <w:div w:id="685644358">
              <w:marLeft w:val="0"/>
              <w:marRight w:val="0"/>
              <w:marTop w:val="0"/>
              <w:marBottom w:val="0"/>
              <w:divBdr>
                <w:top w:val="none" w:sz="0" w:space="0" w:color="auto"/>
                <w:left w:val="none" w:sz="0" w:space="0" w:color="auto"/>
                <w:bottom w:val="none" w:sz="0" w:space="0" w:color="auto"/>
                <w:right w:val="none" w:sz="0" w:space="0" w:color="auto"/>
              </w:divBdr>
            </w:div>
          </w:divsChild>
        </w:div>
        <w:div w:id="1899898171">
          <w:marLeft w:val="0"/>
          <w:marRight w:val="0"/>
          <w:marTop w:val="0"/>
          <w:marBottom w:val="0"/>
          <w:divBdr>
            <w:top w:val="none" w:sz="0" w:space="0" w:color="auto"/>
            <w:left w:val="none" w:sz="0" w:space="0" w:color="auto"/>
            <w:bottom w:val="none" w:sz="0" w:space="0" w:color="auto"/>
            <w:right w:val="none" w:sz="0" w:space="0" w:color="auto"/>
          </w:divBdr>
        </w:div>
        <w:div w:id="972170944">
          <w:marLeft w:val="0"/>
          <w:marRight w:val="0"/>
          <w:marTop w:val="0"/>
          <w:marBottom w:val="0"/>
          <w:divBdr>
            <w:top w:val="none" w:sz="0" w:space="0" w:color="auto"/>
            <w:left w:val="none" w:sz="0" w:space="0" w:color="auto"/>
            <w:bottom w:val="none" w:sz="0" w:space="0" w:color="auto"/>
            <w:right w:val="none" w:sz="0" w:space="0" w:color="auto"/>
          </w:divBdr>
          <w:divsChild>
            <w:div w:id="1334911664">
              <w:marLeft w:val="0"/>
              <w:marRight w:val="0"/>
              <w:marTop w:val="0"/>
              <w:marBottom w:val="0"/>
              <w:divBdr>
                <w:top w:val="none" w:sz="0" w:space="0" w:color="auto"/>
                <w:left w:val="none" w:sz="0" w:space="0" w:color="auto"/>
                <w:bottom w:val="none" w:sz="0" w:space="0" w:color="auto"/>
                <w:right w:val="none" w:sz="0" w:space="0" w:color="auto"/>
              </w:divBdr>
            </w:div>
          </w:divsChild>
        </w:div>
        <w:div w:id="517038630">
          <w:marLeft w:val="0"/>
          <w:marRight w:val="0"/>
          <w:marTop w:val="0"/>
          <w:marBottom w:val="0"/>
          <w:divBdr>
            <w:top w:val="none" w:sz="0" w:space="0" w:color="auto"/>
            <w:left w:val="none" w:sz="0" w:space="0" w:color="auto"/>
            <w:bottom w:val="none" w:sz="0" w:space="0" w:color="auto"/>
            <w:right w:val="none" w:sz="0" w:space="0" w:color="auto"/>
          </w:divBdr>
        </w:div>
        <w:div w:id="1287733174">
          <w:marLeft w:val="0"/>
          <w:marRight w:val="0"/>
          <w:marTop w:val="0"/>
          <w:marBottom w:val="0"/>
          <w:divBdr>
            <w:top w:val="none" w:sz="0" w:space="0" w:color="auto"/>
            <w:left w:val="none" w:sz="0" w:space="0" w:color="auto"/>
            <w:bottom w:val="none" w:sz="0" w:space="0" w:color="auto"/>
            <w:right w:val="none" w:sz="0" w:space="0" w:color="auto"/>
          </w:divBdr>
          <w:divsChild>
            <w:div w:id="1856266966">
              <w:marLeft w:val="0"/>
              <w:marRight w:val="0"/>
              <w:marTop w:val="0"/>
              <w:marBottom w:val="0"/>
              <w:divBdr>
                <w:top w:val="none" w:sz="0" w:space="0" w:color="auto"/>
                <w:left w:val="none" w:sz="0" w:space="0" w:color="auto"/>
                <w:bottom w:val="none" w:sz="0" w:space="0" w:color="auto"/>
                <w:right w:val="none" w:sz="0" w:space="0" w:color="auto"/>
              </w:divBdr>
            </w:div>
          </w:divsChild>
        </w:div>
        <w:div w:id="1439444882">
          <w:marLeft w:val="0"/>
          <w:marRight w:val="0"/>
          <w:marTop w:val="0"/>
          <w:marBottom w:val="0"/>
          <w:divBdr>
            <w:top w:val="none" w:sz="0" w:space="0" w:color="auto"/>
            <w:left w:val="none" w:sz="0" w:space="0" w:color="auto"/>
            <w:bottom w:val="none" w:sz="0" w:space="0" w:color="auto"/>
            <w:right w:val="none" w:sz="0" w:space="0" w:color="auto"/>
          </w:divBdr>
        </w:div>
        <w:div w:id="1617565756">
          <w:marLeft w:val="0"/>
          <w:marRight w:val="0"/>
          <w:marTop w:val="0"/>
          <w:marBottom w:val="0"/>
          <w:divBdr>
            <w:top w:val="none" w:sz="0" w:space="0" w:color="auto"/>
            <w:left w:val="none" w:sz="0" w:space="0" w:color="auto"/>
            <w:bottom w:val="none" w:sz="0" w:space="0" w:color="auto"/>
            <w:right w:val="none" w:sz="0" w:space="0" w:color="auto"/>
          </w:divBdr>
          <w:divsChild>
            <w:div w:id="2042050179">
              <w:marLeft w:val="0"/>
              <w:marRight w:val="0"/>
              <w:marTop w:val="0"/>
              <w:marBottom w:val="0"/>
              <w:divBdr>
                <w:top w:val="none" w:sz="0" w:space="0" w:color="auto"/>
                <w:left w:val="none" w:sz="0" w:space="0" w:color="auto"/>
                <w:bottom w:val="none" w:sz="0" w:space="0" w:color="auto"/>
                <w:right w:val="none" w:sz="0" w:space="0" w:color="auto"/>
              </w:divBdr>
            </w:div>
          </w:divsChild>
        </w:div>
        <w:div w:id="842816844">
          <w:marLeft w:val="0"/>
          <w:marRight w:val="0"/>
          <w:marTop w:val="0"/>
          <w:marBottom w:val="0"/>
          <w:divBdr>
            <w:top w:val="none" w:sz="0" w:space="0" w:color="auto"/>
            <w:left w:val="none" w:sz="0" w:space="0" w:color="auto"/>
            <w:bottom w:val="none" w:sz="0" w:space="0" w:color="auto"/>
            <w:right w:val="none" w:sz="0" w:space="0" w:color="auto"/>
          </w:divBdr>
        </w:div>
        <w:div w:id="922297446">
          <w:marLeft w:val="0"/>
          <w:marRight w:val="0"/>
          <w:marTop w:val="0"/>
          <w:marBottom w:val="0"/>
          <w:divBdr>
            <w:top w:val="none" w:sz="0" w:space="0" w:color="auto"/>
            <w:left w:val="none" w:sz="0" w:space="0" w:color="auto"/>
            <w:bottom w:val="none" w:sz="0" w:space="0" w:color="auto"/>
            <w:right w:val="none" w:sz="0" w:space="0" w:color="auto"/>
          </w:divBdr>
          <w:divsChild>
            <w:div w:id="1233202220">
              <w:marLeft w:val="0"/>
              <w:marRight w:val="0"/>
              <w:marTop w:val="0"/>
              <w:marBottom w:val="0"/>
              <w:divBdr>
                <w:top w:val="none" w:sz="0" w:space="0" w:color="auto"/>
                <w:left w:val="none" w:sz="0" w:space="0" w:color="auto"/>
                <w:bottom w:val="none" w:sz="0" w:space="0" w:color="auto"/>
                <w:right w:val="none" w:sz="0" w:space="0" w:color="auto"/>
              </w:divBdr>
            </w:div>
          </w:divsChild>
        </w:div>
        <w:div w:id="1809398236">
          <w:marLeft w:val="0"/>
          <w:marRight w:val="0"/>
          <w:marTop w:val="0"/>
          <w:marBottom w:val="0"/>
          <w:divBdr>
            <w:top w:val="none" w:sz="0" w:space="0" w:color="auto"/>
            <w:left w:val="none" w:sz="0" w:space="0" w:color="auto"/>
            <w:bottom w:val="none" w:sz="0" w:space="0" w:color="auto"/>
            <w:right w:val="none" w:sz="0" w:space="0" w:color="auto"/>
          </w:divBdr>
        </w:div>
        <w:div w:id="166020285">
          <w:marLeft w:val="0"/>
          <w:marRight w:val="0"/>
          <w:marTop w:val="0"/>
          <w:marBottom w:val="0"/>
          <w:divBdr>
            <w:top w:val="none" w:sz="0" w:space="0" w:color="auto"/>
            <w:left w:val="none" w:sz="0" w:space="0" w:color="auto"/>
            <w:bottom w:val="none" w:sz="0" w:space="0" w:color="auto"/>
            <w:right w:val="none" w:sz="0" w:space="0" w:color="auto"/>
          </w:divBdr>
          <w:divsChild>
            <w:div w:id="1453816958">
              <w:marLeft w:val="0"/>
              <w:marRight w:val="0"/>
              <w:marTop w:val="0"/>
              <w:marBottom w:val="0"/>
              <w:divBdr>
                <w:top w:val="none" w:sz="0" w:space="0" w:color="auto"/>
                <w:left w:val="none" w:sz="0" w:space="0" w:color="auto"/>
                <w:bottom w:val="none" w:sz="0" w:space="0" w:color="auto"/>
                <w:right w:val="none" w:sz="0" w:space="0" w:color="auto"/>
              </w:divBdr>
            </w:div>
          </w:divsChild>
        </w:div>
        <w:div w:id="284577558">
          <w:marLeft w:val="0"/>
          <w:marRight w:val="0"/>
          <w:marTop w:val="0"/>
          <w:marBottom w:val="0"/>
          <w:divBdr>
            <w:top w:val="none" w:sz="0" w:space="0" w:color="auto"/>
            <w:left w:val="none" w:sz="0" w:space="0" w:color="auto"/>
            <w:bottom w:val="none" w:sz="0" w:space="0" w:color="auto"/>
            <w:right w:val="none" w:sz="0" w:space="0" w:color="auto"/>
          </w:divBdr>
        </w:div>
        <w:div w:id="1072892956">
          <w:marLeft w:val="0"/>
          <w:marRight w:val="0"/>
          <w:marTop w:val="0"/>
          <w:marBottom w:val="0"/>
          <w:divBdr>
            <w:top w:val="none" w:sz="0" w:space="0" w:color="auto"/>
            <w:left w:val="none" w:sz="0" w:space="0" w:color="auto"/>
            <w:bottom w:val="none" w:sz="0" w:space="0" w:color="auto"/>
            <w:right w:val="none" w:sz="0" w:space="0" w:color="auto"/>
          </w:divBdr>
          <w:divsChild>
            <w:div w:id="601497517">
              <w:marLeft w:val="0"/>
              <w:marRight w:val="0"/>
              <w:marTop w:val="0"/>
              <w:marBottom w:val="0"/>
              <w:divBdr>
                <w:top w:val="none" w:sz="0" w:space="0" w:color="auto"/>
                <w:left w:val="none" w:sz="0" w:space="0" w:color="auto"/>
                <w:bottom w:val="none" w:sz="0" w:space="0" w:color="auto"/>
                <w:right w:val="none" w:sz="0" w:space="0" w:color="auto"/>
              </w:divBdr>
            </w:div>
          </w:divsChild>
        </w:div>
        <w:div w:id="268775384">
          <w:marLeft w:val="0"/>
          <w:marRight w:val="0"/>
          <w:marTop w:val="0"/>
          <w:marBottom w:val="0"/>
          <w:divBdr>
            <w:top w:val="none" w:sz="0" w:space="0" w:color="auto"/>
            <w:left w:val="none" w:sz="0" w:space="0" w:color="auto"/>
            <w:bottom w:val="none" w:sz="0" w:space="0" w:color="auto"/>
            <w:right w:val="none" w:sz="0" w:space="0" w:color="auto"/>
          </w:divBdr>
        </w:div>
        <w:div w:id="2064214816">
          <w:marLeft w:val="0"/>
          <w:marRight w:val="0"/>
          <w:marTop w:val="0"/>
          <w:marBottom w:val="0"/>
          <w:divBdr>
            <w:top w:val="none" w:sz="0" w:space="0" w:color="auto"/>
            <w:left w:val="none" w:sz="0" w:space="0" w:color="auto"/>
            <w:bottom w:val="none" w:sz="0" w:space="0" w:color="auto"/>
            <w:right w:val="none" w:sz="0" w:space="0" w:color="auto"/>
          </w:divBdr>
          <w:divsChild>
            <w:div w:id="212306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239405">
      <w:bodyDiv w:val="1"/>
      <w:marLeft w:val="0"/>
      <w:marRight w:val="0"/>
      <w:marTop w:val="0"/>
      <w:marBottom w:val="0"/>
      <w:divBdr>
        <w:top w:val="none" w:sz="0" w:space="0" w:color="auto"/>
        <w:left w:val="none" w:sz="0" w:space="0" w:color="auto"/>
        <w:bottom w:val="none" w:sz="0" w:space="0" w:color="auto"/>
        <w:right w:val="none" w:sz="0" w:space="0" w:color="auto"/>
      </w:divBdr>
      <w:divsChild>
        <w:div w:id="1070814762">
          <w:marLeft w:val="0"/>
          <w:marRight w:val="0"/>
          <w:marTop w:val="0"/>
          <w:marBottom w:val="0"/>
          <w:divBdr>
            <w:top w:val="none" w:sz="0" w:space="0" w:color="auto"/>
            <w:left w:val="none" w:sz="0" w:space="0" w:color="auto"/>
            <w:bottom w:val="single" w:sz="6" w:space="0" w:color="4F9CF4"/>
            <w:right w:val="none" w:sz="0" w:space="0" w:color="auto"/>
          </w:divBdr>
        </w:div>
        <w:div w:id="463812264">
          <w:marLeft w:val="0"/>
          <w:marRight w:val="0"/>
          <w:marTop w:val="0"/>
          <w:marBottom w:val="0"/>
          <w:divBdr>
            <w:top w:val="none" w:sz="0" w:space="0" w:color="auto"/>
            <w:left w:val="none" w:sz="0" w:space="0" w:color="auto"/>
            <w:bottom w:val="single" w:sz="6" w:space="0" w:color="4F9CF4"/>
            <w:right w:val="none" w:sz="0" w:space="0" w:color="auto"/>
          </w:divBdr>
        </w:div>
        <w:div w:id="1732386544">
          <w:marLeft w:val="0"/>
          <w:marRight w:val="0"/>
          <w:marTop w:val="0"/>
          <w:marBottom w:val="0"/>
          <w:divBdr>
            <w:top w:val="none" w:sz="0" w:space="0" w:color="auto"/>
            <w:left w:val="none" w:sz="0" w:space="0" w:color="auto"/>
            <w:bottom w:val="single" w:sz="6" w:space="0" w:color="4F9CF4"/>
            <w:right w:val="none" w:sz="0" w:space="0" w:color="auto"/>
          </w:divBdr>
        </w:div>
        <w:div w:id="1668287811">
          <w:marLeft w:val="0"/>
          <w:marRight w:val="0"/>
          <w:marTop w:val="0"/>
          <w:marBottom w:val="0"/>
          <w:divBdr>
            <w:top w:val="none" w:sz="0" w:space="0" w:color="auto"/>
            <w:left w:val="none" w:sz="0" w:space="0" w:color="auto"/>
            <w:bottom w:val="single" w:sz="6" w:space="0" w:color="4F9CF4"/>
            <w:right w:val="none" w:sz="0" w:space="0" w:color="auto"/>
          </w:divBdr>
        </w:div>
      </w:divsChild>
    </w:div>
    <w:div w:id="1716154988">
      <w:bodyDiv w:val="1"/>
      <w:marLeft w:val="0"/>
      <w:marRight w:val="0"/>
      <w:marTop w:val="0"/>
      <w:marBottom w:val="0"/>
      <w:divBdr>
        <w:top w:val="none" w:sz="0" w:space="0" w:color="auto"/>
        <w:left w:val="none" w:sz="0" w:space="0" w:color="auto"/>
        <w:bottom w:val="none" w:sz="0" w:space="0" w:color="auto"/>
        <w:right w:val="none" w:sz="0" w:space="0" w:color="auto"/>
      </w:divBdr>
      <w:divsChild>
        <w:div w:id="1857039502">
          <w:marLeft w:val="0"/>
          <w:marRight w:val="0"/>
          <w:marTop w:val="0"/>
          <w:marBottom w:val="0"/>
          <w:divBdr>
            <w:top w:val="none" w:sz="0" w:space="0" w:color="auto"/>
            <w:left w:val="none" w:sz="0" w:space="0" w:color="auto"/>
            <w:bottom w:val="none" w:sz="0" w:space="0" w:color="auto"/>
            <w:right w:val="none" w:sz="0" w:space="0" w:color="auto"/>
          </w:divBdr>
        </w:div>
      </w:divsChild>
    </w:div>
    <w:div w:id="1979646413">
      <w:bodyDiv w:val="1"/>
      <w:marLeft w:val="0"/>
      <w:marRight w:val="0"/>
      <w:marTop w:val="0"/>
      <w:marBottom w:val="0"/>
      <w:divBdr>
        <w:top w:val="none" w:sz="0" w:space="0" w:color="auto"/>
        <w:left w:val="none" w:sz="0" w:space="0" w:color="auto"/>
        <w:bottom w:val="none" w:sz="0" w:space="0" w:color="auto"/>
        <w:right w:val="none" w:sz="0" w:space="0" w:color="auto"/>
      </w:divBdr>
    </w:div>
    <w:div w:id="2002196650">
      <w:bodyDiv w:val="1"/>
      <w:marLeft w:val="0"/>
      <w:marRight w:val="0"/>
      <w:marTop w:val="0"/>
      <w:marBottom w:val="0"/>
      <w:divBdr>
        <w:top w:val="none" w:sz="0" w:space="0" w:color="auto"/>
        <w:left w:val="none" w:sz="0" w:space="0" w:color="auto"/>
        <w:bottom w:val="none" w:sz="0" w:space="0" w:color="auto"/>
        <w:right w:val="none" w:sz="0" w:space="0" w:color="auto"/>
      </w:divBdr>
      <w:divsChild>
        <w:div w:id="21155197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nna\Desktop\NotuBiz%20jolijn%20werk\Sjabloon%20Transcriptie%20Algeme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256E5859F3241949B87AB149FAAFDF3"/>
        <w:category>
          <w:name w:val="Algemeen"/>
          <w:gallery w:val="placeholder"/>
        </w:category>
        <w:types>
          <w:type w:val="bbPlcHdr"/>
        </w:types>
        <w:behaviors>
          <w:behavior w:val="content"/>
        </w:behaviors>
        <w:guid w:val="{1F1F21A1-25A8-4521-80D4-E6241BDB4D0D}"/>
      </w:docPartPr>
      <w:docPartBody>
        <w:p w:rsidR="00430A3E" w:rsidRDefault="005067B2">
          <w:pPr>
            <w:pStyle w:val="6256E5859F3241949B87AB149FAAFDF3"/>
          </w:pPr>
          <w:r w:rsidRPr="008F4DCC">
            <w:rPr>
              <w:rStyle w:val="Tekstvantijdelijkeaanduiding"/>
            </w:rPr>
            <w:t>Klik hier als u een datum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7B2"/>
    <w:rsid w:val="00430A3E"/>
    <w:rsid w:val="005067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rPr>
  </w:style>
  <w:style w:type="paragraph" w:customStyle="1" w:styleId="69EE77D382A744CAA66DB272B1CE3434">
    <w:name w:val="69EE77D382A744CAA66DB272B1CE3434"/>
  </w:style>
  <w:style w:type="paragraph" w:customStyle="1" w:styleId="6256E5859F3241949B87AB149FAAFDF3">
    <w:name w:val="6256E5859F3241949B87AB149FAAFDF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rPr>
  </w:style>
  <w:style w:type="paragraph" w:customStyle="1" w:styleId="69EE77D382A744CAA66DB272B1CE3434">
    <w:name w:val="69EE77D382A744CAA66DB272B1CE3434"/>
  </w:style>
  <w:style w:type="paragraph" w:customStyle="1" w:styleId="6256E5859F3241949B87AB149FAAFDF3">
    <w:name w:val="6256E5859F3241949B87AB149FAAFD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E4318-BE62-4DE1-8278-A07AAA34A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Sjabloon Transcriptie Algemeen.dotx</Template>
  <TotalTime>1</TotalTime>
  <Pages>11</Pages>
  <Words>6117</Words>
  <Characters>33645</Characters>
  <Application>Microsoft Office Word</Application>
  <DocSecurity>4</DocSecurity>
  <Lines>280</Lines>
  <Paragraphs>79</Paragraphs>
  <ScaleCrop>false</ScaleCrop>
  <HeadingPairs>
    <vt:vector size="2" baseType="variant">
      <vt:variant>
        <vt:lpstr>Titel</vt:lpstr>
      </vt:variant>
      <vt:variant>
        <vt:i4>1</vt:i4>
      </vt:variant>
    </vt:vector>
  </HeadingPairs>
  <TitlesOfParts>
    <vt:vector size="1" baseType="lpstr">
      <vt:lpstr/>
    </vt:vector>
  </TitlesOfParts>
  <Company>Gemeente Weesp</Company>
  <LinksUpToDate>false</LinksUpToDate>
  <CharactersWithSpaces>39683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Donna de Waard</dc:creator>
  <cp:lastModifiedBy>Meulendijks, Elke</cp:lastModifiedBy>
  <cp:revision>2</cp:revision>
  <dcterms:created xsi:type="dcterms:W3CDTF">2019-11-19T10:03:00Z</dcterms:created>
  <dcterms:modified xsi:type="dcterms:W3CDTF">2019-11-19T10:03:00Z</dcterms:modified>
</cp:coreProperties>
</file>