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DAB" w:rsidRDefault="00031DAB" w:rsidP="00115BAD">
      <w:bookmarkStart w:id="0" w:name="Text1"/>
      <w:bookmarkStart w:id="1" w:name="_GoBack"/>
      <w:bookmarkEnd w:id="1"/>
    </w:p>
    <w:p w:rsidR="00497004" w:rsidRDefault="00497004" w:rsidP="00115BAD">
      <w:pPr>
        <w:rPr>
          <w:rFonts w:ascii="Times New Roman" w:hAnsi="Times New Roman"/>
          <w:sz w:val="20"/>
          <w:szCs w:val="20"/>
          <w:lang w:eastAsia="nl-NL"/>
        </w:rPr>
      </w:pPr>
    </w:p>
    <w:tbl>
      <w:tblPr>
        <w:tblStyle w:val="Tabelraster"/>
        <w:tblW w:w="928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73"/>
        <w:gridCol w:w="1559"/>
        <w:gridCol w:w="1454"/>
      </w:tblGrid>
      <w:tr w:rsidR="00497004" w:rsidRPr="00B8143B" w:rsidTr="004B3C75">
        <w:tc>
          <w:tcPr>
            <w:tcW w:w="6273" w:type="dxa"/>
          </w:tcPr>
          <w:p w:rsidR="00497004" w:rsidRPr="009B1CCC" w:rsidRDefault="00497004" w:rsidP="004B3C75">
            <w:pPr>
              <w:rPr>
                <w:rFonts w:ascii="Lucida Sans" w:hAnsi="Lucida Sans" w:cs="Arial"/>
                <w:sz w:val="12"/>
                <w:szCs w:val="12"/>
              </w:rPr>
            </w:pPr>
            <w:r w:rsidRPr="009B1CCC">
              <w:rPr>
                <w:rFonts w:ascii="Lucida Sans" w:hAnsi="Lucida Sans"/>
                <w:sz w:val="12"/>
                <w:szCs w:val="12"/>
              </w:rPr>
              <w:t>Postbus 589 – 2220 AN Katwijk</w:t>
            </w:r>
          </w:p>
        </w:tc>
        <w:tc>
          <w:tcPr>
            <w:tcW w:w="3013" w:type="dxa"/>
            <w:gridSpan w:val="2"/>
          </w:tcPr>
          <w:p w:rsidR="00497004" w:rsidRPr="009236A5" w:rsidRDefault="00497004" w:rsidP="004B3C75">
            <w:pPr>
              <w:rPr>
                <w:rFonts w:ascii="Lucida Sans" w:hAnsi="Lucida Sans" w:cs="Arial"/>
                <w:b/>
                <w:sz w:val="14"/>
                <w:szCs w:val="14"/>
              </w:rPr>
            </w:pPr>
          </w:p>
        </w:tc>
      </w:tr>
      <w:tr w:rsidR="00497004" w:rsidRPr="00B8143B" w:rsidTr="004B3C75">
        <w:tc>
          <w:tcPr>
            <w:tcW w:w="6273" w:type="dxa"/>
          </w:tcPr>
          <w:p w:rsidR="00497004" w:rsidRPr="009C6BF8" w:rsidRDefault="00497004" w:rsidP="004B3C75">
            <w:pPr>
              <w:rPr>
                <w:sz w:val="16"/>
                <w:szCs w:val="16"/>
              </w:rPr>
            </w:pPr>
            <w:r w:rsidRPr="009C6BF8">
              <w:rPr>
                <w:sz w:val="16"/>
                <w:szCs w:val="16"/>
              </w:rPr>
              <w:fldChar w:fldCharType="begin" w:fldLock="1"/>
            </w:r>
            <w:r w:rsidRPr="009C6BF8">
              <w:rPr>
                <w:sz w:val="16"/>
                <w:szCs w:val="16"/>
              </w:rPr>
              <w:instrText xml:space="preserve"> mitVV VV2B486DB09ACD9F43846306CD5E44D7CC \* MERGEFORMAT </w:instrText>
            </w:r>
            <w:r w:rsidRPr="009C6BF8">
              <w:rPr>
                <w:sz w:val="16"/>
                <w:szCs w:val="16"/>
              </w:rPr>
              <w:fldChar w:fldCharType="end"/>
            </w:r>
          </w:p>
        </w:tc>
        <w:tc>
          <w:tcPr>
            <w:tcW w:w="3013" w:type="dxa"/>
            <w:gridSpan w:val="2"/>
          </w:tcPr>
          <w:p w:rsidR="00497004" w:rsidRPr="009236A5" w:rsidRDefault="00497004" w:rsidP="004B3C75">
            <w:pPr>
              <w:rPr>
                <w:rFonts w:ascii="Lucida Sans" w:hAnsi="Lucida Sans" w:cs="Arial"/>
                <w:b/>
                <w:sz w:val="14"/>
                <w:szCs w:val="14"/>
              </w:rPr>
            </w:pPr>
            <w:r w:rsidRPr="009236A5">
              <w:rPr>
                <w:rFonts w:ascii="Lucida Sans" w:hAnsi="Lucida Sans" w:cs="Arial"/>
                <w:b/>
                <w:sz w:val="14"/>
                <w:szCs w:val="14"/>
              </w:rPr>
              <w:t>Contactpersoon:</w:t>
            </w:r>
          </w:p>
        </w:tc>
      </w:tr>
      <w:tr w:rsidR="00497004" w:rsidRPr="00B8143B" w:rsidTr="004B3C75">
        <w:trPr>
          <w:trHeight w:val="255"/>
        </w:trPr>
        <w:tc>
          <w:tcPr>
            <w:tcW w:w="6273" w:type="dxa"/>
            <w:vMerge w:val="restart"/>
          </w:tcPr>
          <w:p w:rsidR="00CC4496" w:rsidRDefault="00CC4496" w:rsidP="004B3C75">
            <w:pPr>
              <w:rPr>
                <w:szCs w:val="19"/>
              </w:rPr>
            </w:pPr>
            <w:r>
              <w:rPr>
                <w:szCs w:val="19"/>
              </w:rPr>
              <w:t>Aan de gemeenteraad</w:t>
            </w:r>
          </w:p>
          <w:p w:rsidR="00497004" w:rsidRPr="009236A5" w:rsidRDefault="00497004" w:rsidP="004B3C75">
            <w:pPr>
              <w:rPr>
                <w:szCs w:val="19"/>
              </w:rPr>
            </w:pPr>
            <w:r w:rsidRPr="009236A5">
              <w:rPr>
                <w:szCs w:val="19"/>
              </w:rPr>
              <w:fldChar w:fldCharType="begin" w:fldLock="1"/>
            </w:r>
            <w:r w:rsidRPr="009236A5">
              <w:rPr>
                <w:szCs w:val="19"/>
              </w:rPr>
              <w:instrText xml:space="preserve"> mitVV VVC26F905D82AA90478267B046086CF088 \* MERGEFORMAT </w:instrText>
            </w:r>
            <w:r w:rsidRPr="009236A5">
              <w:rPr>
                <w:szCs w:val="19"/>
              </w:rPr>
              <w:fldChar w:fldCharType="end"/>
            </w:r>
            <w:r w:rsidRPr="009236A5">
              <w:rPr>
                <w:szCs w:val="19"/>
              </w:rPr>
              <w:t xml:space="preserve"> </w:t>
            </w:r>
            <w:r w:rsidRPr="009236A5">
              <w:rPr>
                <w:szCs w:val="19"/>
              </w:rPr>
              <w:fldChar w:fldCharType="begin" w:fldLock="1"/>
            </w:r>
            <w:r w:rsidRPr="009236A5">
              <w:rPr>
                <w:szCs w:val="19"/>
              </w:rPr>
              <w:instrText xml:space="preserve"> mitVV VVA7CB81CCC286414E876D2CEC5F311A26 \* MERGEFORMAT </w:instrText>
            </w:r>
            <w:r w:rsidRPr="009236A5">
              <w:rPr>
                <w:szCs w:val="19"/>
              </w:rPr>
              <w:fldChar w:fldCharType="end"/>
            </w:r>
          </w:p>
          <w:p w:rsidR="00497004" w:rsidRPr="009236A5" w:rsidRDefault="00497004" w:rsidP="004B3C75">
            <w:pPr>
              <w:tabs>
                <w:tab w:val="left" w:pos="2220"/>
              </w:tabs>
              <w:rPr>
                <w:szCs w:val="19"/>
              </w:rPr>
            </w:pPr>
            <w:r w:rsidRPr="009236A5">
              <w:rPr>
                <w:szCs w:val="19"/>
              </w:rPr>
              <w:t xml:space="preserve">  </w:t>
            </w:r>
            <w:r w:rsidRPr="009236A5">
              <w:rPr>
                <w:szCs w:val="19"/>
              </w:rPr>
              <w:fldChar w:fldCharType="begin" w:fldLock="1"/>
            </w:r>
            <w:r w:rsidRPr="009236A5">
              <w:rPr>
                <w:szCs w:val="19"/>
              </w:rPr>
              <w:instrText xml:space="preserve"> mitVV VVFFBE6084E8316E4188ECF284ABAA666F \* MERGEFORMAT </w:instrText>
            </w:r>
            <w:r w:rsidRPr="009236A5">
              <w:rPr>
                <w:szCs w:val="19"/>
              </w:rPr>
              <w:fldChar w:fldCharType="end"/>
            </w:r>
          </w:p>
          <w:p w:rsidR="00497004" w:rsidRPr="00FF1DF9" w:rsidRDefault="00497004" w:rsidP="004B3C75">
            <w:pPr>
              <w:rPr>
                <w:rFonts w:ascii="KIX Barcode" w:hAnsi="KIX Barcode" w:cs="Arial"/>
                <w:szCs w:val="20"/>
              </w:rPr>
            </w:pPr>
            <w:r w:rsidRPr="00FF1DF9">
              <w:rPr>
                <w:rFonts w:ascii="KIX Barcode" w:hAnsi="KIX Barcode"/>
                <w:szCs w:val="19"/>
              </w:rPr>
              <w:fldChar w:fldCharType="begin" w:fldLock="1"/>
            </w:r>
            <w:r w:rsidRPr="00FF1DF9">
              <w:rPr>
                <w:rFonts w:ascii="KIX Barcode" w:hAnsi="KIX Barcode"/>
                <w:szCs w:val="19"/>
              </w:rPr>
              <w:instrText xml:space="preserve"> mitVV VV0317C4E6FDFA6C49914B3AA3EB283B27 \sa \* MERGEFORMAT </w:instrText>
            </w:r>
            <w:r w:rsidRPr="00FF1DF9">
              <w:rPr>
                <w:rFonts w:ascii="KIX Barcode" w:hAnsi="KIX Barcode"/>
                <w:szCs w:val="19"/>
              </w:rPr>
              <w:fldChar w:fldCharType="separate"/>
            </w:r>
            <w:r>
              <w:rPr>
                <w:rFonts w:ascii="KIX Barcode" w:hAnsi="KIX Barcode"/>
                <w:bCs/>
                <w:szCs w:val="19"/>
              </w:rPr>
              <w:t xml:space="preserve">0000 XX </w:t>
            </w:r>
            <w:r w:rsidRPr="00FF1DF9">
              <w:rPr>
                <w:rFonts w:ascii="KIX Barcode" w:hAnsi="KIX Barcode"/>
                <w:szCs w:val="19"/>
              </w:rPr>
              <w:fldChar w:fldCharType="end"/>
            </w:r>
            <w:r w:rsidRPr="00FF1DF9">
              <w:rPr>
                <w:rFonts w:ascii="KIX Barcode" w:hAnsi="KIX Barcode"/>
                <w:szCs w:val="19"/>
              </w:rPr>
              <w:fldChar w:fldCharType="begin" w:fldLock="1"/>
            </w:r>
            <w:r w:rsidRPr="00FF1DF9">
              <w:rPr>
                <w:rFonts w:ascii="KIX Barcode" w:hAnsi="KIX Barcode"/>
                <w:szCs w:val="19"/>
              </w:rPr>
              <w:instrText xml:space="preserve"> mitVV VVA7CB81CCC286414E876D2CEC5F311A26 \* MERGEFORMAT </w:instrText>
            </w:r>
            <w:r w:rsidRPr="00FF1DF9">
              <w:rPr>
                <w:rFonts w:ascii="KIX Barcode" w:hAnsi="KIX Barcode"/>
                <w:szCs w:val="19"/>
              </w:rPr>
              <w:fldChar w:fldCharType="end"/>
            </w:r>
          </w:p>
        </w:tc>
        <w:tc>
          <w:tcPr>
            <w:tcW w:w="3013" w:type="dxa"/>
            <w:gridSpan w:val="2"/>
          </w:tcPr>
          <w:p w:rsidR="00497004" w:rsidRPr="009236A5" w:rsidRDefault="00497004" w:rsidP="001C487C">
            <w:pPr>
              <w:rPr>
                <w:rFonts w:cs="Arial"/>
                <w:szCs w:val="19"/>
              </w:rPr>
            </w:pPr>
            <w:r w:rsidRPr="009236A5">
              <w:rPr>
                <w:szCs w:val="19"/>
              </w:rPr>
              <w:fldChar w:fldCharType="begin"/>
            </w:r>
            <w:r w:rsidRPr="009236A5">
              <w:rPr>
                <w:szCs w:val="19"/>
              </w:rPr>
              <w:instrText xml:space="preserve"> IF </w:instrText>
            </w:r>
            <w:r w:rsidRPr="009236A5">
              <w:rPr>
                <w:szCs w:val="19"/>
              </w:rPr>
              <w:fldChar w:fldCharType="begin" w:fldLock="1"/>
            </w:r>
            <w:r w:rsidRPr="009236A5">
              <w:rPr>
                <w:szCs w:val="19"/>
              </w:rPr>
              <w:instrText xml:space="preserve"> mitSV AUTEUR GESLACHT \* MERGEFORMAT </w:instrText>
            </w:r>
            <w:r w:rsidRPr="009236A5">
              <w:rPr>
                <w:szCs w:val="19"/>
              </w:rPr>
              <w:fldChar w:fldCharType="separate"/>
            </w:r>
            <w:r>
              <w:rPr>
                <w:bCs/>
                <w:noProof/>
                <w:szCs w:val="19"/>
              </w:rPr>
              <w:instrText>M</w:instrText>
            </w:r>
            <w:r w:rsidRPr="009236A5">
              <w:rPr>
                <w:szCs w:val="19"/>
              </w:rPr>
              <w:fldChar w:fldCharType="end"/>
            </w:r>
            <w:r w:rsidRPr="009236A5">
              <w:rPr>
                <w:szCs w:val="19"/>
              </w:rPr>
              <w:instrText>="M" "De heer" "</w:instrText>
            </w:r>
            <w:r w:rsidRPr="009236A5">
              <w:rPr>
                <w:szCs w:val="19"/>
              </w:rPr>
              <w:fldChar w:fldCharType="begin"/>
            </w:r>
            <w:r w:rsidRPr="009236A5">
              <w:rPr>
                <w:szCs w:val="19"/>
              </w:rPr>
              <w:instrText xml:space="preserve"> IF </w:instrText>
            </w:r>
            <w:r w:rsidRPr="009236A5">
              <w:rPr>
                <w:szCs w:val="19"/>
              </w:rPr>
              <w:fldChar w:fldCharType="begin" w:fldLock="1"/>
            </w:r>
            <w:r w:rsidRPr="009236A5">
              <w:rPr>
                <w:szCs w:val="19"/>
              </w:rPr>
              <w:instrText xml:space="preserve"> mitSV AUTEUR GESLACHT \* MERGEFORMAT </w:instrText>
            </w:r>
            <w:r w:rsidRPr="009236A5">
              <w:rPr>
                <w:szCs w:val="19"/>
              </w:rPr>
              <w:fldChar w:fldCharType="separate"/>
            </w:r>
            <w:r>
              <w:rPr>
                <w:bCs/>
                <w:noProof/>
                <w:szCs w:val="19"/>
              </w:rPr>
              <w:instrText>M</w:instrText>
            </w:r>
            <w:r w:rsidRPr="009236A5">
              <w:rPr>
                <w:szCs w:val="19"/>
              </w:rPr>
              <w:fldChar w:fldCharType="end"/>
            </w:r>
            <w:r w:rsidRPr="009236A5">
              <w:rPr>
                <w:szCs w:val="19"/>
              </w:rPr>
              <w:instrText xml:space="preserve">="m" "De heer" "Mevrouw" \* MERGEFORMAT </w:instrText>
            </w:r>
            <w:r w:rsidRPr="009236A5">
              <w:rPr>
                <w:szCs w:val="19"/>
              </w:rPr>
              <w:fldChar w:fldCharType="separate"/>
            </w:r>
            <w:r w:rsidRPr="00497004">
              <w:rPr>
                <w:b/>
                <w:bCs/>
                <w:noProof/>
                <w:szCs w:val="19"/>
              </w:rPr>
              <w:instrText>Mevrouw</w:instrText>
            </w:r>
            <w:r w:rsidRPr="009236A5">
              <w:rPr>
                <w:szCs w:val="19"/>
              </w:rPr>
              <w:fldChar w:fldCharType="end"/>
            </w:r>
            <w:r w:rsidRPr="009236A5">
              <w:rPr>
                <w:szCs w:val="19"/>
              </w:rPr>
              <w:instrText xml:space="preserve">" \* MERGEFORMAT </w:instrText>
            </w:r>
            <w:r w:rsidRPr="009236A5">
              <w:rPr>
                <w:szCs w:val="19"/>
              </w:rPr>
              <w:fldChar w:fldCharType="separate"/>
            </w:r>
            <w:r w:rsidR="000255BB" w:rsidRPr="000255BB">
              <w:rPr>
                <w:bCs/>
                <w:noProof/>
                <w:szCs w:val="19"/>
              </w:rPr>
              <w:t>De</w:t>
            </w:r>
            <w:r w:rsidR="000255BB" w:rsidRPr="009236A5">
              <w:rPr>
                <w:noProof/>
                <w:szCs w:val="19"/>
              </w:rPr>
              <w:t xml:space="preserve"> heer</w:t>
            </w:r>
            <w:r w:rsidRPr="009236A5">
              <w:rPr>
                <w:szCs w:val="19"/>
              </w:rPr>
              <w:fldChar w:fldCharType="end"/>
            </w:r>
            <w:r w:rsidRPr="009236A5">
              <w:rPr>
                <w:szCs w:val="19"/>
              </w:rPr>
              <w:t xml:space="preserve"> </w:t>
            </w:r>
            <w:r>
              <w:rPr>
                <w:szCs w:val="19"/>
              </w:rPr>
              <w:fldChar w:fldCharType="begin" w:fldLock="1"/>
            </w:r>
            <w:r w:rsidRPr="00765012">
              <w:rPr>
                <w:szCs w:val="19"/>
              </w:rPr>
              <w:instrText xml:space="preserve"> mitSV AUTEUR NAAMFORMEEL \* MERGEFORMAT </w:instrText>
            </w:r>
            <w:r>
              <w:rPr>
                <w:szCs w:val="19"/>
              </w:rPr>
              <w:fldChar w:fldCharType="separate"/>
            </w:r>
            <w:r>
              <w:rPr>
                <w:bCs/>
                <w:noProof/>
                <w:szCs w:val="19"/>
              </w:rPr>
              <w:t>H. van de Weerdhof</w:t>
            </w:r>
            <w:r>
              <w:rPr>
                <w:szCs w:val="19"/>
              </w:rPr>
              <w:fldChar w:fldCharType="end"/>
            </w:r>
          </w:p>
        </w:tc>
      </w:tr>
      <w:tr w:rsidR="00497004" w:rsidRPr="000C560B" w:rsidTr="004B3C75">
        <w:trPr>
          <w:trHeight w:hRule="exact" w:val="170"/>
        </w:trPr>
        <w:tc>
          <w:tcPr>
            <w:tcW w:w="6273" w:type="dxa"/>
            <w:vMerge/>
          </w:tcPr>
          <w:p w:rsidR="00497004" w:rsidRPr="009236A5" w:rsidRDefault="00497004" w:rsidP="004B3C75">
            <w:pPr>
              <w:rPr>
                <w:szCs w:val="19"/>
              </w:rPr>
            </w:pPr>
          </w:p>
        </w:tc>
        <w:tc>
          <w:tcPr>
            <w:tcW w:w="3013" w:type="dxa"/>
            <w:gridSpan w:val="2"/>
          </w:tcPr>
          <w:p w:rsidR="00497004" w:rsidRPr="000C560B" w:rsidRDefault="00497004" w:rsidP="004B3C75">
            <w:pPr>
              <w:rPr>
                <w:sz w:val="14"/>
                <w:szCs w:val="14"/>
              </w:rPr>
            </w:pPr>
          </w:p>
        </w:tc>
      </w:tr>
      <w:tr w:rsidR="00497004" w:rsidRPr="00B8143B" w:rsidTr="004B3C75">
        <w:trPr>
          <w:trHeight w:val="255"/>
        </w:trPr>
        <w:tc>
          <w:tcPr>
            <w:tcW w:w="6273" w:type="dxa"/>
            <w:vMerge/>
          </w:tcPr>
          <w:p w:rsidR="00497004" w:rsidRPr="009236A5" w:rsidRDefault="00497004" w:rsidP="004B3C75">
            <w:pPr>
              <w:rPr>
                <w:szCs w:val="19"/>
              </w:rPr>
            </w:pPr>
          </w:p>
        </w:tc>
        <w:tc>
          <w:tcPr>
            <w:tcW w:w="3013" w:type="dxa"/>
            <w:gridSpan w:val="2"/>
          </w:tcPr>
          <w:p w:rsidR="00497004" w:rsidRPr="009236A5" w:rsidRDefault="00497004" w:rsidP="004B3C75">
            <w:pPr>
              <w:rPr>
                <w:szCs w:val="19"/>
              </w:rPr>
            </w:pPr>
            <w:r>
              <w:rPr>
                <w:rFonts w:ascii="Lucida Sans" w:hAnsi="Lucida Sans" w:cs="Arial"/>
                <w:b/>
                <w:sz w:val="14"/>
                <w:szCs w:val="14"/>
              </w:rPr>
              <w:t>Afdeling</w:t>
            </w:r>
            <w:r w:rsidRPr="009236A5">
              <w:rPr>
                <w:rFonts w:ascii="Lucida Sans" w:hAnsi="Lucida Sans" w:cs="Arial"/>
                <w:b/>
                <w:sz w:val="14"/>
                <w:szCs w:val="14"/>
              </w:rPr>
              <w:t>:</w:t>
            </w:r>
          </w:p>
        </w:tc>
      </w:tr>
      <w:tr w:rsidR="00497004" w:rsidRPr="00B8143B" w:rsidTr="004B3C75">
        <w:trPr>
          <w:trHeight w:val="255"/>
        </w:trPr>
        <w:tc>
          <w:tcPr>
            <w:tcW w:w="6273" w:type="dxa"/>
            <w:vMerge/>
          </w:tcPr>
          <w:p w:rsidR="00497004" w:rsidRPr="009236A5" w:rsidRDefault="00497004" w:rsidP="004B3C75">
            <w:pPr>
              <w:rPr>
                <w:szCs w:val="19"/>
              </w:rPr>
            </w:pPr>
          </w:p>
        </w:tc>
        <w:tc>
          <w:tcPr>
            <w:tcW w:w="3013" w:type="dxa"/>
            <w:gridSpan w:val="2"/>
          </w:tcPr>
          <w:p w:rsidR="00497004" w:rsidRPr="009236A5" w:rsidRDefault="00497004" w:rsidP="004B3C75">
            <w:pPr>
              <w:rPr>
                <w:szCs w:val="19"/>
              </w:rPr>
            </w:pPr>
            <w:r w:rsidRPr="009236A5">
              <w:rPr>
                <w:szCs w:val="19"/>
              </w:rPr>
              <w:fldChar w:fldCharType="begin" w:fldLock="1"/>
            </w:r>
            <w:r w:rsidRPr="009236A5">
              <w:rPr>
                <w:szCs w:val="19"/>
              </w:rPr>
              <w:instrText xml:space="preserve"> mitSV AFDELING Naam \* MERGEFORMAT </w:instrText>
            </w:r>
            <w:r w:rsidRPr="009236A5">
              <w:rPr>
                <w:szCs w:val="19"/>
              </w:rPr>
              <w:fldChar w:fldCharType="separate"/>
            </w:r>
            <w:r>
              <w:rPr>
                <w:bCs/>
                <w:noProof/>
                <w:szCs w:val="19"/>
              </w:rPr>
              <w:t>Ruimte en Veiligheid</w:t>
            </w:r>
            <w:r w:rsidRPr="009236A5">
              <w:rPr>
                <w:szCs w:val="19"/>
              </w:rPr>
              <w:fldChar w:fldCharType="end"/>
            </w:r>
          </w:p>
        </w:tc>
      </w:tr>
      <w:tr w:rsidR="00497004" w:rsidRPr="00B8143B" w:rsidTr="004B3C75">
        <w:trPr>
          <w:trHeight w:hRule="exact" w:val="170"/>
        </w:trPr>
        <w:tc>
          <w:tcPr>
            <w:tcW w:w="6273" w:type="dxa"/>
            <w:vMerge/>
          </w:tcPr>
          <w:p w:rsidR="00497004" w:rsidRPr="009236A5" w:rsidRDefault="00497004" w:rsidP="004B3C75">
            <w:pPr>
              <w:rPr>
                <w:szCs w:val="19"/>
              </w:rPr>
            </w:pPr>
          </w:p>
        </w:tc>
        <w:tc>
          <w:tcPr>
            <w:tcW w:w="3013" w:type="dxa"/>
            <w:gridSpan w:val="2"/>
          </w:tcPr>
          <w:p w:rsidR="00497004" w:rsidRPr="000C560B" w:rsidRDefault="00497004" w:rsidP="004B3C75">
            <w:pPr>
              <w:rPr>
                <w:sz w:val="14"/>
                <w:szCs w:val="14"/>
              </w:rPr>
            </w:pPr>
          </w:p>
        </w:tc>
      </w:tr>
      <w:tr w:rsidR="00497004" w:rsidRPr="00B8143B" w:rsidTr="004B3C75">
        <w:trPr>
          <w:trHeight w:val="255"/>
        </w:trPr>
        <w:tc>
          <w:tcPr>
            <w:tcW w:w="6273" w:type="dxa"/>
            <w:vMerge/>
          </w:tcPr>
          <w:p w:rsidR="00497004" w:rsidRPr="00B8143B" w:rsidRDefault="00497004" w:rsidP="004B3C75">
            <w:pPr>
              <w:rPr>
                <w:rFonts w:cs="Arial"/>
                <w:szCs w:val="20"/>
              </w:rPr>
            </w:pPr>
          </w:p>
        </w:tc>
        <w:tc>
          <w:tcPr>
            <w:tcW w:w="3013" w:type="dxa"/>
            <w:gridSpan w:val="2"/>
          </w:tcPr>
          <w:p w:rsidR="00497004" w:rsidRPr="00B8143B" w:rsidRDefault="00497004" w:rsidP="004B3C75">
            <w:pPr>
              <w:rPr>
                <w:rFonts w:cs="Arial"/>
                <w:szCs w:val="20"/>
              </w:rPr>
            </w:pPr>
            <w:r>
              <w:rPr>
                <w:rFonts w:ascii="Lucida Sans" w:hAnsi="Lucida Sans" w:cs="Arial"/>
                <w:b/>
                <w:sz w:val="14"/>
                <w:szCs w:val="14"/>
              </w:rPr>
              <w:t>Te bereiken op:</w:t>
            </w:r>
          </w:p>
        </w:tc>
      </w:tr>
      <w:tr w:rsidR="00497004" w:rsidRPr="00B8143B" w:rsidTr="004B3C75">
        <w:trPr>
          <w:trHeight w:val="255"/>
        </w:trPr>
        <w:tc>
          <w:tcPr>
            <w:tcW w:w="6273" w:type="dxa"/>
            <w:vMerge/>
          </w:tcPr>
          <w:p w:rsidR="00497004" w:rsidRPr="00B8143B" w:rsidRDefault="00497004" w:rsidP="004B3C75">
            <w:pPr>
              <w:rPr>
                <w:rFonts w:cs="Arial"/>
                <w:szCs w:val="20"/>
              </w:rPr>
            </w:pPr>
          </w:p>
        </w:tc>
        <w:tc>
          <w:tcPr>
            <w:tcW w:w="3013" w:type="dxa"/>
            <w:gridSpan w:val="2"/>
          </w:tcPr>
          <w:p w:rsidR="00497004" w:rsidRPr="00D56F4B" w:rsidRDefault="00497004" w:rsidP="004B3C75">
            <w:pPr>
              <w:rPr>
                <w:szCs w:val="19"/>
              </w:rPr>
            </w:pPr>
            <w:r w:rsidRPr="00D56F4B">
              <w:rPr>
                <w:rFonts w:cs="Arial"/>
                <w:szCs w:val="19"/>
              </w:rPr>
              <w:t>071</w:t>
            </w:r>
            <w:r>
              <w:rPr>
                <w:rFonts w:cs="Arial"/>
                <w:szCs w:val="19"/>
              </w:rPr>
              <w:t xml:space="preserve"> – </w:t>
            </w:r>
            <w:r w:rsidRPr="00D56F4B">
              <w:rPr>
                <w:rFonts w:cs="Arial"/>
                <w:szCs w:val="19"/>
              </w:rPr>
              <w:t>406</w:t>
            </w:r>
            <w:r>
              <w:rPr>
                <w:rFonts w:cs="Arial"/>
                <w:szCs w:val="19"/>
              </w:rPr>
              <w:t xml:space="preserve"> </w:t>
            </w:r>
            <w:r w:rsidR="004B3C75">
              <w:rPr>
                <w:rFonts w:cs="Arial"/>
                <w:szCs w:val="19"/>
              </w:rPr>
              <w:t>5961</w:t>
            </w:r>
            <w:r w:rsidRPr="00D56F4B">
              <w:rPr>
                <w:szCs w:val="19"/>
              </w:rPr>
              <w:fldChar w:fldCharType="begin" w:fldLock="1"/>
            </w:r>
            <w:r w:rsidRPr="00D56F4B">
              <w:rPr>
                <w:szCs w:val="19"/>
              </w:rPr>
              <w:instrText xml:space="preserve"> mitSV AUTEUR TELEFOONNUMMER \* MERGEFORMAT </w:instrText>
            </w:r>
            <w:r w:rsidRPr="00D56F4B">
              <w:rPr>
                <w:szCs w:val="19"/>
              </w:rPr>
              <w:fldChar w:fldCharType="end"/>
            </w:r>
          </w:p>
          <w:p w:rsidR="00497004" w:rsidRPr="009236A5" w:rsidRDefault="00497004" w:rsidP="004B3C75">
            <w:pPr>
              <w:rPr>
                <w:rFonts w:ascii="Lucida Sans" w:hAnsi="Lucida Sans" w:cs="Arial"/>
                <w:b/>
                <w:sz w:val="14"/>
                <w:szCs w:val="14"/>
              </w:rPr>
            </w:pPr>
            <w:r w:rsidRPr="00D56F4B">
              <w:rPr>
                <w:szCs w:val="19"/>
              </w:rPr>
              <w:fldChar w:fldCharType="begin" w:fldLock="1"/>
            </w:r>
            <w:r w:rsidRPr="00D56F4B">
              <w:rPr>
                <w:szCs w:val="19"/>
              </w:rPr>
              <w:instrText xml:space="preserve"> mitSV AUTEUR EMAIL \* MERGEFORMAT </w:instrText>
            </w:r>
            <w:r w:rsidRPr="00D56F4B">
              <w:rPr>
                <w:szCs w:val="19"/>
              </w:rPr>
              <w:fldChar w:fldCharType="separate"/>
            </w:r>
            <w:r>
              <w:rPr>
                <w:bCs/>
                <w:noProof/>
                <w:szCs w:val="19"/>
              </w:rPr>
              <w:t>h.vandeweerdhof@katwijk.nl</w:t>
            </w:r>
            <w:r w:rsidRPr="00D56F4B">
              <w:rPr>
                <w:szCs w:val="19"/>
              </w:rPr>
              <w:fldChar w:fldCharType="end"/>
            </w:r>
          </w:p>
        </w:tc>
      </w:tr>
      <w:tr w:rsidR="00497004" w:rsidRPr="00B8143B" w:rsidTr="004B3C75">
        <w:trPr>
          <w:trHeight w:hRule="exact" w:val="170"/>
        </w:trPr>
        <w:tc>
          <w:tcPr>
            <w:tcW w:w="6273" w:type="dxa"/>
            <w:vMerge/>
          </w:tcPr>
          <w:p w:rsidR="00497004" w:rsidRPr="00B8143B" w:rsidRDefault="00497004" w:rsidP="004B3C75">
            <w:pPr>
              <w:rPr>
                <w:rFonts w:cs="Arial"/>
                <w:szCs w:val="20"/>
              </w:rPr>
            </w:pPr>
          </w:p>
        </w:tc>
        <w:tc>
          <w:tcPr>
            <w:tcW w:w="3013" w:type="dxa"/>
            <w:gridSpan w:val="2"/>
          </w:tcPr>
          <w:p w:rsidR="00497004" w:rsidRPr="009236A5" w:rsidRDefault="00497004" w:rsidP="004B3C75">
            <w:pPr>
              <w:rPr>
                <w:rFonts w:cs="Arial"/>
                <w:sz w:val="14"/>
                <w:szCs w:val="14"/>
              </w:rPr>
            </w:pPr>
          </w:p>
        </w:tc>
      </w:tr>
      <w:tr w:rsidR="00497004" w:rsidRPr="00B8143B" w:rsidTr="004B3C75">
        <w:trPr>
          <w:trHeight w:val="255"/>
        </w:trPr>
        <w:tc>
          <w:tcPr>
            <w:tcW w:w="6273" w:type="dxa"/>
            <w:vMerge/>
          </w:tcPr>
          <w:p w:rsidR="00497004" w:rsidRPr="00B8143B" w:rsidRDefault="00497004" w:rsidP="004B3C75">
            <w:pPr>
              <w:rPr>
                <w:rFonts w:cs="Arial"/>
                <w:szCs w:val="20"/>
              </w:rPr>
            </w:pPr>
          </w:p>
        </w:tc>
        <w:tc>
          <w:tcPr>
            <w:tcW w:w="1559" w:type="dxa"/>
          </w:tcPr>
          <w:p w:rsidR="00497004" w:rsidRPr="009236A5" w:rsidRDefault="00497004" w:rsidP="004B3C75">
            <w:pPr>
              <w:rPr>
                <w:rFonts w:cs="Arial"/>
                <w:szCs w:val="19"/>
              </w:rPr>
            </w:pPr>
            <w:r w:rsidRPr="009236A5">
              <w:rPr>
                <w:rFonts w:ascii="Lucida Sans" w:hAnsi="Lucida Sans" w:cs="Arial"/>
                <w:b/>
                <w:sz w:val="14"/>
                <w:szCs w:val="14"/>
              </w:rPr>
              <w:t>Ons kenmerk:</w:t>
            </w:r>
          </w:p>
        </w:tc>
        <w:tc>
          <w:tcPr>
            <w:tcW w:w="1454" w:type="dxa"/>
          </w:tcPr>
          <w:p w:rsidR="00497004" w:rsidRPr="009236A5" w:rsidRDefault="00497004" w:rsidP="004B3C75">
            <w:pPr>
              <w:rPr>
                <w:rFonts w:cs="Arial"/>
                <w:szCs w:val="19"/>
              </w:rPr>
            </w:pPr>
            <w:r>
              <w:rPr>
                <w:rFonts w:ascii="Lucida Sans" w:hAnsi="Lucida Sans" w:cs="Arial"/>
                <w:b/>
                <w:sz w:val="14"/>
                <w:szCs w:val="14"/>
              </w:rPr>
              <w:t>Bijlage(n):</w:t>
            </w:r>
          </w:p>
        </w:tc>
      </w:tr>
      <w:tr w:rsidR="00497004" w:rsidRPr="00B8143B" w:rsidTr="004B3C75">
        <w:tc>
          <w:tcPr>
            <w:tcW w:w="6273" w:type="dxa"/>
          </w:tcPr>
          <w:p w:rsidR="00497004" w:rsidRPr="00B8143B" w:rsidRDefault="00497004" w:rsidP="004B3C75">
            <w:pPr>
              <w:rPr>
                <w:rFonts w:cs="Arial"/>
                <w:szCs w:val="20"/>
              </w:rPr>
            </w:pPr>
          </w:p>
        </w:tc>
        <w:tc>
          <w:tcPr>
            <w:tcW w:w="1559" w:type="dxa"/>
          </w:tcPr>
          <w:p w:rsidR="00497004" w:rsidRPr="00B8143B" w:rsidRDefault="00497004" w:rsidP="004B3C75">
            <w:pPr>
              <w:rPr>
                <w:rFonts w:cs="Arial"/>
                <w:szCs w:val="20"/>
              </w:rPr>
            </w:pPr>
            <w:r w:rsidRPr="009236A5">
              <w:rPr>
                <w:szCs w:val="19"/>
              </w:rPr>
              <w:fldChar w:fldCharType="begin" w:fldLock="1"/>
            </w:r>
            <w:r w:rsidRPr="009236A5">
              <w:rPr>
                <w:szCs w:val="19"/>
              </w:rPr>
              <w:instrText xml:space="preserve"> mitVV VV260D4A5418B3434ABADC360C0BDF07D5 \* MERGEFORMAT </w:instrText>
            </w:r>
            <w:r w:rsidRPr="009236A5">
              <w:rPr>
                <w:szCs w:val="19"/>
              </w:rPr>
              <w:fldChar w:fldCharType="separate"/>
            </w:r>
            <w:r>
              <w:rPr>
                <w:bCs/>
                <w:szCs w:val="19"/>
              </w:rPr>
              <w:t>1276314</w:t>
            </w:r>
            <w:r w:rsidRPr="009236A5">
              <w:rPr>
                <w:szCs w:val="19"/>
              </w:rPr>
              <w:fldChar w:fldCharType="end"/>
            </w:r>
          </w:p>
        </w:tc>
        <w:tc>
          <w:tcPr>
            <w:tcW w:w="1454" w:type="dxa"/>
          </w:tcPr>
          <w:p w:rsidR="00497004" w:rsidRPr="00033EA5" w:rsidRDefault="00497004" w:rsidP="004B3C75">
            <w:r w:rsidRPr="009236A5">
              <w:rPr>
                <w:szCs w:val="19"/>
              </w:rPr>
              <w:fldChar w:fldCharType="begin"/>
            </w:r>
            <w:r w:rsidRPr="009236A5">
              <w:rPr>
                <w:szCs w:val="19"/>
              </w:rPr>
              <w:instrText xml:space="preserve"> IF </w:instrText>
            </w:r>
            <w:r>
              <w:rPr>
                <w:szCs w:val="19"/>
              </w:rPr>
              <w:fldChar w:fldCharType="begin" w:fldLock="1"/>
            </w:r>
            <w:r>
              <w:rPr>
                <w:szCs w:val="19"/>
              </w:rPr>
              <w:instrText xml:space="preserve"> </w:instrText>
            </w:r>
            <w:r w:rsidRPr="00D13884">
              <w:rPr>
                <w:szCs w:val="19"/>
              </w:rPr>
              <w:instrText xml:space="preserve">mitVV VV5EBED5E149109A4C8C6256A6C62EA81B \* MERGEFORMAT </w:instrText>
            </w:r>
            <w:r>
              <w:rPr>
                <w:szCs w:val="19"/>
              </w:rPr>
              <w:fldChar w:fldCharType="separate"/>
            </w:r>
            <w:r>
              <w:rPr>
                <w:bCs/>
                <w:szCs w:val="19"/>
              </w:rPr>
              <w:instrText>0</w:instrText>
            </w:r>
            <w:r>
              <w:rPr>
                <w:szCs w:val="19"/>
              </w:rPr>
              <w:fldChar w:fldCharType="end"/>
            </w:r>
            <w:r w:rsidRPr="009236A5">
              <w:rPr>
                <w:szCs w:val="19"/>
              </w:rPr>
              <w:instrText>="</w:instrText>
            </w:r>
            <w:r>
              <w:rPr>
                <w:szCs w:val="19"/>
              </w:rPr>
              <w:instrText>0</w:instrText>
            </w:r>
            <w:r w:rsidRPr="009236A5">
              <w:rPr>
                <w:szCs w:val="19"/>
              </w:rPr>
              <w:instrText>" "</w:instrText>
            </w:r>
            <w:r>
              <w:rPr>
                <w:szCs w:val="19"/>
              </w:rPr>
              <w:instrText>geen</w:instrText>
            </w:r>
            <w:r w:rsidRPr="009236A5">
              <w:rPr>
                <w:szCs w:val="19"/>
              </w:rPr>
              <w:instrText>" "</w:instrText>
            </w:r>
            <w:r>
              <w:rPr>
                <w:szCs w:val="19"/>
              </w:rPr>
              <w:fldChar w:fldCharType="begin" w:fldLock="1"/>
            </w:r>
            <w:r>
              <w:rPr>
                <w:szCs w:val="19"/>
              </w:rPr>
              <w:instrText xml:space="preserve"> </w:instrText>
            </w:r>
            <w:r w:rsidRPr="00D13884">
              <w:rPr>
                <w:szCs w:val="19"/>
              </w:rPr>
              <w:instrText xml:space="preserve">mitVV VV5EBED5E149109A4C8C6256A6C62EA81B \* MERGEFORMAT </w:instrText>
            </w:r>
            <w:r>
              <w:rPr>
                <w:szCs w:val="19"/>
              </w:rPr>
              <w:fldChar w:fldCharType="separate"/>
            </w:r>
            <w:r>
              <w:rPr>
                <w:bCs/>
                <w:szCs w:val="19"/>
              </w:rPr>
              <w:instrText>0</w:instrText>
            </w:r>
            <w:r>
              <w:rPr>
                <w:szCs w:val="19"/>
              </w:rPr>
              <w:fldChar w:fldCharType="end"/>
            </w:r>
            <w:r w:rsidRPr="009236A5">
              <w:rPr>
                <w:szCs w:val="19"/>
              </w:rPr>
              <w:instrText xml:space="preserve">" \* MERGEFORMAT </w:instrText>
            </w:r>
            <w:r w:rsidRPr="009236A5">
              <w:rPr>
                <w:szCs w:val="19"/>
              </w:rPr>
              <w:fldChar w:fldCharType="separate"/>
            </w:r>
            <w:r w:rsidR="000255BB" w:rsidRPr="000255BB">
              <w:rPr>
                <w:bCs/>
                <w:noProof/>
                <w:szCs w:val="19"/>
              </w:rPr>
              <w:t>geen</w:t>
            </w:r>
            <w:r w:rsidRPr="009236A5">
              <w:rPr>
                <w:szCs w:val="19"/>
              </w:rPr>
              <w:fldChar w:fldCharType="end"/>
            </w:r>
          </w:p>
        </w:tc>
      </w:tr>
      <w:tr w:rsidR="00497004" w:rsidRPr="00B8143B" w:rsidTr="004B3C75">
        <w:trPr>
          <w:trHeight w:hRule="exact" w:val="170"/>
        </w:trPr>
        <w:tc>
          <w:tcPr>
            <w:tcW w:w="6273" w:type="dxa"/>
            <w:vMerge w:val="restart"/>
          </w:tcPr>
          <w:p w:rsidR="00497004" w:rsidRPr="00B8143B" w:rsidRDefault="00497004" w:rsidP="004B3C75">
            <w:pPr>
              <w:rPr>
                <w:rFonts w:ascii="Arial" w:hAnsi="Arial" w:cs="Arial"/>
                <w:szCs w:val="20"/>
              </w:rPr>
            </w:pPr>
          </w:p>
        </w:tc>
        <w:tc>
          <w:tcPr>
            <w:tcW w:w="3013" w:type="dxa"/>
            <w:gridSpan w:val="2"/>
          </w:tcPr>
          <w:p w:rsidR="00497004" w:rsidRPr="009236A5" w:rsidRDefault="00497004" w:rsidP="004B3C75">
            <w:pPr>
              <w:rPr>
                <w:rFonts w:ascii="Arial" w:hAnsi="Arial" w:cs="Arial"/>
                <w:sz w:val="14"/>
                <w:szCs w:val="14"/>
              </w:rPr>
            </w:pPr>
          </w:p>
        </w:tc>
      </w:tr>
      <w:tr w:rsidR="00497004" w:rsidRPr="00B8143B" w:rsidTr="004B3C75">
        <w:tc>
          <w:tcPr>
            <w:tcW w:w="6273" w:type="dxa"/>
            <w:vMerge/>
          </w:tcPr>
          <w:p w:rsidR="00497004" w:rsidRPr="00B8143B" w:rsidRDefault="00497004" w:rsidP="004B3C75">
            <w:pPr>
              <w:rPr>
                <w:rFonts w:ascii="Arial" w:hAnsi="Arial" w:cs="Arial"/>
                <w:szCs w:val="20"/>
              </w:rPr>
            </w:pPr>
          </w:p>
        </w:tc>
        <w:tc>
          <w:tcPr>
            <w:tcW w:w="3013" w:type="dxa"/>
            <w:gridSpan w:val="2"/>
          </w:tcPr>
          <w:p w:rsidR="00497004" w:rsidRPr="009236A5" w:rsidRDefault="00497004" w:rsidP="004B3C75">
            <w:pPr>
              <w:rPr>
                <w:rFonts w:cs="Arial"/>
                <w:szCs w:val="19"/>
              </w:rPr>
            </w:pPr>
            <w:r w:rsidRPr="009236A5">
              <w:rPr>
                <w:rFonts w:ascii="Lucida Sans" w:hAnsi="Lucida Sans" w:cs="Arial"/>
                <w:b/>
                <w:sz w:val="14"/>
                <w:szCs w:val="14"/>
              </w:rPr>
              <w:t>Verzenddatum:</w:t>
            </w:r>
          </w:p>
        </w:tc>
      </w:tr>
    </w:tbl>
    <w:p w:rsidR="00497004" w:rsidRPr="009236A5" w:rsidRDefault="00497004" w:rsidP="00115BAD">
      <w:pPr>
        <w:rPr>
          <w:rFonts w:cs="Arial"/>
          <w:szCs w:val="19"/>
        </w:rPr>
      </w:pPr>
      <w:r w:rsidRPr="009236A5">
        <w:rPr>
          <w:rFonts w:cs="Arial"/>
          <w:b/>
          <w:szCs w:val="19"/>
        </w:rPr>
        <w:t xml:space="preserve">Uw kenmerk: </w:t>
      </w:r>
      <w:r w:rsidRPr="009236A5">
        <w:rPr>
          <w:szCs w:val="19"/>
        </w:rPr>
        <w:fldChar w:fldCharType="begin" w:fldLock="1"/>
      </w:r>
      <w:r w:rsidRPr="009236A5">
        <w:rPr>
          <w:szCs w:val="19"/>
        </w:rPr>
        <w:instrText xml:space="preserve"> mitVV VVF302F07F92131346829A43E3DCBE081A \* MERGEFORMAT </w:instrText>
      </w:r>
      <w:r w:rsidRPr="009236A5">
        <w:rPr>
          <w:szCs w:val="19"/>
        </w:rPr>
        <w:fldChar w:fldCharType="end"/>
      </w:r>
    </w:p>
    <w:p w:rsidR="00497004" w:rsidRPr="009236A5" w:rsidRDefault="00497004" w:rsidP="00115BAD">
      <w:pPr>
        <w:rPr>
          <w:rFonts w:cs="Arial"/>
          <w:szCs w:val="19"/>
        </w:rPr>
      </w:pPr>
      <w:r w:rsidRPr="009236A5">
        <w:rPr>
          <w:rFonts w:cs="Arial"/>
          <w:b/>
          <w:szCs w:val="19"/>
        </w:rPr>
        <w:t xml:space="preserve">Onderwerp: </w:t>
      </w:r>
      <w:r w:rsidRPr="009236A5">
        <w:rPr>
          <w:rFonts w:cs="Arial"/>
          <w:szCs w:val="19"/>
        </w:rPr>
        <w:fldChar w:fldCharType="begin" w:fldLock="1"/>
      </w:r>
      <w:r w:rsidRPr="009236A5">
        <w:rPr>
          <w:rFonts w:cs="Arial"/>
          <w:szCs w:val="19"/>
        </w:rPr>
        <w:instrText xml:space="preserve"> mitVV VVFE77B910CD475B40B396A654FECEFF53 \* MERGEFORMAT </w:instrText>
      </w:r>
      <w:r w:rsidRPr="009236A5">
        <w:rPr>
          <w:rFonts w:cs="Arial"/>
          <w:szCs w:val="19"/>
        </w:rPr>
        <w:fldChar w:fldCharType="separate"/>
      </w:r>
      <w:r w:rsidR="003D5423">
        <w:rPr>
          <w:rFonts w:cs="Arial"/>
          <w:bCs/>
          <w:szCs w:val="19"/>
        </w:rPr>
        <w:t>Motie 589 S</w:t>
      </w:r>
      <w:r>
        <w:rPr>
          <w:rFonts w:cs="Arial"/>
          <w:bCs/>
          <w:szCs w:val="19"/>
        </w:rPr>
        <w:t>urfschool Katwijk</w:t>
      </w:r>
      <w:r w:rsidRPr="009236A5">
        <w:rPr>
          <w:rFonts w:cs="Arial"/>
          <w:szCs w:val="19"/>
        </w:rPr>
        <w:fldChar w:fldCharType="end"/>
      </w:r>
    </w:p>
    <w:p w:rsidR="00497004" w:rsidRPr="009236A5" w:rsidRDefault="00497004" w:rsidP="00115BAD">
      <w:pPr>
        <w:rPr>
          <w:rFonts w:cs="Arial"/>
          <w:szCs w:val="19"/>
        </w:rPr>
      </w:pPr>
    </w:p>
    <w:p w:rsidR="00497004" w:rsidRPr="009236A5" w:rsidRDefault="00497004" w:rsidP="00115BAD">
      <w:pPr>
        <w:rPr>
          <w:rFonts w:cs="Arial"/>
          <w:szCs w:val="19"/>
        </w:rPr>
      </w:pPr>
    </w:p>
    <w:p w:rsidR="00497004" w:rsidRPr="009236A5" w:rsidRDefault="00497004" w:rsidP="00115BAD">
      <w:pPr>
        <w:rPr>
          <w:rFonts w:cs="Arial"/>
          <w:szCs w:val="19"/>
        </w:rPr>
      </w:pPr>
      <w:r w:rsidRPr="009236A5">
        <w:rPr>
          <w:rFonts w:cs="Arial"/>
          <w:szCs w:val="19"/>
        </w:rPr>
        <w:t xml:space="preserve">Katwijk, </w:t>
      </w:r>
      <w:r w:rsidRPr="009236A5">
        <w:rPr>
          <w:szCs w:val="19"/>
        </w:rPr>
        <w:fldChar w:fldCharType="begin" w:fldLock="1"/>
      </w:r>
      <w:r w:rsidRPr="009236A5">
        <w:rPr>
          <w:szCs w:val="19"/>
        </w:rPr>
        <w:instrText xml:space="preserve"> mitVV VVCD0B2BB0B31A2E4480EBE0326D9B4B14 \* MERGEFORMAT </w:instrText>
      </w:r>
      <w:r w:rsidRPr="009236A5">
        <w:rPr>
          <w:szCs w:val="19"/>
        </w:rPr>
        <w:fldChar w:fldCharType="separate"/>
      </w:r>
      <w:r>
        <w:rPr>
          <w:szCs w:val="19"/>
        </w:rPr>
        <w:t>2</w:t>
      </w:r>
      <w:r w:rsidR="001C487C">
        <w:rPr>
          <w:szCs w:val="19"/>
        </w:rPr>
        <w:t>6</w:t>
      </w:r>
      <w:r>
        <w:rPr>
          <w:szCs w:val="19"/>
        </w:rPr>
        <w:t> september 2018</w:t>
      </w:r>
      <w:r w:rsidRPr="009236A5">
        <w:rPr>
          <w:szCs w:val="19"/>
        </w:rPr>
        <w:fldChar w:fldCharType="end"/>
      </w:r>
    </w:p>
    <w:p w:rsidR="00497004" w:rsidRPr="009236A5" w:rsidRDefault="00497004" w:rsidP="00115BAD">
      <w:pPr>
        <w:rPr>
          <w:rFonts w:cs="Arial"/>
          <w:szCs w:val="19"/>
        </w:rPr>
      </w:pPr>
    </w:p>
    <w:p w:rsidR="00497004" w:rsidRPr="009236A5" w:rsidRDefault="004B3C75" w:rsidP="00115BAD">
      <w:pPr>
        <w:rPr>
          <w:rFonts w:cs="Arial"/>
          <w:szCs w:val="19"/>
        </w:rPr>
      </w:pPr>
      <w:r>
        <w:rPr>
          <w:szCs w:val="19"/>
        </w:rPr>
        <w:t xml:space="preserve">Geachte </w:t>
      </w:r>
      <w:r w:rsidR="001C487C">
        <w:rPr>
          <w:szCs w:val="19"/>
        </w:rPr>
        <w:t>leden van de gemeenteraad,</w:t>
      </w:r>
    </w:p>
    <w:p w:rsidR="00031DAB" w:rsidRDefault="00031DAB" w:rsidP="00115BAD"/>
    <w:p w:rsidR="001A7D23" w:rsidRDefault="001A7D23" w:rsidP="001A7D23">
      <w:pPr>
        <w:rPr>
          <w:szCs w:val="19"/>
        </w:rPr>
      </w:pPr>
      <w:r w:rsidRPr="004B3C75">
        <w:rPr>
          <w:szCs w:val="19"/>
        </w:rPr>
        <w:t xml:space="preserve">Hierbij willen wij u informeren over motie 589 die uw raad op 8 maart jl. heeft aangenomen waarin u ons college gevraagd heeft een oplossing te zoeken aangaande een locatie voor Surfschool Katwijk op het strand. De overwegingen van de raad waren, kort samengevat, dat de surfschool van de heer </w:t>
      </w:r>
      <w:proofErr w:type="spellStart"/>
      <w:r w:rsidRPr="004B3C75">
        <w:rPr>
          <w:szCs w:val="19"/>
        </w:rPr>
        <w:t>Duindam</w:t>
      </w:r>
      <w:proofErr w:type="spellEnd"/>
      <w:r w:rsidRPr="004B3C75">
        <w:rPr>
          <w:szCs w:val="19"/>
        </w:rPr>
        <w:t xml:space="preserve"> vanwege zijn lang</w:t>
      </w:r>
      <w:r>
        <w:rPr>
          <w:szCs w:val="19"/>
        </w:rPr>
        <w:t>e</w:t>
      </w:r>
      <w:r w:rsidRPr="004B3C75">
        <w:rPr>
          <w:szCs w:val="19"/>
        </w:rPr>
        <w:t xml:space="preserve"> bestaan en zijn positieve bijdrage aan de watersport een plek verdient binnen de toegestane bebouwing op het strand. In de motie wordt gevraagd om opnieuw alle wettelijke mogelijkheden voor het verstrekken van een </w:t>
      </w:r>
      <w:r>
        <w:rPr>
          <w:szCs w:val="19"/>
        </w:rPr>
        <w:t xml:space="preserve">permanente </w:t>
      </w:r>
      <w:r w:rsidRPr="004B3C75">
        <w:rPr>
          <w:szCs w:val="19"/>
        </w:rPr>
        <w:t xml:space="preserve">omgevingsvergunning in afwijking van het bestemmingsplan te onderzoeken, zowel </w:t>
      </w:r>
      <w:proofErr w:type="spellStart"/>
      <w:r w:rsidRPr="004B3C75">
        <w:rPr>
          <w:szCs w:val="19"/>
        </w:rPr>
        <w:t>binnenplans</w:t>
      </w:r>
      <w:proofErr w:type="spellEnd"/>
      <w:r w:rsidRPr="004B3C75">
        <w:rPr>
          <w:szCs w:val="19"/>
        </w:rPr>
        <w:t xml:space="preserve">, </w:t>
      </w:r>
      <w:proofErr w:type="spellStart"/>
      <w:r w:rsidRPr="004B3C75">
        <w:rPr>
          <w:szCs w:val="19"/>
        </w:rPr>
        <w:t>buitenplans</w:t>
      </w:r>
      <w:proofErr w:type="spellEnd"/>
      <w:r w:rsidRPr="004B3C75">
        <w:rPr>
          <w:szCs w:val="19"/>
        </w:rPr>
        <w:t xml:space="preserve"> als op grond van de lijst met kruimelgevallen</w:t>
      </w:r>
      <w:r>
        <w:rPr>
          <w:szCs w:val="19"/>
        </w:rPr>
        <w:t>.</w:t>
      </w:r>
    </w:p>
    <w:p w:rsidR="001A7D23" w:rsidRDefault="001A7D23" w:rsidP="001A7D23">
      <w:pPr>
        <w:rPr>
          <w:szCs w:val="19"/>
        </w:rPr>
      </w:pPr>
    </w:p>
    <w:p w:rsidR="001A7D23" w:rsidRDefault="001A7D23" w:rsidP="001A7D23">
      <w:pPr>
        <w:rPr>
          <w:szCs w:val="19"/>
        </w:rPr>
      </w:pPr>
      <w:r>
        <w:rPr>
          <w:szCs w:val="19"/>
        </w:rPr>
        <w:t xml:space="preserve">Vanuit het toeristisch beleid gezien, kan gesteld worden dat de surfschool het toeristisch product Katwijk versterkt. De afgelopen jaren heeft de surfschool een grote en diverse klantenkring opgebouwd, die zij een breed scala aan activiteiten kan aanbieden. Vanuit Katwijk, de regio en zelfs ver daarbuiten maakt men gebruik van het aanbod. Campings en hotels profiteren van de meerdaagse cursussen, </w:t>
      </w:r>
      <w:proofErr w:type="spellStart"/>
      <w:r>
        <w:rPr>
          <w:szCs w:val="19"/>
        </w:rPr>
        <w:t>clinics</w:t>
      </w:r>
      <w:proofErr w:type="spellEnd"/>
      <w:r>
        <w:rPr>
          <w:szCs w:val="19"/>
        </w:rPr>
        <w:t xml:space="preserve"> en sportkampen. Ook maken meerdere strandpaviljoens gebruik van de diensten van de surfschool voor hun klanten (zoals teambuilding). Al deze activiteiten zorgen ervoor dat er </w:t>
      </w:r>
      <w:proofErr w:type="spellStart"/>
      <w:r>
        <w:rPr>
          <w:szCs w:val="19"/>
        </w:rPr>
        <w:t>reuring</w:t>
      </w:r>
      <w:proofErr w:type="spellEnd"/>
      <w:r>
        <w:rPr>
          <w:szCs w:val="19"/>
        </w:rPr>
        <w:t xml:space="preserve"> is op het </w:t>
      </w:r>
      <w:proofErr w:type="spellStart"/>
      <w:r>
        <w:rPr>
          <w:szCs w:val="19"/>
        </w:rPr>
        <w:t>Katwijkse</w:t>
      </w:r>
      <w:proofErr w:type="spellEnd"/>
      <w:r>
        <w:rPr>
          <w:szCs w:val="19"/>
        </w:rPr>
        <w:t xml:space="preserve"> strand, ook op dagen dat het weer minder is.</w:t>
      </w:r>
    </w:p>
    <w:p w:rsidR="001A7D23" w:rsidRDefault="001A7D23" w:rsidP="001A7D23">
      <w:pPr>
        <w:rPr>
          <w:szCs w:val="19"/>
        </w:rPr>
      </w:pPr>
    </w:p>
    <w:p w:rsidR="001A7D23" w:rsidRDefault="001A7D23" w:rsidP="001A7D23">
      <w:pPr>
        <w:rPr>
          <w:szCs w:val="19"/>
        </w:rPr>
      </w:pPr>
      <w:r w:rsidRPr="000929FF">
        <w:rPr>
          <w:szCs w:val="19"/>
        </w:rPr>
        <w:t xml:space="preserve">De steeds grotere dynamiek op ons strand heeft ook zijn nadelen. Het strand wordt steeds drukker en dichter bebouwd. Dat vraagt om een deugdelijk beleidskader dat kan dienen als basis om, waar nodig, te kunnen handhaven en een goede afweging te kunnen maken voor het toetsen van nieuwe ruimtelijke initiatieven. Momenteel wordt onderzocht of er zo’n plan kan komen. Uitgangspunt daarbij is dat we een goede balans willen vinden tussen enerzijds </w:t>
      </w:r>
      <w:proofErr w:type="spellStart"/>
      <w:r w:rsidRPr="000929FF">
        <w:rPr>
          <w:szCs w:val="19"/>
        </w:rPr>
        <w:t>reuring</w:t>
      </w:r>
      <w:proofErr w:type="spellEnd"/>
      <w:r w:rsidRPr="000929FF">
        <w:rPr>
          <w:szCs w:val="19"/>
        </w:rPr>
        <w:t xml:space="preserve"> en bebouwing en anderzijds rust en ruimte. Kortom de ontwikkeling van een toetsingskader voor het strand, waarbij de eigenheid van het </w:t>
      </w:r>
      <w:proofErr w:type="spellStart"/>
      <w:r w:rsidRPr="000929FF">
        <w:rPr>
          <w:szCs w:val="19"/>
        </w:rPr>
        <w:t>Katwijkse</w:t>
      </w:r>
      <w:proofErr w:type="spellEnd"/>
      <w:r w:rsidRPr="000929FF">
        <w:rPr>
          <w:szCs w:val="19"/>
        </w:rPr>
        <w:t xml:space="preserve"> strand centraal zal staan.</w:t>
      </w:r>
      <w:r>
        <w:rPr>
          <w:szCs w:val="19"/>
        </w:rPr>
        <w:t xml:space="preserve">  </w:t>
      </w:r>
    </w:p>
    <w:p w:rsidR="001A7D23" w:rsidRDefault="001A7D23" w:rsidP="001A7D23">
      <w:pPr>
        <w:rPr>
          <w:szCs w:val="19"/>
        </w:rPr>
      </w:pPr>
    </w:p>
    <w:p w:rsidR="001A7D23" w:rsidRDefault="001A7D23" w:rsidP="001A7D23">
      <w:pPr>
        <w:rPr>
          <w:szCs w:val="19"/>
        </w:rPr>
      </w:pPr>
    </w:p>
    <w:p w:rsidR="001A7D23" w:rsidRDefault="001A7D23" w:rsidP="001A7D23">
      <w:pPr>
        <w:rPr>
          <w:szCs w:val="19"/>
        </w:rPr>
      </w:pPr>
    </w:p>
    <w:p w:rsidR="001A7D23" w:rsidRDefault="001A7D23" w:rsidP="001A7D23">
      <w:pPr>
        <w:rPr>
          <w:szCs w:val="19"/>
        </w:rPr>
      </w:pPr>
      <w:r>
        <w:rPr>
          <w:szCs w:val="19"/>
        </w:rPr>
        <w:t xml:space="preserve">Gezien de mogelijke ontwikkeling van een toetsingskader strand, zal de surfschool gevraagd worden om voor het strandseizoen 2019 een aanvraag tijdelijke omgevingsvergunning in te dienen. Hierdoor is er voldoende tijd voor een zorgvuldige procedure en onderbouwing om te komen tot een permanente, seizoensgebonden oplossing vanaf 2020.      </w:t>
      </w:r>
    </w:p>
    <w:p w:rsidR="001A7D23" w:rsidRDefault="001A7D23" w:rsidP="001A7D23">
      <w:pPr>
        <w:spacing w:line="240" w:lineRule="auto"/>
      </w:pPr>
    </w:p>
    <w:p w:rsidR="000D36AF" w:rsidRDefault="000D36AF">
      <w:pPr>
        <w:spacing w:line="240" w:lineRule="auto"/>
      </w:pPr>
    </w:p>
    <w:p w:rsidR="000D36AF" w:rsidRDefault="000D36AF">
      <w:pPr>
        <w:spacing w:line="240" w:lineRule="auto"/>
      </w:pPr>
      <w:r>
        <w:t>Hoogachtend,</w:t>
      </w:r>
    </w:p>
    <w:p w:rsidR="000D36AF" w:rsidRDefault="00AE24FC">
      <w:pPr>
        <w:spacing w:line="240" w:lineRule="auto"/>
      </w:pPr>
      <w:r>
        <w:t>Burgemeester en wethouders van Katwijk,</w:t>
      </w:r>
    </w:p>
    <w:p w:rsidR="000D36AF" w:rsidRDefault="00AE24FC">
      <w:pPr>
        <w:spacing w:line="240" w:lineRule="auto"/>
      </w:pPr>
      <w:r>
        <w:t>de loco-secretaris,</w:t>
      </w:r>
      <w:r>
        <w:tab/>
      </w:r>
      <w:r>
        <w:tab/>
        <w:t>de burgemeester,</w:t>
      </w:r>
    </w:p>
    <w:p w:rsidR="000D36AF" w:rsidRDefault="000D36AF">
      <w:pPr>
        <w:spacing w:line="240" w:lineRule="auto"/>
      </w:pPr>
    </w:p>
    <w:p w:rsidR="00AE24FC" w:rsidRDefault="00AE24FC">
      <w:pPr>
        <w:spacing w:line="240" w:lineRule="auto"/>
      </w:pPr>
    </w:p>
    <w:p w:rsidR="00AE24FC" w:rsidRDefault="00AE24FC">
      <w:pPr>
        <w:spacing w:line="240" w:lineRule="auto"/>
      </w:pPr>
    </w:p>
    <w:p w:rsidR="00AE24FC" w:rsidRDefault="00AE24FC">
      <w:pPr>
        <w:spacing w:line="240" w:lineRule="auto"/>
      </w:pPr>
    </w:p>
    <w:p w:rsidR="00DB6423" w:rsidRDefault="0080529E">
      <w:pPr>
        <w:spacing w:line="240" w:lineRule="auto"/>
      </w:pPr>
      <w:r>
        <w:t>C. Gillissen</w:t>
      </w:r>
      <w:r w:rsidR="00AE24FC">
        <w:tab/>
      </w:r>
      <w:r w:rsidR="00AE24FC">
        <w:tab/>
      </w:r>
      <w:r w:rsidR="00AE24FC">
        <w:tab/>
        <w:t>ir C.L. Visser</w:t>
      </w:r>
    </w:p>
    <w:p w:rsidR="006745A1" w:rsidRDefault="006745A1" w:rsidP="004B3C75"/>
    <w:bookmarkEnd w:id="0"/>
    <w:p w:rsidR="00EF54A8" w:rsidRPr="00310043" w:rsidRDefault="00EF54A8" w:rsidP="00B21CFA">
      <w:pPr>
        <w:rPr>
          <w:szCs w:val="19"/>
        </w:rPr>
      </w:pPr>
      <w:r>
        <w:rPr>
          <w:rFonts w:cs="Arial"/>
          <w:szCs w:val="19"/>
        </w:rPr>
        <w:fldChar w:fldCharType="begin" w:fldLock="1"/>
      </w:r>
      <w:r w:rsidRPr="00EF54A8">
        <w:rPr>
          <w:rFonts w:cs="Arial"/>
          <w:szCs w:val="19"/>
        </w:rPr>
        <w:instrText xml:space="preserve"> mitVV VVE0F339BD77AB5241B5EBA619BA877B63 \* MERGEFORMAT </w:instrText>
      </w:r>
      <w:r>
        <w:rPr>
          <w:rFonts w:cs="Arial"/>
          <w:szCs w:val="19"/>
        </w:rPr>
        <w:fldChar w:fldCharType="end"/>
      </w:r>
      <w:r w:rsidR="003D33C4">
        <w:rPr>
          <w:szCs w:val="19"/>
        </w:rPr>
        <w:fldChar w:fldCharType="begin" w:fldLock="1"/>
      </w:r>
      <w:r w:rsidR="003D33C4" w:rsidRPr="003D33C4">
        <w:rPr>
          <w:szCs w:val="19"/>
        </w:rPr>
        <w:instrText xml:space="preserve"> mitVV VV1FC2AB31F0D07B4FA829B1C91311194E \* MERGEFORMAT </w:instrText>
      </w:r>
      <w:r w:rsidR="003D33C4">
        <w:rPr>
          <w:szCs w:val="19"/>
        </w:rPr>
        <w:fldChar w:fldCharType="end"/>
      </w:r>
    </w:p>
    <w:sectPr w:rsidR="00EF54A8" w:rsidRPr="00310043" w:rsidSect="00115BAD">
      <w:headerReference w:type="even" r:id="rId7"/>
      <w:headerReference w:type="default" r:id="rId8"/>
      <w:footerReference w:type="even" r:id="rId9"/>
      <w:footerReference w:type="default" r:id="rId10"/>
      <w:headerReference w:type="first" r:id="rId11"/>
      <w:footerReference w:type="first" r:id="rId12"/>
      <w:type w:val="continuous"/>
      <w:pgSz w:w="11906" w:h="16838" w:code="9"/>
      <w:pgMar w:top="2155" w:right="1418" w:bottom="1418" w:left="1418" w:header="709" w:footer="170" w:gutter="0"/>
      <w:paperSrc w:first="3"/>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F00" w:rsidRDefault="00C35F00">
      <w:r>
        <w:separator/>
      </w:r>
    </w:p>
  </w:endnote>
  <w:endnote w:type="continuationSeparator" w:id="0">
    <w:p w:rsidR="00C35F00" w:rsidRDefault="00C3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Free 3 of 9 Extended">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C8" w:rsidRDefault="00AB18C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C8" w:rsidRDefault="00AB18C8">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C8" w:rsidRPr="00E70402" w:rsidRDefault="00AB18C8" w:rsidP="004B3C75">
    <w:pPr>
      <w:pStyle w:val="Voettekst"/>
    </w:pPr>
    <w:r>
      <w:rPr>
        <w:noProof/>
        <w:lang w:eastAsia="nl-NL"/>
      </w:rPr>
      <mc:AlternateContent>
        <mc:Choice Requires="wps">
          <w:drawing>
            <wp:anchor distT="0" distB="0" distL="114300" distR="114300" simplePos="0" relativeHeight="251694080" behindDoc="0" locked="0" layoutInCell="1" allowOverlap="1" wp14:anchorId="60591514" wp14:editId="548A977A">
              <wp:simplePos x="0" y="0"/>
              <wp:positionH relativeFrom="column">
                <wp:posOffset>-5080</wp:posOffset>
              </wp:positionH>
              <wp:positionV relativeFrom="paragraph">
                <wp:posOffset>40640</wp:posOffset>
              </wp:positionV>
              <wp:extent cx="5992238" cy="4864"/>
              <wp:effectExtent l="0" t="0" r="27940" b="33655"/>
              <wp:wrapNone/>
              <wp:docPr id="2" name="Rechte verbindingslijn 2"/>
              <wp:cNvGraphicFramePr/>
              <a:graphic xmlns:a="http://schemas.openxmlformats.org/drawingml/2006/main">
                <a:graphicData uri="http://schemas.microsoft.com/office/word/2010/wordprocessingShape">
                  <wps:wsp>
                    <wps:cNvCnPr/>
                    <wps:spPr>
                      <a:xfrm>
                        <a:off x="0" y="0"/>
                        <a:ext cx="5992238" cy="486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DF147F8" id="Rechte verbindingslijn 2"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4pt,3.2pt" to="471.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" strokecolor="#4579b8 [3044]"/>
          </w:pict>
        </mc:Fallback>
      </mc:AlternateContent>
    </w:r>
  </w:p>
  <w:p w:rsidR="00AB18C8" w:rsidRPr="006D6982" w:rsidRDefault="00AB18C8" w:rsidP="004B3C75">
    <w:pPr>
      <w:pStyle w:val="Voettekst"/>
      <w:rPr>
        <w:rFonts w:cs="Arial"/>
        <w:szCs w:val="14"/>
      </w:rPr>
    </w:pPr>
    <w:r>
      <w:rPr>
        <w:rFonts w:cs="Arial"/>
        <w:b/>
        <w:i/>
        <w:szCs w:val="14"/>
      </w:rPr>
      <w:t>gemeente Katwijk</w:t>
    </w:r>
    <w:r w:rsidRPr="006D0C27">
      <w:rPr>
        <w:rFonts w:cs="Arial"/>
        <w:b/>
        <w:szCs w:val="14"/>
      </w:rPr>
      <w:t xml:space="preserve">: </w:t>
    </w:r>
    <w:r w:rsidRPr="006D6982">
      <w:rPr>
        <w:rFonts w:cs="Arial"/>
        <w:szCs w:val="14"/>
      </w:rPr>
      <w:fldChar w:fldCharType="begin" w:fldLock="1"/>
    </w:r>
    <w:r w:rsidRPr="006D6982">
      <w:rPr>
        <w:rFonts w:cs="Arial"/>
        <w:szCs w:val="14"/>
      </w:rPr>
      <w:instrText xml:space="preserve"> mitSV ORGANISATIE BEZOEKADRES \* MERGEFORMAT </w:instrText>
    </w:r>
    <w:r w:rsidRPr="006D6982">
      <w:rPr>
        <w:rFonts w:cs="Arial"/>
        <w:szCs w:val="14"/>
      </w:rPr>
      <w:fldChar w:fldCharType="separate"/>
    </w:r>
    <w:r>
      <w:rPr>
        <w:rFonts w:cs="Arial"/>
        <w:bCs/>
        <w:noProof/>
        <w:szCs w:val="14"/>
      </w:rPr>
      <w:t>Koningin Julianalaan 3</w:t>
    </w:r>
    <w:r w:rsidRPr="006D6982">
      <w:rPr>
        <w:rFonts w:cs="Arial"/>
        <w:szCs w:val="14"/>
      </w:rPr>
      <w:fldChar w:fldCharType="end"/>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POSTCODEBA \* MERGEFORMAT </w:instrText>
    </w:r>
    <w:r w:rsidRPr="006D6982">
      <w:rPr>
        <w:rFonts w:cs="Arial"/>
        <w:szCs w:val="14"/>
      </w:rPr>
      <w:fldChar w:fldCharType="separate"/>
    </w:r>
    <w:r>
      <w:rPr>
        <w:rFonts w:cs="Arial"/>
        <w:bCs/>
        <w:noProof/>
        <w:szCs w:val="14"/>
      </w:rPr>
      <w:t>2224 EW</w:t>
    </w:r>
    <w:r w:rsidRPr="006D6982">
      <w:rPr>
        <w:rFonts w:cs="Arial"/>
        <w:szCs w:val="14"/>
      </w:rPr>
      <w:fldChar w:fldCharType="end"/>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PLAATSBA \* MERGEFORMAT </w:instrText>
    </w:r>
    <w:r w:rsidRPr="006D6982">
      <w:rPr>
        <w:rFonts w:cs="Arial"/>
        <w:szCs w:val="14"/>
      </w:rPr>
      <w:fldChar w:fldCharType="separate"/>
    </w:r>
    <w:r>
      <w:rPr>
        <w:rFonts w:cs="Arial"/>
        <w:bCs/>
        <w:noProof/>
        <w:szCs w:val="14"/>
      </w:rPr>
      <w:t>Katwijk</w:t>
    </w:r>
    <w:r w:rsidRPr="006D6982">
      <w:rPr>
        <w:rFonts w:cs="Arial"/>
        <w:szCs w:val="14"/>
      </w:rPr>
      <w:fldChar w:fldCharType="end"/>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POSTADRES \* MERGEFORMAT </w:instrText>
    </w:r>
    <w:r w:rsidRPr="006D6982">
      <w:rPr>
        <w:rFonts w:cs="Arial"/>
        <w:szCs w:val="14"/>
      </w:rPr>
      <w:fldChar w:fldCharType="separate"/>
    </w:r>
    <w:r>
      <w:rPr>
        <w:rFonts w:cs="Arial"/>
        <w:bCs/>
        <w:noProof/>
        <w:szCs w:val="14"/>
      </w:rPr>
      <w:t>Postbus 589</w:t>
    </w:r>
    <w:r w:rsidRPr="006D6982">
      <w:rPr>
        <w:rFonts w:cs="Arial"/>
        <w:szCs w:val="14"/>
      </w:rPr>
      <w:fldChar w:fldCharType="end"/>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POSTCODEPA \* MERGEFORMAT </w:instrText>
    </w:r>
    <w:r w:rsidRPr="006D6982">
      <w:rPr>
        <w:rFonts w:cs="Arial"/>
        <w:szCs w:val="14"/>
      </w:rPr>
      <w:fldChar w:fldCharType="separate"/>
    </w:r>
    <w:r>
      <w:rPr>
        <w:rFonts w:cs="Arial"/>
        <w:bCs/>
        <w:noProof/>
        <w:szCs w:val="14"/>
      </w:rPr>
      <w:t>2220 AN</w:t>
    </w:r>
    <w:r w:rsidRPr="006D6982">
      <w:rPr>
        <w:rFonts w:cs="Arial"/>
        <w:szCs w:val="14"/>
      </w:rPr>
      <w:fldChar w:fldCharType="end"/>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PLAATSPA \* MERGEFORMAT </w:instrText>
    </w:r>
    <w:r w:rsidRPr="006D6982">
      <w:rPr>
        <w:rFonts w:cs="Arial"/>
        <w:szCs w:val="14"/>
      </w:rPr>
      <w:fldChar w:fldCharType="separate"/>
    </w:r>
    <w:r>
      <w:rPr>
        <w:rFonts w:cs="Arial"/>
        <w:bCs/>
        <w:noProof/>
        <w:szCs w:val="14"/>
      </w:rPr>
      <w:t>Katwijk</w:t>
    </w:r>
    <w:r w:rsidRPr="006D6982">
      <w:rPr>
        <w:rFonts w:cs="Arial"/>
        <w:szCs w:val="14"/>
      </w:rPr>
      <w:fldChar w:fldCharType="end"/>
    </w:r>
    <w:r w:rsidRPr="006D6982">
      <w:rPr>
        <w:rFonts w:cs="Arial"/>
        <w:szCs w:val="14"/>
      </w:rPr>
      <w:t xml:space="preserve">, </w:t>
    </w:r>
    <w:r>
      <w:rPr>
        <w:rFonts w:cs="Arial"/>
        <w:b/>
        <w:i/>
        <w:szCs w:val="14"/>
      </w:rPr>
      <w:t>w</w:t>
    </w:r>
    <w:r w:rsidRPr="006D0C27">
      <w:rPr>
        <w:rFonts w:cs="Arial"/>
        <w:b/>
        <w:i/>
        <w:szCs w:val="14"/>
      </w:rPr>
      <w:t>ebsite:</w:t>
    </w:r>
    <w:r>
      <w:rPr>
        <w:rFonts w:cs="Arial"/>
        <w:b/>
        <w:i/>
        <w:szCs w:val="14"/>
      </w:rPr>
      <w:t xml:space="preserve">  </w:t>
    </w:r>
    <w:r w:rsidRPr="006D6982">
      <w:rPr>
        <w:szCs w:val="14"/>
      </w:rPr>
      <w:fldChar w:fldCharType="begin" w:fldLock="1"/>
    </w:r>
    <w:r w:rsidRPr="006D6982">
      <w:rPr>
        <w:szCs w:val="14"/>
      </w:rPr>
      <w:instrText xml:space="preserve"> mitSV ORGANISATIE WEBSITE \* MERGEFORMAT </w:instrText>
    </w:r>
    <w:r w:rsidRPr="006D6982">
      <w:rPr>
        <w:szCs w:val="14"/>
      </w:rPr>
      <w:fldChar w:fldCharType="separate"/>
    </w:r>
    <w:r>
      <w:rPr>
        <w:bCs/>
        <w:noProof/>
        <w:szCs w:val="14"/>
      </w:rPr>
      <w:t>www.katwijk.nl</w:t>
    </w:r>
    <w:r w:rsidRPr="006D6982">
      <w:rPr>
        <w:szCs w:val="14"/>
      </w:rPr>
      <w:fldChar w:fldCharType="end"/>
    </w:r>
    <w:r>
      <w:rPr>
        <w:szCs w:val="14"/>
      </w:rPr>
      <w:t>,</w:t>
    </w:r>
    <w:r>
      <w:rPr>
        <w:rFonts w:cs="Arial"/>
        <w:szCs w:val="14"/>
      </w:rPr>
      <w:t xml:space="preserve"> </w:t>
    </w:r>
    <w:r>
      <w:rPr>
        <w:rFonts w:cs="Arial"/>
        <w:szCs w:val="14"/>
      </w:rPr>
      <w:br/>
    </w:r>
    <w:r w:rsidRPr="006D0C27">
      <w:rPr>
        <w:rFonts w:cs="Arial"/>
        <w:b/>
        <w:i/>
        <w:szCs w:val="14"/>
      </w:rPr>
      <w:t>(T)</w:t>
    </w:r>
    <w:r>
      <w:rPr>
        <w:rFonts w:cs="Arial"/>
        <w:szCs w:val="14"/>
      </w:rPr>
      <w:t xml:space="preserve"> </w:t>
    </w:r>
    <w:r w:rsidRPr="006D6982">
      <w:rPr>
        <w:rFonts w:cs="Arial"/>
        <w:szCs w:val="14"/>
      </w:rPr>
      <w:fldChar w:fldCharType="begin" w:fldLock="1"/>
    </w:r>
    <w:r w:rsidRPr="006D6982">
      <w:rPr>
        <w:rFonts w:cs="Arial"/>
        <w:szCs w:val="14"/>
      </w:rPr>
      <w:instrText xml:space="preserve"> mitSV ORGANISATIE TELEFOONNUMMER \* MERGEFORMAT </w:instrText>
    </w:r>
    <w:r w:rsidRPr="006D6982">
      <w:rPr>
        <w:rFonts w:cs="Arial"/>
        <w:szCs w:val="14"/>
      </w:rPr>
      <w:fldChar w:fldCharType="separate"/>
    </w:r>
    <w:r>
      <w:rPr>
        <w:rFonts w:cs="Arial"/>
        <w:bCs/>
        <w:noProof/>
        <w:szCs w:val="14"/>
      </w:rPr>
      <w:t>071 - 406 5000</w:t>
    </w:r>
    <w:r w:rsidRPr="006D6982">
      <w:rPr>
        <w:rFonts w:cs="Arial"/>
        <w:szCs w:val="14"/>
      </w:rPr>
      <w:fldChar w:fldCharType="end"/>
    </w:r>
    <w:r>
      <w:rPr>
        <w:rFonts w:cs="Arial"/>
        <w:szCs w:val="14"/>
      </w:rPr>
      <w:t xml:space="preserve">, </w:t>
    </w:r>
    <w:r w:rsidRPr="006D0C27">
      <w:rPr>
        <w:rFonts w:cs="Arial"/>
        <w:b/>
        <w:i/>
        <w:szCs w:val="14"/>
      </w:rPr>
      <w:t>(F)</w:t>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FAXNUMMER \* MERGEFORMAT </w:instrText>
    </w:r>
    <w:r w:rsidRPr="006D6982">
      <w:rPr>
        <w:rFonts w:cs="Arial"/>
        <w:szCs w:val="14"/>
      </w:rPr>
      <w:fldChar w:fldCharType="separate"/>
    </w:r>
    <w:r>
      <w:rPr>
        <w:rFonts w:cs="Arial"/>
        <w:bCs/>
        <w:noProof/>
        <w:szCs w:val="14"/>
      </w:rPr>
      <w:t>071 - 406 5065</w:t>
    </w:r>
    <w:r w:rsidRPr="006D6982">
      <w:rPr>
        <w:rFonts w:cs="Arial"/>
        <w:szCs w:val="14"/>
      </w:rPr>
      <w:fldChar w:fldCharType="end"/>
    </w:r>
    <w:r>
      <w:rPr>
        <w:rFonts w:cs="Arial"/>
        <w:szCs w:val="14"/>
      </w:rPr>
      <w:t xml:space="preserve">, </w:t>
    </w:r>
    <w:r w:rsidRPr="006D6982">
      <w:rPr>
        <w:rFonts w:cs="Arial"/>
        <w:b/>
        <w:i/>
        <w:szCs w:val="14"/>
      </w:rPr>
      <w:t>IBAN:</w:t>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REKENINGNUMMER \* MERGEFORMAT </w:instrText>
    </w:r>
    <w:r w:rsidRPr="006D6982">
      <w:rPr>
        <w:rFonts w:cs="Arial"/>
        <w:szCs w:val="14"/>
      </w:rPr>
      <w:fldChar w:fldCharType="separate"/>
    </w:r>
    <w:r>
      <w:rPr>
        <w:rFonts w:cs="Arial"/>
        <w:bCs/>
        <w:noProof/>
        <w:szCs w:val="14"/>
      </w:rPr>
      <w:t>NL13BNGH0285120271</w:t>
    </w:r>
    <w:r w:rsidRPr="006D6982">
      <w:rPr>
        <w:rFonts w:cs="Arial"/>
        <w:szCs w:val="14"/>
      </w:rPr>
      <w:fldChar w:fldCharType="end"/>
    </w:r>
    <w:r>
      <w:rPr>
        <w:rFonts w:cs="Arial"/>
        <w:szCs w:val="14"/>
      </w:rPr>
      <w:t>,</w:t>
    </w:r>
    <w:r w:rsidRPr="006D6982">
      <w:rPr>
        <w:rFonts w:cs="Arial"/>
        <w:szCs w:val="14"/>
      </w:rPr>
      <w:t xml:space="preserve"> </w:t>
    </w:r>
    <w:r w:rsidRPr="006D6982">
      <w:rPr>
        <w:rFonts w:cs="Arial"/>
        <w:b/>
        <w:i/>
        <w:szCs w:val="14"/>
      </w:rPr>
      <w:t>BIC:</w:t>
    </w:r>
    <w:r w:rsidRPr="006D6982">
      <w:rPr>
        <w:rFonts w:cs="Arial"/>
        <w:szCs w:val="14"/>
      </w:rPr>
      <w:t xml:space="preserve"> </w:t>
    </w:r>
    <w:r w:rsidRPr="00DC79BA">
      <w:rPr>
        <w:rFonts w:cs="Arial"/>
        <w:szCs w:val="14"/>
      </w:rPr>
      <w:t>BNGHNL2G</w:t>
    </w:r>
    <w:r>
      <w:rPr>
        <w:rFonts w:cs="Arial"/>
        <w:szCs w:val="14"/>
      </w:rPr>
      <w:t>,</w:t>
    </w:r>
    <w:r w:rsidRPr="006D6982">
      <w:rPr>
        <w:rFonts w:cs="Arial"/>
        <w:szCs w:val="14"/>
      </w:rPr>
      <w:t xml:space="preserve"> </w:t>
    </w:r>
    <w:r w:rsidRPr="006D6982">
      <w:rPr>
        <w:rFonts w:cs="Arial"/>
        <w:b/>
        <w:i/>
        <w:szCs w:val="14"/>
      </w:rPr>
      <w:t>KvK:</w:t>
    </w:r>
    <w:r w:rsidRPr="006D6982">
      <w:rPr>
        <w:rFonts w:cs="Arial"/>
        <w:szCs w:val="14"/>
      </w:rPr>
      <w:t xml:space="preserve"> </w:t>
    </w:r>
    <w:r w:rsidRPr="006D6982">
      <w:rPr>
        <w:rFonts w:cs="Arial"/>
        <w:szCs w:val="14"/>
      </w:rPr>
      <w:fldChar w:fldCharType="begin" w:fldLock="1"/>
    </w:r>
    <w:r w:rsidRPr="006D6982">
      <w:rPr>
        <w:rFonts w:cs="Arial"/>
        <w:szCs w:val="14"/>
      </w:rPr>
      <w:instrText xml:space="preserve"> mitSV ORGANISATIE KVKNUMMER \* MERGEFORMAT </w:instrText>
    </w:r>
    <w:r w:rsidRPr="006D6982">
      <w:rPr>
        <w:rFonts w:cs="Arial"/>
        <w:szCs w:val="14"/>
      </w:rPr>
      <w:fldChar w:fldCharType="separate"/>
    </w:r>
    <w:r>
      <w:rPr>
        <w:rFonts w:cs="Arial"/>
        <w:bCs/>
        <w:noProof/>
        <w:szCs w:val="14"/>
      </w:rPr>
      <w:t>27.37.09.56</w:t>
    </w:r>
    <w:r w:rsidRPr="006D6982">
      <w:rPr>
        <w:rFonts w:cs="Arial"/>
        <w:szCs w:val="14"/>
      </w:rPr>
      <w:fldChar w:fldCharType="end"/>
    </w:r>
  </w:p>
  <w:p w:rsidR="00AB18C8" w:rsidRPr="006D6982" w:rsidRDefault="00AB18C8" w:rsidP="004B3C75">
    <w:pPr>
      <w:pStyle w:val="Voettekst"/>
      <w:rPr>
        <w:rFonts w:cs="Arial"/>
        <w:szCs w:val="14"/>
      </w:rPr>
    </w:pPr>
  </w:p>
  <w:p w:rsidR="00AB18C8" w:rsidRDefault="00AB18C8" w:rsidP="004B3C75">
    <w:pPr>
      <w:pStyle w:val="Voettekst"/>
      <w:rPr>
        <w:rFonts w:cs="Arial"/>
        <w:szCs w:val="14"/>
      </w:rPr>
    </w:pPr>
    <w:r w:rsidRPr="003E34C5">
      <w:rPr>
        <w:rFonts w:cs="Arial"/>
        <w:szCs w:val="14"/>
      </w:rPr>
      <w:t>Op alle opdrachten zijn, tenzij anders overeengekomen, de algemene inkoopvoorwaarden leveringen en diensten gemeente Katwijk 2017 van toepassing. Deze zijn te raadplegen op www.katwijk.nl en www.overheid.nl</w:t>
    </w:r>
  </w:p>
  <w:p w:rsidR="00AB18C8" w:rsidRPr="000A0CFA" w:rsidRDefault="00AB18C8" w:rsidP="004B3C75">
    <w:pPr>
      <w:pStyle w:val="Voettekst"/>
      <w:rPr>
        <w:rFonts w:cs="Arial"/>
        <w:szCs w:val="14"/>
      </w:rPr>
    </w:pPr>
  </w:p>
  <w:p w:rsidR="00AB18C8" w:rsidRPr="000753FC" w:rsidRDefault="00AB18C8" w:rsidP="004B3C75">
    <w:pPr>
      <w:pStyle w:val="Voettekst"/>
      <w:jc w:val="center"/>
      <w:rPr>
        <w:rFonts w:ascii="Free 3 of 9 Extended" w:hAnsi="Free 3 of 9 Extended"/>
        <w:sz w:val="72"/>
        <w:szCs w:val="72"/>
      </w:rPr>
    </w:pPr>
    <w:r w:rsidRPr="00A86C53">
      <w:rPr>
        <w:rFonts w:ascii="Free 3 of 9 Extended" w:hAnsi="Free 3 of 9 Extended"/>
        <w:sz w:val="72"/>
        <w:szCs w:val="72"/>
      </w:rPr>
      <w:t>*</w:t>
    </w:r>
    <w:r w:rsidRPr="00A86C53">
      <w:rPr>
        <w:rFonts w:ascii="Free 3 of 9 Extended" w:hAnsi="Free 3 of 9 Extended"/>
        <w:sz w:val="72"/>
        <w:szCs w:val="72"/>
      </w:rPr>
      <w:fldChar w:fldCharType="begin" w:fldLock="1"/>
    </w:r>
    <w:r w:rsidRPr="00A86C53">
      <w:rPr>
        <w:rFonts w:ascii="Free 3 of 9 Extended" w:hAnsi="Free 3 of 9 Extended"/>
        <w:sz w:val="72"/>
        <w:szCs w:val="72"/>
      </w:rPr>
      <w:instrText xml:space="preserve"> mitVV VV260D4A5418B3434ABADC360C0BDF07D5 \* MERGEFORMAT </w:instrText>
    </w:r>
    <w:r w:rsidRPr="00A86C53">
      <w:rPr>
        <w:rFonts w:ascii="Free 3 of 9 Extended" w:hAnsi="Free 3 of 9 Extended"/>
        <w:sz w:val="72"/>
        <w:szCs w:val="72"/>
      </w:rPr>
      <w:fldChar w:fldCharType="separate"/>
    </w:r>
    <w:r>
      <w:rPr>
        <w:rFonts w:ascii="Free 3 of 9 Extended" w:hAnsi="Free 3 of 9 Extended"/>
        <w:bCs/>
        <w:sz w:val="72"/>
        <w:szCs w:val="72"/>
      </w:rPr>
      <w:t>1276314</w:t>
    </w:r>
    <w:r w:rsidRPr="00A86C53">
      <w:rPr>
        <w:rFonts w:ascii="Free 3 of 9 Extended" w:hAnsi="Free 3 of 9 Extended"/>
        <w:sz w:val="72"/>
        <w:szCs w:val="72"/>
      </w:rPr>
      <w:fldChar w:fldCharType="end"/>
    </w:r>
    <w:r w:rsidRPr="00A86C53">
      <w:rPr>
        <w:rFonts w:ascii="Free 3 of 9 Extended" w:hAnsi="Free 3 of 9 Extended"/>
        <w:sz w:val="72"/>
        <w:szCs w:val="72"/>
      </w:rPr>
      <w:t>*</w:t>
    </w:r>
  </w:p>
  <w:p w:rsidR="00AB18C8" w:rsidRPr="00A53366" w:rsidRDefault="00AB18C8" w:rsidP="00760B8E">
    <w:pPr>
      <w:spacing w:line="240" w:lineRule="auto"/>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F00" w:rsidRDefault="00C35F00">
      <w:r>
        <w:separator/>
      </w:r>
    </w:p>
  </w:footnote>
  <w:footnote w:type="continuationSeparator" w:id="0">
    <w:p w:rsidR="00C35F00" w:rsidRDefault="00C35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C8" w:rsidRDefault="00AB18C8">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48" w:type="dxa"/>
      <w:tblLook w:val="01E0" w:firstRow="1" w:lastRow="1" w:firstColumn="1" w:lastColumn="1" w:noHBand="0" w:noVBand="0"/>
    </w:tblPr>
    <w:tblGrid>
      <w:gridCol w:w="6768"/>
      <w:gridCol w:w="3780"/>
    </w:tblGrid>
    <w:tr w:rsidR="00AB18C8" w:rsidTr="00D2487B">
      <w:tc>
        <w:tcPr>
          <w:tcW w:w="6768" w:type="dxa"/>
          <w:vMerge w:val="restart"/>
          <w:shd w:val="clear" w:color="auto" w:fill="auto"/>
        </w:tcPr>
        <w:p w:rsidR="00AB18C8" w:rsidRDefault="00AB18C8" w:rsidP="0022027B">
          <w:pPr>
            <w:pStyle w:val="Referentiegegevens"/>
          </w:pPr>
          <w:r>
            <w:rPr>
              <w:rStyle w:val="Paginanummer"/>
            </w:rPr>
            <w:fldChar w:fldCharType="begin"/>
          </w:r>
          <w:r>
            <w:rPr>
              <w:rStyle w:val="Paginanummer"/>
            </w:rPr>
            <w:instrText xml:space="preserve"> PAGE </w:instrText>
          </w:r>
          <w:r>
            <w:rPr>
              <w:rStyle w:val="Paginanummer"/>
            </w:rPr>
            <w:fldChar w:fldCharType="separate"/>
          </w:r>
          <w:r w:rsidR="006001FC">
            <w:rPr>
              <w:rStyle w:val="Paginanummer"/>
              <w:noProof/>
            </w:rPr>
            <w:t>2</w:t>
          </w:r>
          <w:r>
            <w:rPr>
              <w:rStyle w:val="Paginanummer"/>
            </w:rPr>
            <w:fldChar w:fldCharType="end"/>
          </w:r>
          <w:r>
            <w:rPr>
              <w:rStyle w:val="Paginanummer"/>
            </w:rPr>
            <w:t>/</w:t>
          </w:r>
          <w:r>
            <w:rPr>
              <w:rStyle w:val="Paginanummer"/>
            </w:rPr>
            <w:fldChar w:fldCharType="begin"/>
          </w:r>
          <w:r>
            <w:rPr>
              <w:rStyle w:val="Paginanummer"/>
            </w:rPr>
            <w:instrText xml:space="preserve"> NUMPAGES </w:instrText>
          </w:r>
          <w:r>
            <w:rPr>
              <w:rStyle w:val="Paginanummer"/>
            </w:rPr>
            <w:fldChar w:fldCharType="separate"/>
          </w:r>
          <w:r w:rsidR="006001FC">
            <w:rPr>
              <w:rStyle w:val="Paginanummer"/>
              <w:noProof/>
            </w:rPr>
            <w:t>2</w:t>
          </w:r>
          <w:r>
            <w:rPr>
              <w:rStyle w:val="Paginanummer"/>
            </w:rPr>
            <w:fldChar w:fldCharType="end"/>
          </w:r>
        </w:p>
      </w:tc>
      <w:tc>
        <w:tcPr>
          <w:tcW w:w="3780" w:type="dxa"/>
          <w:shd w:val="clear" w:color="auto" w:fill="auto"/>
        </w:tcPr>
        <w:p w:rsidR="00AB18C8" w:rsidRPr="0041752F" w:rsidRDefault="00AB18C8" w:rsidP="0022027B">
          <w:pPr>
            <w:pStyle w:val="ReferentiegegevensKopje"/>
            <w:rPr>
              <w:b/>
              <w:i w:val="0"/>
            </w:rPr>
          </w:pPr>
          <w:r w:rsidRPr="0041752F">
            <w:rPr>
              <w:b/>
              <w:i w:val="0"/>
            </w:rPr>
            <w:t>Ons kenmerk</w:t>
          </w:r>
        </w:p>
      </w:tc>
    </w:tr>
    <w:tr w:rsidR="00AB18C8" w:rsidTr="00D2487B">
      <w:tc>
        <w:tcPr>
          <w:tcW w:w="6768" w:type="dxa"/>
          <w:vMerge/>
          <w:shd w:val="clear" w:color="auto" w:fill="auto"/>
        </w:tcPr>
        <w:p w:rsidR="00AB18C8" w:rsidRDefault="00AB18C8" w:rsidP="0022027B">
          <w:pPr>
            <w:pStyle w:val="Koptekst"/>
          </w:pPr>
        </w:p>
      </w:tc>
      <w:tc>
        <w:tcPr>
          <w:tcW w:w="3780" w:type="dxa"/>
          <w:shd w:val="clear" w:color="auto" w:fill="auto"/>
        </w:tcPr>
        <w:p w:rsidR="00AB18C8" w:rsidRDefault="00AB18C8" w:rsidP="0022027B">
          <w:pPr>
            <w:pStyle w:val="Referentiegegevens"/>
          </w:pPr>
          <w:r>
            <w:fldChar w:fldCharType="begin" w:fldLock="1"/>
          </w:r>
          <w:r w:rsidRPr="00B34773">
            <w:instrText xml:space="preserve"> mitVV VV260D4A5418B3434ABADC360C0BDF07D5 \* MERGEFORMAT </w:instrText>
          </w:r>
          <w:r>
            <w:fldChar w:fldCharType="separate"/>
          </w:r>
          <w:r>
            <w:rPr>
              <w:bCs/>
            </w:rPr>
            <w:t>1276314</w:t>
          </w:r>
          <w:r>
            <w:fldChar w:fldCharType="end"/>
          </w:r>
        </w:p>
      </w:tc>
    </w:tr>
  </w:tbl>
  <w:p w:rsidR="00AB18C8" w:rsidRDefault="00AB18C8">
    <w:pPr>
      <w:pStyle w:val="Koptekst"/>
    </w:pPr>
    <w:r>
      <w:rPr>
        <w:rFonts w:ascii="Lucida Sans" w:hAnsi="Lucida Sans"/>
        <w:sz w:val="15"/>
        <w:szCs w:val="15"/>
      </w:rPr>
      <w:fldChar w:fldCharType="begin" w:fldLock="1"/>
    </w:r>
    <w:r w:rsidRPr="007668E5">
      <w:rPr>
        <w:rFonts w:ascii="Lucida Sans" w:hAnsi="Lucida Sans"/>
        <w:sz w:val="15"/>
        <w:szCs w:val="15"/>
      </w:rPr>
      <w:instrText xml:space="preserve"> mitP0 BLANCO \* MERGEFORMAT </w:instrText>
    </w:r>
    <w:r>
      <w:rPr>
        <w:rFonts w:ascii="Lucida Sans" w:hAnsi="Lucida Sans"/>
        <w:sz w:val="15"/>
        <w:szCs w:val="15"/>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C8" w:rsidRDefault="00AB18C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Name" w:val="VERSEON"/>
    <w:docVar w:name="DocAuthor" w:val="Arie Meyvogel2"/>
    <w:docVar w:name="DocDuplex" w:val="DUPLEX_DEFAULT"/>
    <w:docVar w:name="DocIndex" w:val="0001"/>
    <w:docVar w:name="DocPrinter" w:val="NOPRINTER"/>
    <w:docVar w:name="DocReg" w:val="0"/>
    <w:docVar w:name="DocType" w:val="691E8770-F899-11D7-A0DF-000039C71181"/>
    <w:docVar w:name="DocumentLanguage" w:val="nl-NL"/>
    <w:docVar w:name="IW_Generated" w:val="True"/>
    <w:docVar w:name="KingAsync" w:val="none"/>
    <w:docVar w:name="KingWizard" w:val="0"/>
    <w:docVar w:name="mitFileNames" w:val="J:\MitOffice\Sjabloon\Algemeen\Bouwstenen\Betaling.dot|J:\MitOffice\Sjabloon\Algemeen\Bouwstenen\Kopieaan.dot|"/>
    <w:docVar w:name="mitStyleTemplates" w:val="Katwijk huisstijl|"/>
    <w:docVar w:name="mitXMLOut" w:val="&lt;?xml version=&quot;1.0&quot; encoding=&quot;UTF-8&quot; ?&gt;_x000d__x000a_&lt;MITOUTPUT&gt;&lt;Verzendinstructie id=&quot;VV2B486DB09ACD9F43846306CD5E44D7CC&quot; prop=&quot;&quot; def=&quot;&quot; dst=&quot;0&quot; changed=&quot;true&quot; &gt;&lt;/Verzendinstructie&gt;_x000d__x000a_&lt;NAWClassId id=&quot;VV821BC62D82A84794AEA4E19AA613C98D&quot; prop=&quot;01888738-B679-4786-91A6-49E761C6A87B|98D3C6A0-49A1-4C4A-9419-F15D14998920|NAW&quot; def=&quot;&quot; dst=&quot;0&quot; changed=&quot;true&quot; &gt;A5EFBC8A-D83C-40C3-80C9-AB59A50A74A4&lt;/NAWClassId&gt;_x000d__x000a_&lt;Erven_van id=&quot;VV021D687DE22F4C0FA3BA9336C6448B94&quot; prop=&quot;01888738-B679-4786-91A6-49E761C6A87B|536BBD09-1EB4-44CF-9188-E337EE7FD22B|NAW&quot; def=&quot;&quot; dst=&quot;0&quot; changed=&quot;false&quot; &gt;&lt;/Erven_van&gt;_x000d__x000a_&lt;Geslacht id=&quot;VVDDD05643E41543439513DC818466FE0D&quot; prop=&quot;01888738-B679-4786-91A6-49E761C6A87B|1873FAE4-59C4-41F2-8CA6-92204A757969|NAW&quot; def=&quot;&quot; dst=&quot;0&quot; changed=&quot;true&quot; &gt;O&lt;/Geslacht&gt;_x000d__x000a_&lt;Voorvoegsels id=&quot;VV60E683BEFBCBCC4492D79111D21D578D&quot; prop=&quot;01888738-B679-4786-91A6-49E761C6A87B|21A65E03-076B-4400-908E-9E8DE82AE7E9|NAW&quot; def=&quot;&quot; dst=&quot;0&quot; changed=&quot;false&quot; &gt;&lt;/Voorvoegsels&gt;_x000d__x000a_&lt;Achternaam id=&quot;VV48B851BDAB63A640BE19A84351EC2126&quot; prop=&quot;01888738-B679-4786-91A6-49E761C6A87B|209142D1-7181-48DD-9A6F-FC8F23D90DC2|NAW&quot; def=&quot;&quot; dst=&quot;0&quot; changed=&quot;true&quot; &gt;Intern geïnitieerd&lt;/Achternaam&gt;_x000d__x000a_&lt;Naam_adressering id=&quot;VVE75E8FD6131F864DBADA684364A105F8&quot; prop=&quot;01888738-B679-4786-91A6-49E761C6A87B|504AC1A4-E5EF-4F16-862D-BB0CE7C47A27|NAW&quot; def=&quot;&quot; dst=&quot;0&quot; changed=&quot;true&quot; &gt;Aan de gemeenteraad&lt;/Naam_adressering&gt;_x000d__x000a_&lt;CPAchternaam id=&quot;VVCF12D5707486416CB11B7061749BA5C7&quot; prop=&quot;&quot; def=&quot;&quot; dst=&quot;0&quot; changed=&quot;false&quot; &gt;&lt;/CPAchternaam&gt;_x000d__x000a_&lt;CPVoorletters id=&quot;VVB9DBE19F384542B891C1D333BE3FBB00&quot; prop=&quot;&quot; def=&quot;&quot; dst=&quot;0&quot; changed=&quot;false&quot; &gt;&lt;/CPVoorletters&gt;_x000d__x000a_&lt;CPTussenvoegsels id=&quot;VVEE64C37AFCD34811A305BEAC5119D421&quot; prop=&quot;&quot; def=&quot;&quot; dst=&quot;0&quot; changed=&quot;false&quot; &gt;&lt;/CPTussenvoegsels&gt;_x000d__x000a_&lt;Afdeling id=&quot;VV1514DB27B9CABE48B8E3F459C473F9BB&quot; prop=&quot;&quot; def=&quot;&quot; dst=&quot;0&quot; changed=&quot;false&quot; &gt;&lt;/Afdeling&gt;_x000d__x000a_&lt;Straatnaam id=&quot;VVC26F905D82AA90478267B046086CF088&quot; prop=&quot;01888738-B679-4786-91A6-49E761C6A87B|A04B4CA5-D620-401A-8E18-659537D577B1|NAW&quot; def=&quot;&quot; dst=&quot;0&quot; changed=&quot;false&quot; &gt;&lt;/Straatnaam&gt;_x000d__x000a_&lt;Huisnummer id=&quot;VVA7CB81CCC286414E876D2CEC5F311A26&quot; prop=&quot;01888738-B679-4786-91A6-49E761C6A87B|4EDC403B-AEC7-476C-8FD0-1845B6FF795B|NAW&quot; def=&quot;&quot; dst=&quot;0&quot; changed=&quot;false&quot; &gt;&lt;/Huisnummer&gt;_x000d__x000a_&lt;Postcode id=&quot;VV0317C4E6FDFA6C49914B3AA3EB283B27&quot; prop=&quot;01888738-B679-4786-91A6-49E761C6A87B|92275B68-39C1-4462-8B26-15ECD2249123|NAW&quot; def=&quot;&quot; dst=&quot;0&quot; changed=&quot;true&quot; &gt;0000 XX&lt;/Postcode&gt;_x000d__x000a_&lt;Plaats id=&quot;VVFFBE6084E8316E4188ECF284ABAA666F&quot; prop=&quot;01888738-B679-4786-91A6-49E761C6A87B|AADE3A76-A03B-4755-804D-69589AF1A6E6|NAW&quot; def=&quot;&quot; dst=&quot;0&quot; changed=&quot;false&quot; &gt;&lt;/Plaats&gt;_x000d__x000a_&lt;Zaaknummer id=&quot;VV260D4A5418B3434ABADC360C0BDF07D5&quot; prop=&quot;F58D89D8-0EA5-11D8-A0FA-E291E5000000|C0B1D07C-29A8-4B23-94AC-9F3C2A62C037|Antwoordbrief&quot; def=&quot;&quot; dst=&quot;0&quot; changed=&quot;true&quot; &gt;1276314&lt;/Zaaknummer&gt;_x000d__x000a_&lt;aantalbijlagen id=&quot;VV5EBED5E149109A4C8C6256A6C62EA81B&quot; prop=&quot;&quot; def=&quot;0&quot; dst=&quot;0&quot; changed=&quot;false&quot; &gt;0&lt;/aantalbijlagen&gt;_x000d__x000a_&lt;UwReferentie id=&quot;VVF302F07F92131346829A43E3DCBE081A&quot; prop=&quot;F58D89D8-0EA5-11D8-A0FA-E291E5000000|9DA4243B-5064-11D6-9D04-00003939D28B|Antwoordbrief&quot; def=&quot;&quot; dst=&quot;0&quot; changed=&quot;false&quot; &gt;&lt;/UwReferentie&gt;_x000d__x000a_&lt;Onderwerp id=&quot;VVFE77B910CD475B40B396A654FECEFF53&quot; prop=&quot;F58D89D8-0EA5-11D8-A0FA-E291E5000000|1AE34868-FD11-4EF3-9794-AD2A7ED4FE58|Antwoordbrief&quot; def=&quot;onderwerp&quot; dst=&quot;0&quot; changed=&quot;true&quot; &gt;Surfschool Katwijk&lt;/Onderwerp&gt;_x000d__x000a_&lt;Datum id=&quot;VVCD0B2BB0B31A2E4480EBE0326D9B4B14&quot; prop=&quot;&quot; def=&quot;&quot; dst=&quot;0&quot; changed=&quot;false&quot; &gt;21 september 2018&lt;/Datum&gt;_x000d__x000a_&lt;Eigen_aanhef id=&quot;VV7BA58A7231B14AA9B193CD77ADAD7500&quot; prop=&quot;&quot; def=&quot;&quot; dst=&quot;0&quot; changed=&quot;false&quot; &gt;dames en heren,&lt;/Eigen_aanhef&gt;_x000d__x000a_&lt;Aanhef id=&quot;VV07A9505F00456E4C9AAC187431636E24&quot; prop=&quot;&quot; def=&quot;&quot; dst=&quot;0&quot; changed=&quot;true&quot; &gt;Geachte&lt;/Aanhef&gt;_x000d__x000a_&lt;Aanduiding id=&quot;VV3BE50C465B904DE59C321BC7D0483F60&quot; prop=&quot;01888738-B679-4786-91A6-49E761C6A87B|49076594-7BEA-41AC-9FDF-E76D2A3D9519|NAW&quot; def=&quot;&quot; dst=&quot;0&quot; changed=&quot;true&quot; &gt;E&lt;/Aanduiding&gt;_x000d__x000a_&lt;Achternaam_partner id=&quot;VVB14C20EC3F4A46F6B7EF63109AF5B351&quot; prop=&quot;01888738-B679-4786-91A6-49E761C6A87B|7CE94BA4-D1C6-4FD2-B07A-73302BF73F2A|NAW&quot; def=&quot;&quot; dst=&quot;0&quot; changed=&quot;false&quot; &gt;&lt;/Achternaam_partner&gt;_x000d__x000a_&lt;Voorvoegsel_Partner id=&quot;VV129C3A62B9424A168A43FAE276524B52&quot; prop=&quot;01888738-B679-4786-91A6-49E761C6A87B|A5863300-5A12-44F9-8E19-E38CB4E19FC5|NAW&quot; def=&quot;&quot; dst=&quot;0&quot; changed=&quot;false&quot; &gt;&lt;/Voorvoegsel_Partner&gt;_x000d__x000a_&lt;CPT2 id=&quot;VV5C91BEB5AA664597AD5F7619CB19122B&quot; prop=&quot;&quot; def=&quot;=[CPTussenvoegsels]&quot; dst=&quot;1&quot; changed=&quot;false&quot; &gt;&lt;/CPT2&gt;_x000d__x000a_&lt;betaling id=&quot;VVE0F339BD77AB5241B5EBA619BA877B63&quot; prop=&quot;&quot; def=&quot;&quot; dst=&quot;0&quot; changed=&quot;true&quot; &gt;&lt;/betaling&gt;_x000d__x000a_&lt;kopieaan id=&quot;VV1FC2AB31F0D07B4FA829B1C91311194E&quot; prop=&quot;&quot; def=&quot;&quot; dst=&quot;0&quot; changed=&quot;true&quot; &gt;&lt;/kopieaan&gt;_x000d__x000a_&lt;/MITOUTPUT&gt;"/>
    <w:docVar w:name="SignatureLine" w:val="J:\Iwriter\Sjabloon\Algemeen\Afsluiting\1. B&amp;W.dot"/>
    <w:docVar w:name="STORECLASS" w:val="F58D89D8-0EA5-11D8-A0FA-E291E5000000"/>
    <w:docVar w:name="tblBrein" w:val="&lt;?xml version=&quot;1.0&quot; encoding=&quot;utf-8&quot;?&gt;&lt;dxl:document xmlns:dxl=&quot;http://www.lotus.com/dxl&quot;&gt;&lt;item name=&quot;onderwerp&quot;&gt;&lt;text /&gt;&lt;/item&gt;&lt;item name=&quot;betreft&quot;&gt;&lt;text /&gt;&lt;/item&gt;&lt;item name=&quot;boekdatum&quot;&gt;&lt;datetime /&gt;&lt;/item&gt;&lt;item name=&quot;documentDatum&quot;&gt;&lt;datetime /&gt;&lt;/item&gt;&lt;item name=&quot;ontvangstVerzendDatum&quot;&gt;&lt;datetime /&gt;&lt;/item&gt;&lt;item name=&quot;referentieCode&quot;&gt;&lt;text /&gt;&lt;/item&gt;&lt;item name=&quot;inputOutputType&quot;&gt;&lt;text /&gt;&lt;/item&gt;&lt;item name=&quot;straatnaamAfzender&quot;&gt;&lt;text /&gt;&lt;/item&gt;&lt;item name=&quot;organisatienaamAfzender&quot;&gt;&lt;text /&gt;&lt;/item&gt;&lt;item name=&quot;voorlettersAfzender&quot;&gt;&lt;text /&gt;&lt;/item&gt;&lt;item name=&quot;huisnummerAfzender&quot;&gt;&lt;text /&gt;&lt;/item&gt;&lt;item name=&quot;AChternaamAfzender&quot;&gt;&lt;text /&gt;&lt;/item&gt;&lt;item name=&quot;postcodeAfzender&quot;&gt;&lt;text /&gt;&lt;/item&gt;&lt;item name=&quot;woonplaatsnaamAfzender&quot;&gt;&lt;text /&gt;&lt;/item&gt;&lt;item name=&quot;faxAfzender&quot;&gt;&lt;text /&gt;&lt;/item&gt;&lt;item name=&quot;landnaamAfzender&quot;&gt;&lt;text /&gt;&lt;/item&gt;&lt;item name=&quot;geslachtAfzender&quot;&gt;&lt;text /&gt;&lt;/item&gt;&lt;item name=&quot;telefoonOverdagAfzender&quot;&gt;&lt;text /&gt;&lt;/item&gt;&lt;item name=&quot;emailAfzender&quot;&gt;&lt;text /&gt;&lt;/item&gt;&lt;item name=&quot;zoekBurger&quot;&gt;&lt;text /&gt;&lt;/item&gt;&lt;item name=&quot;voorvoegselAfzender&quot;&gt;&lt;text /&gt;&lt;/item&gt;&lt;item name=&quot;afdelingsnaamAfzender&quot;&gt;&lt;text /&gt;&lt;/item&gt;&lt;item name=&quot;achternaamOntvanger&quot;&gt;&lt;text /&gt;&lt;/item&gt;&lt;item name=&quot;voorvoegselsOntvanger&quot;&gt;&lt;text /&gt;&lt;/item&gt;&lt;item name=&quot;voorlettersOntvanger&quot;&gt;&lt;text /&gt;&lt;/item&gt;&lt;item name=&quot;straatnaamOntvanger&quot;&gt;&lt;text /&gt;&lt;/item&gt;&lt;item name=&quot;huisnummerOntvanger&quot;&gt;&lt;text /&gt;&lt;/item&gt;&lt;item name=&quot;postcodeOntvanger&quot;&gt;&lt;text /&gt;&lt;/item&gt;&lt;item name=&quot;woonplaatsnaamOntvanger&quot;&gt;&lt;text /&gt;&lt;/item&gt;&lt;item name=&quot;afdelingsnaamOntvanger&quot;&gt;&lt;text /&gt;&lt;/item&gt;&lt;item name=&quot;registratieBijzonderheden&quot;&gt;&lt;text /&gt;&lt;/item&gt;&lt;/dxl:documen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C7E6B5137306684085C6F72F9E81B0F6&lt;/GroupID&gt;&lt;GroupName&gt;Ontvanger&lt;/GroupName&gt;&lt;GroupDescription /&gt;&lt;GroupIndex&gt;100&lt;/GroupIndex&gt;&lt;GroupFields&gt;&lt;QuestionField&gt;&lt;FieldMask /&gt;&lt;FieldListSettings&gt;&lt;DisplayDirection&gt;Vertical&lt;/DisplayDirection&gt;&lt;/FieldListSettings&gt;&lt;FieldValues /&gt;&lt;FieldMerge&gt;false&lt;/FieldMerge&gt;&lt;FieldParent&gt;GRC7E6B5137306684085C6F72F9E81B0F6&lt;/FieldParent&gt;&lt;FieldRun&gt;1&lt;/FieldRun&gt;&lt;FieldDataSource&gt;0&lt;/FieldDataSource&gt;&lt;FieldList&gt;0&lt;/FieldList&gt;&lt;FieldRequired&gt;0&lt;/FieldRequired&gt;&lt;FieldLen&gt;-1&lt;/FieldLen&gt;&lt;FieldHelp /&gt;&lt;FieldDocProp&gt;01888738-B679-4786-91A6-49E761C6A87B|98D3C6A0-49A1-4C4A-9419-F15D14998920|NAW&lt;/FieldDocProp&gt;&lt;FieldEmptyDate&gt;false&lt;/FieldEmptyDate&gt;&lt;FieldDefault xsi:type=&quot;xsd:string&quot;&gt;&lt;/FieldDefault&gt;&lt;FieldFormat&gt;geen&lt;/FieldFormat&gt;&lt;FieldDataType&gt;0&lt;/FieldDataType&gt;&lt;FieldTip /&gt;&lt;FieldPrompt /&gt;&lt;FieldIndex&gt;0&lt;/FieldIndex&gt;&lt;FieldDescription /&gt;&lt;FieldName&gt;NAWClassId&lt;/FieldName&gt;&lt;FieldID&gt;VV821BC62D82A84794AEA4E19AA613C98D&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gt;01888738-B679-4786-91A6-49E761C6A87B|504AC1A4-E5EF-4F16-862D-BB0CE7C47A27|NAW&lt;/FieldDocProp&gt;&lt;FieldEmptyDate&gt;false&lt;/FieldEmptyDate&gt;&lt;FieldDefault xsi:type=&quot;xsd:string&quot;&gt;&lt;/FieldDefault&gt;&lt;FieldFormat&gt;geen&lt;/FieldFormat&gt;&lt;FieldDataType&gt;0&lt;/FieldDataType&gt;&lt;FieldTip /&gt;&lt;FieldPrompt&gt;Organisatie&lt;/FieldPrompt&gt;&lt;FieldIndex&gt;1&lt;/FieldIndex&gt;&lt;FieldDescription&gt;Vul hier de naam van de geadresseerde in&lt;/FieldDescription&gt;&lt;FieldName&gt;Naam_adressering&lt;/FieldName&gt;&lt;FieldID&gt;VVE75E8FD6131F864DBADA684364A105F8&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Als in een zin&lt;/FieldFormat&gt;&lt;FieldDataType&gt;0&lt;/FieldDataType&gt;&lt;FieldTip /&gt;&lt;FieldPrompt&gt;Afdeling&lt;/FieldPrompt&gt;&lt;FieldIndex&gt;2&lt;/FieldIndex&gt;&lt;FieldDescription /&gt;&lt;FieldName&gt;Afdeling&lt;/FieldName&gt;&lt;FieldID&gt;VV1514DB27B9CABE48B8E3F459C473F9BB&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 /&gt;&lt;FieldName&gt;CPVoorletters&lt;/FieldName&gt;&lt;FieldID&gt;VVB9DBE19F384542B891C1D333BE3FBB00&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4&lt;/FieldIndex&gt;&lt;FieldDescription /&gt;&lt;FieldName&gt;CPTussenvoegsels&lt;/FieldName&gt;&lt;FieldID&gt;VVEE64C37AFCD34811A305BEAC5119D421&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1&lt;/FieldRun&gt;&lt;FieldDataSource&gt;1&lt;/FieldDataSource&gt;&lt;FieldList&gt;0&lt;/FieldList&gt;&lt;FieldRequired&gt;0&lt;/FieldRequired&gt;&lt;FieldLen&gt;-1&lt;/FieldLen&gt;&lt;FieldHelp /&gt;&lt;FieldDocProp /&gt;&lt;FieldEmptyDate&gt;false&lt;/FieldEmptyDate&gt;&lt;FieldDefault xsi:type=&quot;xsd:string&quot;&gt;=[CPTussenvoegsels]&lt;/FieldDefault&gt;&lt;FieldFormat&gt;Als in een zin&lt;/FieldFormat&gt;&lt;FieldDataType&gt;0&lt;/FieldDataType&gt;&lt;FieldTip /&gt;&lt;FieldPrompt /&gt;&lt;FieldIndex&gt;5&lt;/FieldIndex&gt;&lt;FieldDescription /&gt;&lt;FieldName&gt;CPT2&lt;/FieldName&gt;&lt;FieldID&gt;VV5C91BEB5AA664597AD5F7619CB19122B&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6&lt;/FieldIndex&gt;&lt;FieldDescription /&gt;&lt;FieldName&gt;CPAchternaam&lt;/FieldName&gt;&lt;FieldID&gt;VVCF12D5707486416CB11B7061749BA5C7&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1&lt;/FieldRun&gt;&lt;FieldDataSource&gt;0&lt;/FieldDataSource&gt;&lt;FieldList&gt;0&lt;/FieldList&gt;&lt;FieldRequired&gt;0&lt;/FieldRequired&gt;&lt;FieldLen&gt;-1&lt;/FieldLen&gt;&lt;FieldHelp /&gt;&lt;FieldDocProp&gt;01888738-B679-4786-91A6-49E761C6A87B|49076594-7BEA-41AC-9FDF-E76D2A3D9519|NAW&lt;/FieldDocProp&gt;&lt;FieldEmptyDate&gt;false&lt;/FieldEmptyDate&gt;&lt;FieldDefault xsi:type=&quot;xsd:string&quot;&gt;&lt;/FieldDefault&gt;&lt;FieldFormat&gt;geen&lt;/FieldFormat&gt;&lt;FieldDataType&gt;0&lt;/FieldDataType&gt;&lt;FieldTip /&gt;&lt;FieldPrompt /&gt;&lt;FieldIndex&gt;7&lt;/FieldIndex&gt;&lt;FieldDescription /&gt;&lt;FieldName&gt;Aanduiding&lt;/FieldName&gt;&lt;FieldID&gt;VV3BE50C465B904DE59C321BC7D0483F60&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nodata)&lt;/ValueName&gt;&lt;ValueParentID&gt;VVFC25D6A1C3BE4D65969C0BFDAD47CF57&lt;/ValueParentID&gt;&lt;ValueID&gt;A1381EAA6C444860A29FB0A4C056A52A~0&lt;/ValueID&gt;&lt;/QuestionValue&gt;&lt;QuestionValue&gt;&lt;ValueData xsi:nil=&quot;true&quot; /&gt;&lt;FollowUpFields /&gt;&lt;ValueIndex&gt;1&lt;/ValueIndex&gt;&lt;ValueExValue /&gt;&lt;ValueName&gt;O&lt;/ValueName&gt;&lt;ValueParentID&gt;VVFC25D6A1C3BE4D65969C0BFDAD47CF57&lt;/ValueParentID&gt;&lt;ValueID&gt;88DA7EF0C560460EB651F1EBE1EC6EF4~0&lt;/ValueID&gt;&lt;/QuestionValue&gt;&lt;QuestionValue&gt;&lt;ValueData xsi:nil=&quot;true&quot; /&gt;&lt;FollowUpFields /&gt;&lt;ValueIndex&gt;2&lt;/ValueIndex&gt;&lt;ValueExValue /&gt;&lt;ValueName&gt;M&lt;/ValueName&gt;&lt;ValueParentID&gt;VVFC25D6A1C3BE4D65969C0BFDAD47CF57&lt;/ValueParentID&gt;&lt;ValueID&gt;AA567C1C798B4E92A95F3F85ED3D6DF1~0&lt;/ValueID&gt;&lt;/QuestionValue&gt;&lt;QuestionValue&gt;&lt;ValueData xsi:nil=&quot;true&quot; /&gt;&lt;FollowUpFields /&gt;&lt;ValueIndex&gt;3&lt;/ValueIndex&gt;&lt;ValueExValue /&gt;&lt;ValueName&gt;V&lt;/ValueName&gt;&lt;ValueParentID&gt;VVFC25D6A1C3BE4D65969C0BFDAD47CF57&lt;/ValueParentID&gt;&lt;ValueID&gt;557CB8E6E3CC4AB0B74CDDC3882DEDF2~0&lt;/ValueID&gt;&lt;/QuestionValue&gt;&lt;/FieldValues&gt;&lt;FieldMerge&gt;false&lt;/FieldMerge&gt;&lt;FieldParent&gt;GRC7E6B5137306684085C6F72F9E81B0F6&lt;/FieldParent&gt;&lt;FieldRun&gt;0&lt;/FieldRun&gt;&lt;FieldDataSource&gt;0&lt;/FieldDataSource&gt;&lt;FieldList&gt;1&lt;/FieldList&gt;&lt;FieldRequired&gt;2&lt;/FieldRequired&gt;&lt;FieldLen&gt;-1&lt;/FieldLen&gt;&lt;FieldHelp /&gt;&lt;FieldDocProp&gt;01888738-B679-4786-91A6-49E761C6A87B|1873FAE4-59C4-41F2-8CA6-92204A757969|NAW&lt;/FieldDocProp&gt;&lt;FieldEmptyDate&gt;false&lt;/FieldEmptyDate&gt;&lt;FieldDefault xsi:type=&quot;xsd:string&quot;&gt;&lt;/FieldDefault&gt;&lt;FieldFormat&gt;geen&lt;/FieldFormat&gt;&lt;FieldDataType&gt;0&lt;/FieldDataType&gt;&lt;FieldTip /&gt;&lt;FieldPrompt&gt;Geslacht&lt;/FieldPrompt&gt;&lt;FieldIndex&gt;8&lt;/FieldIndex&gt;&lt;FieldDescription&gt;Hier kun je kiezen voor het geslacht van de geadresseerde. Indien je brief gericht is aan een bestuur of directie kun je kiezen voor nvt.&lt;/FieldDescription&gt;&lt;FieldName&gt;Geslacht&lt;/FieldName&gt;&lt;FieldID&gt;VVDDD05643E41543439513DC818466FE0D&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1&lt;/FieldRun&gt;&lt;FieldDataSource&gt;0&lt;/FieldDataSource&gt;&lt;FieldList&gt;0&lt;/FieldList&gt;&lt;FieldRequired&gt;0&lt;/FieldRequired&gt;&lt;FieldLen&gt;-1&lt;/FieldLen&gt;&lt;FieldHelp /&gt;&lt;FieldDocProp&gt;01888738-B679-4786-91A6-49E761C6A87B|536BBD09-1EB4-44CF-9188-E337EE7FD22B|NAW&lt;/FieldDocProp&gt;&lt;FieldEmptyDate&gt;false&lt;/FieldEmptyDate&gt;&lt;FieldDefault xsi:type=&quot;xsd:string&quot;&gt;&lt;/FieldDefault&gt;&lt;FieldFormat&gt;geen&lt;/FieldFormat&gt;&lt;FieldDataType&gt;0&lt;/FieldDataType&gt;&lt;FieldTip /&gt;&lt;FieldPrompt /&gt;&lt;FieldIndex&gt;9&lt;/FieldIndex&gt;&lt;FieldDescription /&gt;&lt;FieldName&gt;Erven_van&lt;/FieldName&gt;&lt;FieldID&gt;VV021D687DE22F4C0FA3BA9336C6448B94&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gt;01888738-B679-4786-91A6-49E761C6A87B|A04B4CA5-D620-401A-8E18-659537D577B1|NAW&lt;/FieldDocProp&gt;&lt;FieldEmptyDate&gt;false&lt;/FieldEmptyDate&gt;&lt;FieldDefault xsi:type=&quot;xsd:string&quot;&gt;&lt;/FieldDefault&gt;&lt;FieldFormat&gt;geen&lt;/FieldFormat&gt;&lt;FieldDataType&gt;0&lt;/FieldDataType&gt;&lt;FieldTip&gt;Dit veld moet leeg zijn wanneer je een postbusaanduiding hebt ingevuld.&lt;/FieldTip&gt;&lt;FieldPrompt&gt;Straatnaam&lt;/FieldPrompt&gt;&lt;FieldIndex&gt;10&lt;/FieldIndex&gt;&lt;FieldDescription&gt;Vul hier de straatnaam van de geadresseerde in.&lt;/FieldDescription&gt;&lt;FieldName&gt;Straatnaam&lt;/FieldName&gt;&lt;FieldID&gt;VVC26F905D82AA90478267B046086CF088&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gt;01888738-B679-4786-91A6-49E761C6A87B|4EDC403B-AEC7-476C-8FD0-1845B6FF795B|NAW&lt;/FieldDocProp&gt;&lt;FieldEmptyDate&gt;false&lt;/FieldEmptyDate&gt;&lt;FieldDefault xsi:type=&quot;xsd:string&quot;&gt;&lt;/FieldDefault&gt;&lt;FieldFormat&gt;geen&lt;/FieldFormat&gt;&lt;FieldDataType&gt;0&lt;/FieldDataType&gt;&lt;FieldTip /&gt;&lt;FieldPrompt&gt;Huisnummer&lt;/FieldPrompt&gt;&lt;FieldIndex&gt;11&lt;/FieldIndex&gt;&lt;FieldDescription&gt;Geeft hier het Huisnummer van de geadresseerde&lt;/FieldDescription&gt;&lt;FieldName&gt;Huisnummer&lt;/FieldName&gt;&lt;FieldID&gt;VVA7CB81CCC286414E876D2CEC5F311A26&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7&lt;/FieldLen&gt;&lt;FieldHelp /&gt;&lt;FieldDocProp&gt;01888738-B679-4786-91A6-49E761C6A87B|92275B68-39C1-4462-8B26-15ECD2249123|NAW&lt;/FieldDocProp&gt;&lt;FieldEmptyDate&gt;false&lt;/FieldEmptyDate&gt;&lt;FieldDefault xsi:type=&quot;xsd:string&quot;&gt;&lt;/FieldDefault&gt;&lt;FieldFormat&gt;Hoofdletter&lt;/FieldFormat&gt;&lt;FieldDataType&gt;0&lt;/FieldDataType&gt;&lt;FieldTip /&gt;&lt;FieldPrompt&gt;Postcode&lt;/FieldPrompt&gt;&lt;FieldIndex&gt;12&lt;/FieldIndex&gt;&lt;FieldDescription&gt;Geeft hier de Postcode van de geadresseerde&lt;/FieldDescription&gt;&lt;FieldName&gt;Postcode&lt;/FieldName&gt;&lt;FieldID&gt;VV0317C4E6FDFA6C49914B3AA3EB283B27&lt;/FieldID&gt;&lt;FieldXpath /&gt;&lt;FieldXpathAlternatives /&gt;&lt;FieldLinkedProp /&gt;&lt;/QuestionField&gt;&lt;QuestionField&gt;&lt;FieldMask /&gt;&lt;FieldListSettings&gt;&lt;DisplayDirection&gt;Vertical&lt;/DisplayDirection&gt;&lt;/FieldListSettings&gt;&lt;FieldValues /&gt;&lt;FieldMerge&gt;false&lt;/FieldMerge&gt;&lt;FieldParent&gt;GRC7E6B5137306684085C6F72F9E81B0F6&lt;/FieldParent&gt;&lt;FieldRun&gt;0&lt;/FieldRun&gt;&lt;FieldDataSource&gt;0&lt;/FieldDataSource&gt;&lt;FieldList&gt;0&lt;/FieldList&gt;&lt;FieldRequired&gt;0&lt;/FieldRequired&gt;&lt;FieldLen&gt;-1&lt;/FieldLen&gt;&lt;FieldHelp /&gt;&lt;FieldDocProp&gt;01888738-B679-4786-91A6-49E761C6A87B|AADE3A76-A03B-4755-804D-69589AF1A6E6|NAW&lt;/FieldDocProp&gt;&lt;FieldEmptyDate&gt;false&lt;/FieldEmptyDate&gt;&lt;FieldDefault xsi:type=&quot;xsd:string&quot;&gt;&lt;/FieldDefault&gt;&lt;FieldFormat&gt;geen&lt;/FieldFormat&gt;&lt;FieldDataType&gt;0&lt;/FieldDataType&gt;&lt;FieldTip /&gt;&lt;FieldPrompt&gt;Woonplaats&lt;/FieldPrompt&gt;&lt;FieldIndex&gt;13&lt;/FieldIndex&gt;&lt;FieldDescription&gt;Geeft hier de woonplaats van de geadresseerde&lt;/FieldDescription&gt;&lt;FieldName&gt;Plaats&lt;/FieldName&gt;&lt;FieldID&gt;VVFFBE6084E8316E4188ECF284ABAA666F&lt;/FieldID&gt;&lt;FieldXpath /&gt;&lt;FieldXpathAlternatives /&gt;&lt;FieldLinkedProp /&gt;&lt;/QuestionField&gt;&lt;/GroupFields&gt;&lt;IsRepeatingGroup&gt;false&lt;/IsRepeatingGroup&gt;&lt;/QuestionGroup&gt;&lt;QuestionGroup&gt;&lt;GroupID&gt;GR0438938D2D2D4B03AFA5C544FA89BDC2&lt;/GroupID&gt;&lt;GroupName&gt;Aanhef&lt;/GroupName&gt;&lt;GroupDescription /&gt;&lt;GroupIndex&gt;101&lt;/GroupIndex&gt;&lt;GroupFields&gt;&lt;QuestionField&gt;&lt;FieldMask /&gt;&lt;FieldListSettings&gt;&lt;DisplayDirection&gt;Vertical&lt;/DisplayDirection&gt;&lt;/FieldListSettings&gt;&lt;FieldValues&gt;&lt;QuestionValue&gt;&lt;ValueData xsi:nil=&quot;true&quot; /&gt;&lt;FollowUpFields /&gt;&lt;ValueIndex&gt;0&lt;/ValueIndex&gt;&lt;ValueExValue&gt;Geachte&lt;/ValueExValue&gt;&lt;ValueName&gt;Geachte&lt;/ValueName&gt;&lt;ValueParentID&gt;VV3DC410D8BAC64217BCA04F9CC6C58F00&lt;/ValueParentID&gt;&lt;ValueID&gt;C2920DD16F90104385E5DA61F3C2F744~0&lt;/ValueID&gt;&lt;/QuestionValue&gt;&lt;QuestionValue&gt;&lt;ValueData xsi:nil=&quot;true&quot; /&gt;&lt;FollowUpFields /&gt;&lt;ValueIndex&gt;1&lt;/ValueIndex&gt;&lt;ValueExValue&gt;Beste&lt;/ValueExValue&gt;&lt;ValueName&gt;Beste&lt;/ValueName&gt;&lt;ValueParentID&gt;VV3DC410D8BAC64217BCA04F9CC6C58F00&lt;/ValueParentID&gt;&lt;ValueID&gt;69E2F393439E4AACA786627DDE292EB6~0&lt;/ValueID&gt;&lt;/QuestionValue&gt;&lt;/FieldValues&gt;&lt;FieldMerge&gt;false&lt;/FieldMerge&gt;&lt;FieldParent&gt;GR0438938D2D2D4B03AFA5C544FA89BDC2&lt;/FieldParent&gt;&lt;FieldRun&gt;0&lt;/FieldRun&gt;&lt;FieldDataSource&gt;0&lt;/FieldDataSource&gt;&lt;FieldList&gt;1&lt;/FieldList&gt;&lt;FieldRequired&gt;2&lt;/FieldRequired&gt;&lt;FieldLen&gt;-1&lt;/FieldLen&gt;&lt;FieldHelp /&gt;&lt;FieldDocProp /&gt;&lt;FieldEmptyDate&gt;false&lt;/FieldEmptyDate&gt;&lt;FieldDefault xsi:type=&quot;xsd:string&quot;&gt;&lt;/FieldDefault&gt;&lt;FieldFormat&gt;geen&lt;/FieldFormat&gt;&lt;FieldDataType&gt;1&lt;/FieldDataType&gt;&lt;FieldTip /&gt;&lt;FieldPrompt&gt;Aanhef&lt;/FieldPrompt&gt;&lt;FieldIndex&gt;0&lt;/FieldIndex&gt;&lt;FieldDescription&gt;Hier kun je kiezen voor de aanhef van je brief. Indien je Aanhef (handmatig) gebruikt, kun je op die plek zelf invullen welke aanhef je wilt gebruiken en vervalt deze standaard aanhef.&lt;/FieldDescription&gt;&lt;FieldName&gt;Aanhef&lt;/FieldName&gt;&lt;FieldID&gt;VV07A9505F00456E4C9AAC187431636E24&lt;/FieldID&gt;&lt;FieldXpath /&gt;&lt;FieldXpathAlternatives /&gt;&lt;FieldLinkedProp /&gt;&lt;/QuestionField&gt;&lt;QuestionField&gt;&lt;FieldMask /&gt;&lt;FieldListSettings&gt;&lt;DisplayDirection&gt;Vertical&lt;/DisplayDirection&gt;&lt;/FieldListSettings&gt;&lt;FieldValues /&gt;&lt;FieldMerge&gt;false&lt;/FieldMerge&gt;&lt;FieldParent&gt;GR0438938D2D2D4B03AFA5C544FA89BDC2&lt;/FieldParent&gt;&lt;FieldRun&gt;1&lt;/FieldRun&gt;&lt;FieldDataSource&gt;0&lt;/FieldDataSource&gt;&lt;FieldList&gt;0&lt;/FieldList&gt;&lt;FieldRequired&gt;0&lt;/FieldRequired&gt;&lt;FieldLen&gt;-1&lt;/FieldLen&gt;&lt;FieldHelp /&gt;&lt;FieldDocProp&gt;01888738-B679-4786-91A6-49E761C6A87B|21A65E03-076B-4400-908E-9E8DE82AE7E9|NAW&lt;/FieldDocProp&gt;&lt;FieldEmptyDate&gt;false&lt;/FieldEmptyDate&gt;&lt;FieldDefault xsi:type=&quot;xsd:string&quot;&gt;&lt;/FieldDefault&gt;&lt;FieldFormat&gt;Als in een zin&lt;/FieldFormat&gt;&lt;FieldDataType&gt;0&lt;/FieldDataType&gt;&lt;FieldTip /&gt;&lt;FieldPrompt&gt;Voorvoegsels&lt;/FieldPrompt&gt;&lt;FieldIndex&gt;1&lt;/FieldIndex&gt;&lt;FieldDescription&gt;Vul hier de voorvoegsel(s) van de geadreseerde in.&lt;/FieldDescription&gt;&lt;FieldName&gt;Voorvoegsels&lt;/FieldName&gt;&lt;FieldID&gt;VV60E683BEFBCBCC4492D79111D21D578D&lt;/FieldID&gt;&lt;FieldXpath /&gt;&lt;FieldXpathAlternatives /&gt;&lt;FieldLinkedProp /&gt;&lt;/QuestionField&gt;&lt;QuestionField&gt;&lt;FieldMask /&gt;&lt;FieldListSettings&gt;&lt;DisplayDirection&gt;Vertical&lt;/DisplayDirection&gt;&lt;/FieldListSettings&gt;&lt;FieldValues /&gt;&lt;FieldMerge&gt;false&lt;/FieldMerge&gt;&lt;FieldParent&gt;GR0438938D2D2D4B03AFA5C544FA89BDC2&lt;/FieldParent&gt;&lt;FieldRun&gt;1&lt;/FieldRun&gt;&lt;FieldDataSource&gt;0&lt;/FieldDataSource&gt;&lt;FieldList&gt;0&lt;/FieldList&gt;&lt;FieldRequired&gt;0&lt;/FieldRequired&gt;&lt;FieldLen&gt;-1&lt;/FieldLen&gt;&lt;FieldHelp /&gt;&lt;FieldDocProp&gt;01888738-B679-4786-91A6-49E761C6A87B|209142D1-7181-48DD-9A6F-FC8F23D90DC2|NAW&lt;/FieldDocProp&gt;&lt;FieldEmptyDate&gt;false&lt;/FieldEmptyDate&gt;&lt;FieldDefault xsi:type=&quot;xsd:string&quot;&gt;&lt;/FieldDefault&gt;&lt;FieldFormat&gt;geen&lt;/FieldFormat&gt;&lt;FieldDataType&gt;0&lt;/FieldDataType&gt;&lt;FieldTip /&gt;&lt;FieldPrompt&gt;Achternaam&lt;/FieldPrompt&gt;&lt;FieldIndex&gt;2&lt;/FieldIndex&gt;&lt;FieldDescription&gt;Vul hier de achternaam van de geadresseerde in.&lt;/FieldDescription&gt;&lt;FieldName&gt;Achternaam&lt;/FieldName&gt;&lt;FieldID&gt;VV48B851BDAB63A640BE19A84351EC2126&lt;/FieldID&gt;&lt;FieldXpath /&gt;&lt;FieldXpathAlternatives /&gt;&lt;FieldLinkedProp /&gt;&lt;/QuestionField&gt;&lt;QuestionField&gt;&lt;FieldMask /&gt;&lt;FieldListSettings&gt;&lt;DisplayDirection&gt;Vertical&lt;/DisplayDirection&gt;&lt;/FieldListSettings&gt;&lt;FieldValues /&gt;&lt;FieldMerge&gt;false&lt;/FieldMerge&gt;&lt;FieldParent&gt;GR0438938D2D2D4B03AFA5C544FA89BDC2&lt;/FieldParent&gt;&lt;FieldRun&gt;1&lt;/FieldRun&gt;&lt;FieldDataSource&gt;0&lt;/FieldDataSource&gt;&lt;FieldList&gt;0&lt;/FieldList&gt;&lt;FieldRequired&gt;0&lt;/FieldRequired&gt;&lt;FieldLen&gt;-1&lt;/FieldLen&gt;&lt;FieldHelp /&gt;&lt;FieldDocProp&gt;01888738-B679-4786-91A6-49E761C6A87B|A5863300-5A12-44F9-8E19-E38CB4E19FC5|NAW&lt;/FieldDocProp&gt;&lt;FieldEmptyDate&gt;false&lt;/FieldEmptyDate&gt;&lt;FieldDefault xsi:type=&quot;xsd:string&quot;&gt;&lt;/FieldDefault&gt;&lt;FieldFormat&gt;Als in een zin&lt;/FieldFormat&gt;&lt;FieldDataType&gt;0&lt;/FieldDataType&gt;&lt;FieldTip /&gt;&lt;FieldPrompt /&gt;&lt;FieldIndex&gt;3&lt;/FieldIndex&gt;&lt;FieldDescription /&gt;&lt;FieldName&gt;Voorvoegsel_Partner&lt;/FieldName&gt;&lt;FieldID&gt;VV129C3A62B9424A168A43FAE276524B52&lt;/FieldID&gt;&lt;FieldXpath /&gt;&lt;FieldXpathAlternatives /&gt;&lt;FieldLinkedProp /&gt;&lt;/QuestionField&gt;&lt;QuestionField&gt;&lt;FieldMask /&gt;&lt;FieldListSettings&gt;&lt;DisplayDirection&gt;Vertical&lt;/DisplayDirection&gt;&lt;/FieldListSettings&gt;&lt;FieldValues /&gt;&lt;FieldMerge&gt;false&lt;/FieldMerge&gt;&lt;FieldParent&gt;GR0438938D2D2D4B03AFA5C544FA89BDC2&lt;/FieldParent&gt;&lt;FieldRun&gt;1&lt;/FieldRun&gt;&lt;FieldDataSource&gt;0&lt;/FieldDataSource&gt;&lt;FieldList&gt;0&lt;/FieldList&gt;&lt;FieldRequired&gt;0&lt;/FieldRequired&gt;&lt;FieldLen&gt;-1&lt;/FieldLen&gt;&lt;FieldHelp /&gt;&lt;FieldDocProp&gt;01888738-B679-4786-91A6-49E761C6A87B|7CE94BA4-D1C6-4FD2-B07A-73302BF73F2A|NAW&lt;/FieldDocProp&gt;&lt;FieldEmptyDate&gt;false&lt;/FieldEmptyDate&gt;&lt;FieldDefault xsi:type=&quot;xsd:string&quot;&gt;&lt;/FieldDefault&gt;&lt;FieldFormat&gt;geen&lt;/FieldFormat&gt;&lt;FieldDataType&gt;0&lt;/FieldDataType&gt;&lt;FieldTip /&gt;&lt;FieldPrompt /&gt;&lt;FieldIndex&gt;4&lt;/FieldIndex&gt;&lt;FieldDescription /&gt;&lt;FieldName&gt;Achternaam_partner&lt;/FieldName&gt;&lt;FieldID&gt;VVB14C20EC3F4A46F6B7EF63109AF5B351&lt;/FieldID&gt;&lt;FieldXpath /&gt;&lt;FieldXpathAlternatives /&gt;&lt;FieldLinkedProp /&gt;&lt;/QuestionField&gt;&lt;QuestionField&gt;&lt;FieldMask /&gt;&lt;FieldListSettings&gt;&lt;DisplayDirection&gt;Vertical&lt;/DisplayDirection&gt;&lt;/FieldListSettings&gt;&lt;FieldValues /&gt;&lt;FieldMerge&gt;false&lt;/FieldMerge&gt;&lt;FieldParent&gt;GR0438938D2D2D4B03AFA5C544FA89BDC2&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5&lt;/FieldIndex&gt;&lt;FieldDescription&gt;Vervangt de bovenstaande aanhef. Typ hier zelf een eigen aanhef in als de bovenstaande keuzes niet voldoen, bv. 'Beste Jan' of 'Geachte mevrouw Jansen en geachte heer Dirksen'.&lt;/FieldDescription&gt;&lt;FieldName&gt;Eigen_aanhef&lt;/FieldName&gt;&lt;FieldID&gt;VV7BA58A7231B14AA9B193CD77ADAD7500&lt;/FieldID&gt;&lt;FieldXpath /&gt;&lt;FieldXpathAlternatives /&gt;&lt;FieldLinkedProp /&gt;&lt;/QuestionField&gt;&lt;/GroupFields&gt;&lt;IsRepeatingGroup&gt;false&lt;/IsRepeatingGroup&gt;&lt;/QuestionGroup&gt;&lt;QuestionGroup&gt;&lt;GroupID&gt;GR2E05EA8EC63C9649BB23FD7A620FBA3A&lt;/GroupID&gt;&lt;GroupName&gt;Gegevens brief&lt;/GroupName&gt;&lt;GroupDescription /&gt;&lt;GroupIndex&gt;102&lt;/GroupIndex&gt;&lt;GroupFields&gt;&lt;QuestionField&gt;&lt;FieldMask /&gt;&lt;FieldListSettings&gt;&lt;DisplayDirection&gt;Vertical&lt;/DisplayDirection&gt;&lt;/FieldListSettings&gt;&lt;FieldValues&gt;&lt;QuestionValue&gt;&lt;ValueData xsi:nil=&quot;true&quot; /&gt;&lt;FollowUpFields /&gt;&lt;ValueIndex&gt;1&lt;/ValueIndex&gt;&lt;ValueExValue&gt;(nodata)&lt;/ValueExValue&gt;&lt;ValueName&gt;GEEN / NIET VAN TOEPASSING&lt;/ValueName&gt;&lt;ValueParentID&gt;VV2B486DB09ACD9F43846306CD5E44D7CC&lt;/ValueParentID&gt;&lt;ValueID&gt;D4D6B3B68018BA469B52F9C75557F067~0&lt;/ValueID&gt;&lt;/QuestionValue&gt;&lt;QuestionValue&gt;&lt;ValueData xsi:nil=&quot;true&quot; /&gt;&lt;FollowUpFields /&gt;&lt;ValueIndex&gt;2&lt;/ValueIndex&gt;&lt;ValueExValue&gt;AANTEKENEN&lt;/ValueExValue&gt;&lt;ValueName&gt;AANTEKENEN&lt;/ValueName&gt;&lt;ValueParentID&gt;VV2B486DB09ACD9F43846306CD5E44D7CC&lt;/ValueParentID&gt;&lt;ValueID&gt;5BFBC306FEF5E9489FFAA8F36EC8F6BE~0&lt;/ValueID&gt;&lt;/QuestionValue&gt;&lt;QuestionValue&gt;&lt;ValueData xsi:nil=&quot;true&quot; /&gt;&lt;FollowUpFields /&gt;&lt;ValueIndex&gt;3&lt;/ValueIndex&gt;&lt;ValueExValue&gt;PERSOONLIJK&lt;/ValueExValue&gt;&lt;ValueName&gt;PERSOONLIJK&lt;/ValueName&gt;&lt;ValueParentID&gt;VV2B486DB09ACD9F43846306CD5E44D7CC&lt;/ValueParentID&gt;&lt;ValueID&gt;4AAC9AD138B05640BAA0B10E3CA85CA6~0&lt;/ValueID&gt;&lt;/QuestionValue&gt;&lt;QuestionValue&gt;&lt;ValueData xsi:nil=&quot;true&quot; /&gt;&lt;FollowUpFields /&gt;&lt;ValueIndex&gt;4&lt;/ValueIndex&gt;&lt;ValueExValue&gt;VERTROUWELIJK&lt;/ValueExValue&gt;&lt;ValueName&gt;VERTROUWELIJK&lt;/ValueName&gt;&lt;ValueParentID&gt;VV2B486DB09ACD9F43846306CD5E44D7CC&lt;/ValueParentID&gt;&lt;ValueID&gt;591C947F4C464A41BC9CB29DB44C91B6~0&lt;/ValueID&gt;&lt;/QuestionValue&gt;&lt;QuestionValue&gt;&lt;ValueData xsi:nil=&quot;true&quot; /&gt;&lt;FollowUpFields /&gt;&lt;ValueIndex&gt;5&lt;/ValueIndex&gt;&lt;ValueExValue&gt;PERSOONLIJK EN VERTROUWELIJK&lt;/ValueExValue&gt;&lt;ValueName&gt;PERSOONLIJK EN VERTROUWELIJK&lt;/ValueName&gt;&lt;ValueParentID&gt;VV2B486DB09ACD9F43846306CD5E44D7CC&lt;/ValueParentID&gt;&lt;ValueID&gt;F0C0B019F60B654F84DA77F514C04063~0&lt;/ValueID&gt;&lt;/QuestionValue&gt;&lt;/FieldValues&gt;&lt;FieldMerge&gt;false&lt;/FieldMerge&gt;&lt;FieldParent&gt;GR2E05EA8EC63C9649BB23FD7A620FBA3A&lt;/FieldParent&gt;&lt;FieldRun&gt;0&lt;/FieldRun&gt;&lt;FieldDataSource&gt;0&lt;/FieldDataSource&gt;&lt;FieldList&gt;1&lt;/FieldList&gt;&lt;FieldRequired&gt;1&lt;/FieldRequired&gt;&lt;FieldLen&gt;-1&lt;/FieldLen&gt;&lt;FieldHelp /&gt;&lt;FieldDocProp /&gt;&lt;FieldEmptyDate&gt;false&lt;/FieldEmptyDate&gt;&lt;FieldDefault xsi:type=&quot;xsd:string&quot;&gt;&lt;/FieldDefault&gt;&lt;FieldFormat&gt;geen&lt;/FieldFormat&gt;&lt;FieldDataType&gt;1&lt;/FieldDataType&gt;&lt;FieldTip /&gt;&lt;FieldPrompt&gt;Verzendinstructie&lt;/FieldPrompt&gt;&lt;FieldIndex&gt;0&lt;/FieldIndex&gt;&lt;FieldDescription&gt;Geef hier de Verzendinstructie&lt;/FieldDescription&gt;&lt;FieldName&gt;Verzendinstructie&lt;/FieldName&gt;&lt;FieldID&gt;VV2B486DB09ACD9F43846306CD5E44D7CC&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1&lt;/FieldRequired&gt;&lt;FieldLen&gt;-1&lt;/FieldLen&gt;&lt;FieldHelp /&gt;&lt;FieldDocProp&gt;F58D89D8-0EA5-11D8-A0FA-E291E5000000|1AE34868-FD11-4EF3-9794-AD2A7ED4FE58|Antwoordbrief&lt;/FieldDocProp&gt;&lt;FieldEmptyDate&gt;false&lt;/FieldEmptyDate&gt;&lt;FieldDefault xsi:type=&quot;xsd:string&quot;&gt;onderwerp&lt;/FieldDefault&gt;&lt;FieldFormat&gt;geen&lt;/FieldFormat&gt;&lt;FieldDataType&gt;0&lt;/FieldDataType&gt;&lt;FieldTip /&gt;&lt;FieldPrompt&gt;Onderwerp&lt;/FieldPrompt&gt;&lt;FieldIndex&gt;1&lt;/FieldIndex&gt;&lt;FieldDescription&gt;Geef hier het onderwerp&lt;/FieldDescription&gt;&lt;FieldName&gt;Onderwerp&lt;/FieldName&gt;&lt;FieldID&gt;VVFE77B910CD475B40B396A654FECEFF53&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gt;01888738-B679-4786-91A6-49E761C6A87B|45AA4E2B-82E2-445E-9F98-040F6A48A4D9|NAW&lt;/FieldDocProp&gt;&lt;FieldEmptyDate&gt;false&lt;/FieldEmptyDate&gt;&lt;FieldDefault xsi:type=&quot;xsd:string&quot;&gt;&lt;/FieldDefault&gt;&lt;FieldFormat&gt;geen&lt;/FieldFormat&gt;&lt;FieldDataType&gt;0&lt;/FieldDataType&gt;&lt;FieldTip /&gt;&lt;FieldPrompt&gt;Burgerservicenummer&lt;/FieldPrompt&gt;&lt;FieldIndex&gt;2&lt;/FieldIndex&gt;&lt;FieldDescription&gt;Vul hier het Burgerservicenummer van de contactpersoon in.&lt;/FieldDescription&gt;&lt;FieldName&gt;Burgerservicenummer&lt;/FieldName&gt;&lt;FieldID&gt;VV8E3DE6BC6B2A354D9A05F127C00EB07A&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gt;01888738-B679-4786-91A6-49E761C6A87B|5C27A4A5-BDE2-4FDF-99AD-EB2019E59F41|NAW&lt;/FieldDocProp&gt;&lt;FieldEmptyDate&gt;false&lt;/FieldEmptyDate&gt;&lt;FieldDefault xsi:type=&quot;xsd:string&quot;&gt;&lt;/FieldDefault&gt;&lt;FieldFormat&gt;geen&lt;/FieldFormat&gt;&lt;FieldDataType&gt;0&lt;/FieldDataType&gt;&lt;FieldTip /&gt;&lt;FieldPrompt /&gt;&lt;FieldIndex&gt;3&lt;/FieldIndex&gt;&lt;FieldDescription&gt;Vul hier het KVK-nummer van het bedrijf in indien van toepassing.&lt;/FieldDescription&gt;&lt;FieldName&gt;KVKnummer&lt;/FieldName&gt;&lt;FieldID&gt;VV4A27DA745C684EDAAC6D93B9411CA9E0&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gt;F58D89D8-0EA5-11D8-A0FA-E291E5000000|9DA4243B-5064-11D6-9D04-00003939D28B|Antwoordbrief&lt;/FieldDocProp&gt;&lt;FieldEmptyDate&gt;false&lt;/FieldEmptyDate&gt;&lt;FieldDefault xsi:type=&quot;xsd:string&quot;&gt;&lt;/FieldDefault&gt;&lt;FieldFormat&gt;geen&lt;/FieldFormat&gt;&lt;FieldDataType&gt;0&lt;/FieldDataType&gt;&lt;FieldTip /&gt;&lt;FieldPrompt&gt;UwReferentie&lt;/FieldPrompt&gt;&lt;FieldIndex&gt;4&lt;/FieldIndex&gt;&lt;FieldDescription&gt;Vul hier de referentie (zaaknummer) van de contactpersoon in. Indien je deze niet hebt, kun je dit veld leeg laten.&lt;/FieldDescription&gt;&lt;FieldName&gt;UwReferentie&lt;/FieldName&gt;&lt;FieldID&gt;VVF302F07F92131346829A43E3DCBE081A&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2&lt;/FieldRun&gt;&lt;FieldDataSource&gt;0&lt;/FieldDataSource&gt;&lt;FieldList&gt;0&lt;/FieldList&gt;&lt;FieldRequired&gt;0&lt;/FieldRequired&gt;&lt;FieldLen&gt;-1&lt;/FieldLen&gt;&lt;FieldHelp /&gt;&lt;FieldDocProp&gt;F58D89D8-0EA5-11D8-A0FA-E291E5000000|C0B1D07C-29A8-4B23-94AC-9F3C2A62C037|Antwoordbrief&lt;/FieldDocProp&gt;&lt;FieldEmptyDate&gt;false&lt;/FieldEmptyDate&gt;&lt;FieldDefault xsi:type=&quot;xsd:string&quot;&gt;&lt;/FieldDefault&gt;&lt;FieldFormat&gt;geen&lt;/FieldFormat&gt;&lt;FieldDataType&gt;0&lt;/FieldDataType&gt;&lt;FieldTip /&gt;&lt;FieldPrompt&gt;Ons kenmerk&lt;/FieldPrompt&gt;&lt;FieldIndex&gt;5&lt;/FieldIndex&gt;&lt;FieldDescription&gt;Veld wordt automatisch ingevuld. Indien dit niet het geval is, vul dan hier het kenmerk in.&lt;/FieldDescription&gt;&lt;FieldName&gt;Zaaknummer&lt;/FieldName&gt;&lt;FieldID&gt;VV260D4A5418B3434ABADC360C0BDF07D5&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gt;Datum&lt;/FieldPrompt&gt;&lt;FieldIndex&gt;6&lt;/FieldIndex&gt;&lt;FieldDescription&gt;geef hier de datum van de brief&lt;/FieldDescription&gt;&lt;FieldName&gt;Datum&lt;/FieldName&gt;&lt;FieldID&gt;VVCD0B2BB0B31A2E4480EBE0326D9B4B14&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0&lt;/FieldDefault&gt;&lt;FieldFormat&gt;General Number&lt;/FieldFormat&gt;&lt;FieldDataType&gt;5&lt;/FieldDataType&gt;&lt;FieldTip /&gt;&lt;FieldPrompt&gt;Bevat deze brief bijlage(n)?&lt;/FieldPrompt&gt;&lt;FieldIndex&gt;7&lt;/FieldIndex&gt;&lt;FieldDescription /&gt;&lt;FieldName&gt;aantalbijlagen&lt;/FieldName&gt;&lt;FieldID&gt;VV5EBED5E149109A4C8C6256A6C62EA81B&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 INCLUDE &quot;J:\\Iwriter\\Sjabloon\\Algemeen\\Bouwstenen\\Kopieaan.dot&quot; \* MERGEFORMAT &lt;/ValueExValue&gt;&lt;ValueName&gt;ja&lt;/ValueName&gt;&lt;ValueParentID&gt;VVC9A06D85B99740BD90B402CFC4378F27&lt;/ValueParentID&gt;&lt;ValueID&gt;DC8C097C01324E4DA46EE772511FF572~1&lt;/ValueID&gt;&lt;/QuestionValue&gt;&lt;QuestionValue&gt;&lt;ValueData xsi:nil=&quot;true&quot; /&gt;&lt;FollowUpFields /&gt;&lt;ValueIndex&gt;1&lt;/ValueIndex&gt;&lt;ValueExValue&gt;(nodata)&lt;/ValueExValue&gt;&lt;ValueName&gt;nee&lt;/ValueName&gt;&lt;ValueParentID&gt;VVC9A06D85B99740BD90B402CFC4378F27&lt;/ValueParentID&gt;&lt;ValueID&gt;902BCC0F30654692A5C09C17DA91B3D5~0&lt;/ValueID&gt;&lt;/QuestionValue&gt;&lt;/FieldValues&gt;&lt;FieldMerge&gt;false&lt;/FieldMerge&gt;&lt;FieldParent&gt;GRC7E6B5137306684085C6F72F9E81B0F6&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 /&gt;&lt;FieldIndex&gt;8&lt;/FieldIndex&gt;&lt;FieldDescription /&gt;&lt;FieldName&gt;Kopie_aan&lt;/FieldName&gt;&lt;FieldID&gt;VVC9A06D85B99740BD90B402CFC4378F27&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gt;(nodata)&lt;/ValueExValue&gt;&lt;ValueName&gt;nee&lt;/ValueName&gt;&lt;ValueParentID&gt;VV23141CB16D1E403B8A857A9B9347ED40&lt;/ValueParentID&gt;&lt;ValueID&gt;5B57D81AF47945639A22D34318AED021~0&lt;/ValueID&gt;&lt;/QuestionValue&gt;&lt;QuestionValue&gt;&lt;ValueData xsi:nil=&quot;true&quot; /&gt;&lt;FollowUpFields /&gt;&lt;ValueIndex&gt;1&lt;/ValueIndex&gt;&lt;ValueExValue&gt; INCLUDE &quot;J:\\Iwriter\\Sjabloon\\Algemeen\\Bouwstenen\\Kopieaan.dot&quot; \* MERGEFORMAT &lt;/ValueExValue&gt;&lt;ValueName&gt;ja&lt;/ValueName&gt;&lt;ValueParentID&gt;VV23141CB16D1E403B8A857A9B9347ED40&lt;/ValueParentID&gt;&lt;ValueID&gt;662D39848DB041F9AA7F12C071B15548~1&lt;/ValueID&gt;&lt;/QuestionValue&gt;&lt;/FieldValues&gt;&lt;FieldMerge&gt;false&lt;/FieldMerge&gt;&lt;FieldParent&gt;GR2E05EA8EC63C9649BB23FD7A620FBA3A&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1&lt;/FieldDataType&gt;&lt;FieldTip /&gt;&lt;FieldPrompt&gt;Kopie aan?&lt;/FieldPrompt&gt;&lt;FieldIndex&gt;9&lt;/FieldIndex&gt;&lt;FieldDescription /&gt;&lt;FieldName&gt;kopieaan&lt;/FieldName&gt;&lt;FieldID&gt;VV1FC2AB31F0D07B4FA829B1C91311194E&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1&lt;/ValueIndex&gt;&lt;ValueExValue&gt;(nodata)&lt;/ValueExValue&gt;&lt;ValueName&gt;Nee&lt;/ValueName&gt;&lt;ValueParentID&gt;VVE0F339BD77AB5241B5EBA619BA877B63&lt;/ValueParentID&gt;&lt;ValueID&gt;5B43E84FFB8421499BEE731FCFB03809~0&lt;/ValueID&gt;&lt;/QuestionValue&gt;&lt;QuestionValue&gt;&lt;ValueData xsi:nil=&quot;true&quot; /&gt;&lt;FollowUpFields /&gt;&lt;ValueIndex&gt;2&lt;/ValueIndex&gt;&lt;ValueExValue&gt; INCLUDE &quot;J:\\MitOffice\\Sjabloon\\Algemeen\\Bouwstenen\\Betaling.dot&quot; \* MERGEFORMAT &lt;/ValueExValue&gt;&lt;ValueName&gt;Ja&lt;/ValueName&gt;&lt;ValueParentID&gt;VVE0F339BD77AB5241B5EBA619BA877B63&lt;/ValueParentID&gt;&lt;ValueID&gt;85D8018F62CDAD449B81C35398682404~1&lt;/ValueID&gt;&lt;/QuestionValue&gt;&lt;/FieldValues&gt;&lt;FieldMerge&gt;false&lt;/FieldMerge&gt;&lt;FieldParent&gt;GR2E05EA8EC63C9649BB23FD7A620FBA3A&lt;/FieldParent&gt;&lt;FieldRun&gt;0&lt;/FieldRun&gt;&lt;FieldDataSource&gt;0&lt;/FieldDataSource&gt;&lt;FieldList&gt;1&lt;/FieldList&gt;&lt;FieldRequired&gt;2&lt;/FieldRequired&gt;&lt;FieldLen&gt;-1&lt;/FieldLen&gt;&lt;FieldHelp /&gt;&lt;FieldDocProp /&gt;&lt;FieldEmptyDate&gt;false&lt;/FieldEmptyDate&gt;&lt;FieldDefault xsi:type=&quot;xsd:string&quot;&gt;&lt;/FieldDefault&gt;&lt;FieldFormat&gt;geen&lt;/FieldFormat&gt;&lt;FieldDataType&gt;1&lt;/FieldDataType&gt;&lt;FieldTip /&gt;&lt;FieldPrompt&gt;Betaling door of aan de gemeente?&lt;/FieldPrompt&gt;&lt;FieldIndex&gt;10&lt;/FieldIndex&gt;&lt;FieldDescription&gt;Volgt er uit deze brief een betaling door of aan de gemeente?&lt;/FieldDescription&gt;&lt;FieldName&gt;betaling&lt;/FieldName&gt;&lt;FieldID&gt;VVE0F339BD77AB5241B5EBA619BA877B63&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d MMMM yyyy&lt;/FieldFormat&gt;&lt;FieldDataType&gt;2&lt;/FieldDataType&gt;&lt;FieldTip /&gt;&lt;FieldPrompt&gt;verzenddatum&lt;/FieldPrompt&gt;&lt;FieldIndex&gt;11&lt;/FieldIndex&gt;&lt;FieldDescription&gt;Indien u de verzenddatum weet, kunt u deze hier opgeven.&lt;/FieldDescription&gt;&lt;FieldName&gt;verzenddatum&lt;/FieldName&gt;&lt;FieldID&gt;VV45C33ED8182C15449246B0FA692D26FD&lt;/FieldID&gt;&lt;FieldXpath /&gt;&lt;FieldXpathAlternatives /&gt;&lt;FieldLinkedProp /&gt;&lt;/QuestionField&gt;&lt;QuestionField&gt;&lt;FieldMask /&gt;&lt;FieldListSettings&gt;&lt;DisplayDirection&gt;Vertical&lt;/DisplayDirection&gt;&lt;/FieldListSettings&gt;&lt;FieldValues /&gt;&lt;FieldMerge&gt;false&lt;/FieldMerge&gt;&lt;FieldParent&gt;GR2E05EA8EC63C9649BB23FD7A620FBA3A&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Kenmerk&lt;/FieldPrompt&gt;&lt;FieldIndex&gt;12&lt;/FieldIndex&gt;&lt;FieldDescription&gt;Geef hier het kenmerk van de geadresseerde&lt;/FieldDescription&gt;&lt;FieldName&gt;Kenmerk&lt;/FieldName&gt;&lt;FieldID&gt;VVE79A38C3498FC34F88884FD4181A759B&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5EBED5E149109A4C8C6256A6C62EA81B&lt;/ID&gt;_x000d__x000a_      &lt;PROMPT&gt;_x000d__x000a_        &lt;NLNL&gt;Aantal bijlagen&lt;/NLNL&gt;_x000d__x000a_        &lt;NLBE /&gt;_x000d__x000a_        &lt;FRFR /&gt;_x000d__x000a_        &lt;FRBE /&gt;_x000d__x000a_        &lt;ENUS&gt;Bevat deze brief bijlage(n)?&lt;/ENUS&gt;_x000d__x000a_        &lt;DEDE&gt;Bevat deze brief bijlage(n)?&lt;/DEDE&gt;_x000d__x000a_        &lt;DADK /&gt;_x000d__x000a_        &lt;PLPL /&gt;_x000d__x000a_        &lt;SVSE /&gt;_x000d__x000a_        &lt;EN&gt;Bevat deze brief bijlage(n)?&lt;/EN&gt;_x000d__x000a_      &lt;/PROMPT&gt;_x000d__x000a_      &lt;FIELDDESC&gt;_x000d__x000a_        &lt;NLNL /&gt;_x000d__x000a_        &lt;NLBE /&gt;_x000d__x000a_        &lt;FRFR /&gt;_x000d__x000a_        &lt;FRBE /&gt;_x000d__x000a_        &lt;ENUS&gt;Als u deze vraag met JA beantwoord, kunt u zometeen aangeven om hoeveel bijlage(n) het gaat.&lt;/ENUS&gt;_x000d__x000a_        &lt;DEDE&gt;Als u deze vraag met JA beantwoord, kunt u zometeen aangeven om hoeveel bijlage(n) het gaat.&lt;/DEDE&gt;_x000d__x000a_        &lt;DADK /&gt;_x000d__x000a_        &lt;PLPL /&gt;_x000d__x000a_        &lt;SVSE /&gt;_x000d__x000a_        &lt;EN&gt;Als u deze vraag met JA beantwoord, kunt u zometeen aangeven om hoeveel bijlage(n) het gaa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0FAA2987127423DA63491B741958463&lt;/ID&gt;_x000d__x000a_      &lt;PROMPT&gt;_x000d__x000a_        &lt;NLNL&gt;Achternaam2&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60E683BEFBCBCC4492D79111D21D578D&lt;/ID&gt;_x000d__x000a_      &lt;PROMPT&gt;_x000d__x000a_        &lt;NLNL&gt;Voorvoegsels&lt;/NLNL&gt;_x000d__x000a_        &lt;NLBE /&gt;_x000d__x000a_        &lt;FRFR /&gt;_x000d__x000a_        &lt;FRBE /&gt;_x000d__x000a_        &lt;ENUS&gt;Voorvoegsels&lt;/ENUS&gt;_x000d__x000a_        &lt;DEDE&gt;Voorvoegsels&lt;/DEDE&gt;_x000d__x000a_        &lt;DADK /&gt;_x000d__x000a_        &lt;PLPL /&gt;_x000d__x000a_        &lt;SVSE /&gt;_x000d__x000a_        &lt;EN&gt;Voorvoegsels&lt;/EN&gt;_x000d__x000a_      &lt;/PROMPT&gt;_x000d__x000a_      &lt;FIELDDESC&gt;_x000d__x000a_        &lt;NLNL&gt;Vul hier de voorvoegsel(s) van de geadreseerde in.&lt;/NLNL&gt;_x000d__x000a_        &lt;NLBE /&gt;_x000d__x000a_        &lt;FRFR /&gt;_x000d__x000a_        &lt;FRBE /&gt;_x000d__x000a_        &lt;ENUS&gt;Vul hier de voorvoegsel(s) van de geadreseerde in.&lt;/ENUS&gt;_x000d__x000a_        &lt;DEDE&gt;Vul hier de voorvoegsel(s) van de geadreseerde in.&lt;/DEDE&gt;_x000d__x000a_        &lt;DADK /&gt;_x000d__x000a_        &lt;PLPL /&gt;_x000d__x000a_        &lt;SVSE /&gt;_x000d__x000a_        &lt;EN&gt;Vul hier de voorvoegsel(s) van de geadreseerde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8B851BDAB63A640BE19A84351EC2126&lt;/ID&gt;_x000d__x000a_      &lt;PROMPT&gt;_x000d__x000a_        &lt;NLNL&gt;Achternaam/bedrijfsnaam&lt;/NLNL&gt;_x000d__x000a_        &lt;NLBE /&gt;_x000d__x000a_        &lt;FRFR /&gt;_x000d__x000a_        &lt;FRBE /&gt;_x000d__x000a_        &lt;ENUS&gt;Achternaam&lt;/ENUS&gt;_x000d__x000a_        &lt;DEDE&gt;Achternaam&lt;/DEDE&gt;_x000d__x000a_        &lt;DADK /&gt;_x000d__x000a_        &lt;PLPL /&gt;_x000d__x000a_        &lt;SVSE /&gt;_x000d__x000a_        &lt;EN&gt;Achternaam&lt;/EN&gt;_x000d__x000a_      &lt;/PROMPT&gt;_x000d__x000a_      &lt;FIELDDESC&gt;_x000d__x000a_        &lt;NLNL&gt;Vul hier de achternaam van de geadresseerde in.&lt;/NLNL&gt;_x000d__x000a_        &lt;NLBE /&gt;_x000d__x000a_        &lt;FRFR /&gt;_x000d__x000a_        &lt;FRBE /&gt;_x000d__x000a_        &lt;ENUS&gt;Vul hier de achternaam van de geadresseerde in.&lt;/ENUS&gt;_x000d__x000a_        &lt;DEDE&gt;Vul hier de achternaam van de geadresseerde in.&lt;/DEDE&gt;_x000d__x000a_        &lt;DADK /&gt;_x000d__x000a_        &lt;PLPL /&gt;_x000d__x000a_        &lt;SVSE /&gt;_x000d__x000a_        &lt;EN&gt;Vul hier de achternaam van de geadresseerde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29C3A62B9424A168A43FAE276524B52&lt;/ID&gt;_x000d__x000a_      &lt;PROMPT&gt;_x000d__x000a_        &lt;NLNL&gt;Voorvoegsel Partn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14C20EC3F4A46F6B7EF63109AF5B351&lt;/ID&gt;_x000d__x000a_      &lt;PROMPT&gt;_x000d__x000a_        &lt;NLNL&gt;Achternaam partn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7A9505F00456E4C9AAC187431636E24&lt;/ID&gt;_x000d__x000a_      &lt;PROMPT&gt;_x000d__x000a_        &lt;NLNL&gt;Aanhef (gegenereerd)&lt;/NLNL&gt;_x000d__x000a_        &lt;NLBE /&gt;_x000d__x000a_        &lt;FRFR /&gt;_x000d__x000a_        &lt;FRBE /&gt;_x000d__x000a_        &lt;ENUS&gt;Aanhef&lt;/ENUS&gt;_x000d__x000a_        &lt;DEDE&gt;Aanhef&lt;/DEDE&gt;_x000d__x000a_        &lt;DADK /&gt;_x000d__x000a_        &lt;PLPL /&gt;_x000d__x000a_        &lt;SVSE /&gt;_x000d__x000a_        &lt;EN&gt;Aanhef&lt;/EN&gt;_x000d__x000a_      &lt;/PROMPT&gt;_x000d__x000a_      &lt;FIELDDESC&gt;_x000d__x000a_        &lt;NLNL&gt;Hier kun je kiezen voor de aanhef van je brief. Indien je Aanhef (handmatig) gebruikt, kun je op die plek zelf invullen welke aanhef je wilt gebruiken en vervalt deze standaard aanhef.&lt;/NLNL&gt;_x000d__x000a_        &lt;NLBE /&gt;_x000d__x000a_        &lt;FRFR /&gt;_x000d__x000a_        &lt;FRBE /&gt;_x000d__x000a_        &lt;ENUS&gt;Hier kun je kiezen voor de aanhef van je brief. Indien je voor anders kiest, kun je op die plek zelf invullen welke aanhef je wilt gebruiken.&lt;/ENUS&gt;_x000d__x000a_        &lt;DEDE&gt;Hier kun je kiezen voor de aanhef van je brief. Indien je voor anders kiest, kun je op die plek zelf invullen welke aanhef je wilt gebruiken.&lt;/DEDE&gt;_x000d__x000a_        &lt;DADK /&gt;_x000d__x000a_        &lt;PLPL /&gt;_x000d__x000a_        &lt;SVSE /&gt;_x000d__x000a_        &lt;EN&gt;Hier kun je kiezen voor de aanhef van je brief. Indien je voor anders kiest, kun je op die plek zelf invullen welke aanhef je wilt gebruike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BA58A7231B14AA9B193CD77ADAD7500&lt;/ID&gt;_x000d__x000a_      &lt;PROMPT&gt;_x000d__x000a_        &lt;NLNL&gt;Aanhef (handmati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ervangt de bovenstaande aanhef. Typ hier zelf een eigen aanhef in als de bovenstaande keuzes niet voldoen, bv. 'Beste Jan' of 'Geachte mevrouw Jansen en geachte heer Dirksen'.&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4A27DA745C684EDAAC6D93B9411CA9E0&lt;/ID&gt;_x000d__x000a_      &lt;PROMPT&gt;_x000d__x000a_        &lt;NLNL&gt;KVK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Vul hier het KVK-nummer van het bedrijf in indien van toepassing.&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7BBC018FE7A4218A74FE7E157607547&lt;/ID&gt;_x000d__x000a_      &lt;PROMPT&gt;_x000d__x000a_        &lt;NLNL&gt;Test&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302F07F92131346829A43E3DCBE081A&lt;/ID&gt;_x000d__x000a_      &lt;PROMPT&gt;_x000d__x000a_        &lt;NLNL&gt;UwReferentie&lt;/NLNL&gt;_x000d__x000a_        &lt;NLBE /&gt;_x000d__x000a_        &lt;FRFR /&gt;_x000d__x000a_        &lt;FRBE /&gt;_x000d__x000a_        &lt;ENUS&gt;UwReferentie&lt;/ENUS&gt;_x000d__x000a_        &lt;DEDE&gt;UwReferentie&lt;/DEDE&gt;_x000d__x000a_        &lt;DADK /&gt;_x000d__x000a_        &lt;PLPL /&gt;_x000d__x000a_        &lt;SVSE /&gt;_x000d__x000a_        &lt;EN&gt;UwReferentie&lt;/EN&gt;_x000d__x000a_      &lt;/PROMPT&gt;_x000d__x000a_      &lt;FIELDDESC&gt;_x000d__x000a_        &lt;NLNL&gt;Vul hier de referentie (zaaknummer) van de contactpersoon in. Indien je deze niet hebt, kun je dit veld leeg laten.&lt;/NLNL&gt;_x000d__x000a_        &lt;NLBE /&gt;_x000d__x000a_        &lt;FRFR /&gt;_x000d__x000a_        &lt;FRBE /&gt;_x000d__x000a_        &lt;ENUS&gt;Vul hier de referentie (zaaknummer) van de contactpersoon in. Indien je deze niet hebt, kun je dit veld leeg laten.&lt;/ENUS&gt;_x000d__x000a_        &lt;DEDE&gt;Vul hier de referentie (zaaknummer) van de contactpersoon in. Indien je deze niet hebt, kun je dit veld leeg laten.&lt;/DEDE&gt;_x000d__x000a_        &lt;DADK /&gt;_x000d__x000a_        &lt;PLPL /&gt;_x000d__x000a_        &lt;SVSE /&gt;_x000d__x000a_        &lt;EN&gt;Vul hier de referentie (zaaknummer) van de contactpersoon in. Indien je deze niet hebt, kun je dit veld leeg late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E77B910CD475B40B396A654FECEFF5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Geef hier het onderwerp&lt;/NLNL&gt;_x000d__x000a_        &lt;NLBE /&gt;_x000d__x000a_        &lt;FRFR /&gt;_x000d__x000a_        &lt;FRBE /&gt;_x000d__x000a_        &lt;ENUS&gt;Geef hier het onderwerp&lt;/ENUS&gt;_x000d__x000a_        &lt;DEDE&gt;Geef hier het onderwerp&lt;/DEDE&gt;_x000d__x000a_        &lt;DADK /&gt;_x000d__x000a_        &lt;PLPL /&gt;_x000d__x000a_        &lt;SVSE /&gt;_x000d__x000a_        &lt;EN&gt;Geef hier het onderwerp&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9A06D85B99740BD90B402CFC4378F27&lt;/ID&gt;_x000d__x000a_      &lt;PROMPT&gt;_x000d__x000a_        &lt;NLNL&gt;Kopie a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21BC62D82A84794AEA4E19AA613C98D&lt;/ID&gt;_x000d__x000a_      &lt;PROMPT&gt;_x000d__x000a_        &lt;NLNL&gt;NAWClassId&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75E8FD6131F864DBADA684364A105F8&lt;/ID&gt;_x000d__x000a_      &lt;PROMPT&gt;_x000d__x000a_        &lt;NLNL&gt;Naam adressering&lt;/NLNL&gt;_x000d__x000a_        &lt;NLBE /&gt;_x000d__x000a_        &lt;FRFR /&gt;_x000d__x000a_        &lt;FRBE /&gt;_x000d__x000a_        &lt;ENUS&gt;Organisatie&lt;/ENUS&gt;_x000d__x000a_        &lt;DEDE&gt;Organisatie&lt;/DEDE&gt;_x000d__x000a_        &lt;DADK /&gt;_x000d__x000a_        &lt;PLPL /&gt;_x000d__x000a_        &lt;SVSE /&gt;_x000d__x000a_        &lt;EN&gt;Organisatie&lt;/EN&gt;_x000d__x000a_      &lt;/PROMPT&gt;_x000d__x000a_      &lt;FIELDDESC&gt;_x000d__x000a_        &lt;NLNL&gt;Vul hier de naam van de geadresseerde in&lt;/NLNL&gt;_x000d__x000a_        &lt;NLBE /&gt;_x000d__x000a_        &lt;FRFR /&gt;_x000d__x000a_        &lt;FRBE /&gt;_x000d__x000a_        &lt;ENUS&gt;Vul hier de naam van de organisatie in.&lt;/ENUS&gt;_x000d__x000a_        &lt;DEDE&gt;Vul hier de naam van de organisatie in.&lt;/DEDE&gt;_x000d__x000a_        &lt;DADK /&gt;_x000d__x000a_        &lt;PLPL /&gt;_x000d__x000a_        &lt;SVSE /&gt;_x000d__x000a_        &lt;EN&gt;Vul hier de naam van de organisatie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9DBE19F384542B891C1D333BE3FBB00&lt;/ID&gt;_x000d__x000a_      &lt;PROMPT&gt;_x000d__x000a_        &lt;NLNL&gt;Voorletters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E64C37AFCD34811A305BEAC5119D421&lt;/ID&gt;_x000d__x000a_      &lt;PROMPT&gt;_x000d__x000a_        &lt;NLNL&gt;Tussenvoegsels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C91BEB5AA664597AD5F7619CB19122B&lt;/ID&gt;_x000d__x000a_      &lt;PROMPT&gt;_x000d__x000a_        &lt;NLNL&gt;CPT2&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F12D5707486416CB11B7061749BA5C7&lt;/ID&gt;_x000d__x000a_      &lt;PROMPT&gt;_x000d__x000a_        &lt;NLNL&gt;Achternaam contactpersoo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3BE50C465B904DE59C321BC7D0483F60&lt;/ID&gt;_x000d__x000a_      &lt;PROMPT&gt;_x000d__x000a_        &lt;NLNL&gt;Aanduiding&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21D687DE22F4C0FA3BA9336C6448B94&lt;/ID&gt;_x000d__x000a_      &lt;PROMPT&gt;_x000d__x000a_        &lt;NLNL&gt;Erven v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C26F905D82AA90478267B046086CF088&lt;/ID&gt;_x000d__x000a_      &lt;PROMPT&gt;_x000d__x000a_        &lt;NLNL&gt;Straatnaam&lt;/NLNL&gt;_x000d__x000a_        &lt;NLBE /&gt;_x000d__x000a_        &lt;FRFR /&gt;_x000d__x000a_        &lt;FRBE /&gt;_x000d__x000a_        &lt;ENUS&gt;Straatnaam&lt;/ENUS&gt;_x000d__x000a_        &lt;DEDE&gt;Straatnaam&lt;/DEDE&gt;_x000d__x000a_        &lt;DADK /&gt;_x000d__x000a_        &lt;PLPL /&gt;_x000d__x000a_        &lt;SVSE /&gt;_x000d__x000a_        &lt;EN&gt;Straatnaam&lt;/EN&gt;_x000d__x000a_      &lt;/PROMPT&gt;_x000d__x000a_      &lt;FIELDDESC&gt;_x000d__x000a_        &lt;NLNL&gt;Vul hier de straatnaam van de geadresseerde in.&lt;/NLNL&gt;_x000d__x000a_        &lt;NLBE /&gt;_x000d__x000a_        &lt;FRFR /&gt;_x000d__x000a_        &lt;FRBE /&gt;_x000d__x000a_        &lt;ENUS&gt;Vul hier de straatnaam van de geadresseerde in.&lt;/ENUS&gt;_x000d__x000a_        &lt;DEDE&gt;Vul hier de straatnaam van de geadresseerde in.&lt;/DEDE&gt;_x000d__x000a_        &lt;DADK /&gt;_x000d__x000a_        &lt;PLPL /&gt;_x000d__x000a_        &lt;SVSE /&gt;_x000d__x000a_        &lt;EN&gt;Vul hier de straatnaam van de geadresseerde in.&lt;/EN&gt;_x000d__x000a_      &lt;/FIELDDESC&gt;_x000d__x000a_      &lt;TIP&gt;_x000d__x000a_        &lt;NLNL&gt;Dit veld moet leeg zijn wanneer je een postbusaanduiding hebt ingevuld.&lt;/NLNL&gt;_x000d__x000a_        &lt;NLBE /&gt;_x000d__x000a_        &lt;FRFR /&gt;_x000d__x000a_        &lt;FRBE /&gt;_x000d__x000a_        &lt;ENUS&gt;Dit veld moet leeg zijn wanneer je een postbusaanduiding hebt ingevuld.&lt;/ENUS&gt;_x000d__x000a_        &lt;DEDE&gt;Dit veld moet leeg zijn wanneer je een postbusaanduiding hebt ingevuld.&lt;/DEDE&gt;_x000d__x000a_        &lt;DADK /&gt;_x000d__x000a_        &lt;PLPL /&gt;_x000d__x000a_        &lt;SVSE /&gt;_x000d__x000a_        &lt;EN&gt;Dit veld moet leeg zijn wanneer je een postbusaanduiding hebt ingevuld.&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7CB81CCC286414E876D2CEC5F311A26&lt;/ID&gt;_x000d__x000a_      &lt;PROMPT&gt;_x000d__x000a_        &lt;NLNL&gt;Huisnummer&lt;/NLNL&gt;_x000d__x000a_        &lt;NLBE /&gt;_x000d__x000a_        &lt;FRFR /&gt;_x000d__x000a_        &lt;FRBE /&gt;_x000d__x000a_        &lt;ENUS&gt;Huisnummer&lt;/ENUS&gt;_x000d__x000a_        &lt;DEDE&gt;Huisnummer&lt;/DEDE&gt;_x000d__x000a_        &lt;DADK /&gt;_x000d__x000a_        &lt;PLPL /&gt;_x000d__x000a_        &lt;SVSE /&gt;_x000d__x000a_        &lt;EN&gt;Huisnummer&lt;/EN&gt;_x000d__x000a_      &lt;/PROMPT&gt;_x000d__x000a_      &lt;FIELDDESC&gt;_x000d__x000a_        &lt;NLNL&gt;Geeft hier het Huisnummer van de geadresseerde&lt;/NLNL&gt;_x000d__x000a_        &lt;NLBE /&gt;_x000d__x000a_        &lt;FRFR /&gt;_x000d__x000a_        &lt;FRBE /&gt;_x000d__x000a_        &lt;ENUS&gt;Geeft hier het Huisnummer van de geadresseerde&lt;/ENUS&gt;_x000d__x000a_        &lt;DEDE&gt;Geeft hier het Huisnummer van de geadresseerde&lt;/DEDE&gt;_x000d__x000a_        &lt;DADK /&gt;_x000d__x000a_        &lt;PLPL /&gt;_x000d__x000a_        &lt;SVSE /&gt;_x000d__x000a_        &lt;EN&gt;Geeft hier het Huisnummer van de geadresseerde&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317C4E6FDFA6C49914B3AA3EB283B27&lt;/ID&gt;_x000d__x000a_      &lt;PROMPT&gt;_x000d__x000a_        &lt;NLNL&gt;Postcode&lt;/NLNL&gt;_x000d__x000a_        &lt;NLBE /&gt;_x000d__x000a_        &lt;FRFR /&gt;_x000d__x000a_        &lt;FRBE /&gt;_x000d__x000a_        &lt;ENUS&gt;Postcode&lt;/ENUS&gt;_x000d__x000a_        &lt;DEDE&gt;Postcode&lt;/DEDE&gt;_x000d__x000a_        &lt;DADK /&gt;_x000d__x000a_        &lt;PLPL /&gt;_x000d__x000a_        &lt;SVSE /&gt;_x000d__x000a_        &lt;EN&gt;Postcode&lt;/EN&gt;_x000d__x000a_      &lt;/PROMPT&gt;_x000d__x000a_      &lt;FIELDDESC&gt;_x000d__x000a_        &lt;NLNL&gt;Geeft hier de Postcode van de geadresseerde&lt;/NLNL&gt;_x000d__x000a_        &lt;NLBE /&gt;_x000d__x000a_        &lt;FRFR /&gt;_x000d__x000a_        &lt;FRBE /&gt;_x000d__x000a_        &lt;ENUS&gt;Geeft hier de Postcode van de geadresseerde&lt;/ENUS&gt;_x000d__x000a_        &lt;DEDE&gt;Geeft hier de Postcode van de geadresseerde&lt;/DEDE&gt;_x000d__x000a_        &lt;DADK /&gt;_x000d__x000a_        &lt;PLPL /&gt;_x000d__x000a_        &lt;SVSE /&gt;_x000d__x000a_        &lt;EN&gt;Geeft hier de Postcode van de geadresseerde&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FFBE6084E8316E4188ECF284ABAA666F&lt;/ID&gt;_x000d__x000a_      &lt;PROMPT&gt;_x000d__x000a_        &lt;NLNL&gt;Plaats&lt;/NLNL&gt;_x000d__x000a_        &lt;NLBE /&gt;_x000d__x000a_        &lt;FRFR /&gt;_x000d__x000a_        &lt;FRBE /&gt;_x000d__x000a_        &lt;ENUS&gt;Woonplaats&lt;/ENUS&gt;_x000d__x000a_        &lt;DEDE&gt;Woonplaats&lt;/DEDE&gt;_x000d__x000a_        &lt;DADK /&gt;_x000d__x000a_        &lt;PLPL /&gt;_x000d__x000a_        &lt;SVSE /&gt;_x000d__x000a_        &lt;EN&gt;Woonplaats&lt;/EN&gt;_x000d__x000a_      &lt;/PROMPT&gt;_x000d__x000a_      &lt;FIELDDESC&gt;_x000d__x000a_        &lt;NLNL&gt;Geeft hier de woonplaats van de geadresseerde&lt;/NLNL&gt;_x000d__x000a_        &lt;NLBE /&gt;_x000d__x000a_        &lt;FRFR /&gt;_x000d__x000a_        &lt;FRBE /&gt;_x000d__x000a_        &lt;ENUS&gt;Geeft hier de woonplaats van de geadresseerde&lt;/ENUS&gt;_x000d__x000a_        &lt;DEDE&gt;Geeft hier de woonplaats van de geadresseerde&lt;/DEDE&gt;_x000d__x000a_        &lt;DADK /&gt;_x000d__x000a_        &lt;PLPL /&gt;_x000d__x000a_        &lt;SVSE /&gt;_x000d__x000a_        &lt;EN&gt;Geeft hier de woonplaats van de geadresseerde&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702AA1F8C3E348F2A2A5B1E807C5C4B9&lt;/ID&gt;_x000d__x000a_      &lt;PROMPT&gt;_x000d__x000a_        &lt;NLNL /&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C2AB31F0D07B4FA829B1C91311194E&lt;/ID&gt;_x000d__x000a_      &lt;PROMPT&gt;_x000d__x000a_        &lt;NLNL&gt;kopieaan&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260D4A5418B3434ABADC360C0BDF07D5&lt;/ID&gt;_x000d__x000a_      &lt;PROMPT&gt;_x000d__x000a_        &lt;NLNL&gt;Ons kenmerk&lt;/NLNL&gt;_x000d__x000a_        &lt;NLBE /&gt;_x000d__x000a_        &lt;FRFR /&gt;_x000d__x000a_        &lt;FRBE /&gt;_x000d__x000a_        &lt;ENUS&gt;Ons kenmerk&lt;/ENUS&gt;_x000d__x000a_        &lt;DEDE&gt;Ons kenmerk&lt;/DEDE&gt;_x000d__x000a_        &lt;DADK /&gt;_x000d__x000a_        &lt;PLPL /&gt;_x000d__x000a_        &lt;SVSE /&gt;_x000d__x000a_        &lt;EN&gt;Ons kenmerk&lt;/EN&gt;_x000d__x000a_      &lt;/PROMPT&gt;_x000d__x000a_      &lt;FIELDDESC&gt;_x000d__x000a_        &lt;NLNL&gt;Veld wordt automatisch ingevuld. Indien dit niet het geval is, vul dan hier het kenmerk in.&lt;/NLNL&gt;_x000d__x000a_        &lt;NLBE /&gt;_x000d__x000a_        &lt;FRFR /&gt;_x000d__x000a_        &lt;FRBE /&gt;_x000d__x000a_        &lt;ENUS&gt;Veld wordt automatisch ingevuld. Indien dit niet het geval is, vul dan hier het kenmerk in.&lt;/ENUS&gt;_x000d__x000a_        &lt;DEDE&gt;Veld wordt automatisch ingevuld. Indien dit niet het geval is, vul dan hier het kenmerk in.&lt;/DEDE&gt;_x000d__x000a_        &lt;DADK /&gt;_x000d__x000a_        &lt;PLPL /&gt;_x000d__x000a_        &lt;SVSE /&gt;_x000d__x000a_        &lt;EN&gt;Veld wordt automatisch ingevuld. Indien dit niet het geval is, vul dan hier het kenmerk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514DB27B9CABE48B8E3F459C473F9BB&lt;/ID&gt;_x000d__x000a_      &lt;PROMPT&gt;_x000d__x000a_        &lt;NLNL&gt;t.a.v. (afdeling)&lt;/NLNL&gt;_x000d__x000a_        &lt;NLBE /&gt;_x000d__x000a_        &lt;FRFR /&gt;_x000d__x000a_        &lt;FRBE /&gt;_x000d__x000a_        &lt;ENUS&gt;Afdeling&lt;/ENUS&gt;_x000d__x000a_        &lt;DEDE&gt;Afdeling&lt;/DEDE&gt;_x000d__x000a_        &lt;DADK /&gt;_x000d__x000a_        &lt;PLPL /&gt;_x000d__x000a_        &lt;SVSE /&gt;_x000d__x000a_        &lt;EN&gt;Afdeling&lt;/EN&gt;_x000d__x000a_      &lt;/PROMPT&gt;_x000d__x000a_      &lt;FIELDDESC&gt;_x000d__x000a_        &lt;NLNL /&gt;_x000d__x000a_        &lt;NLBE /&gt;_x000d__x000a_        &lt;FRFR /&gt;_x000d__x000a_        &lt;FRBE /&gt;_x000d__x000a_        &lt;ENUS&gt;Vul hier de naam van de afdeling in. Indien de brief aan een bestuur of directie gericht is, kun je dat in dit veld invullen.&lt;/ENUS&gt;_x000d__x000a_        &lt;DEDE&gt;Vul hier de naam van de afdeling in. Indien de brief aan een bestuur of directie gericht is, kun je dat in dit veld invullen.&lt;/DEDE&gt;_x000d__x000a_        &lt;DADK /&gt;_x000d__x000a_        &lt;PLPL /&gt;_x000d__x000a_        &lt;SVSE /&gt;_x000d__x000a_        &lt;EN&gt;Vul hier de naam van de afdeling in. Indien de brief aan een bestuur of directie gericht is, kun je dat in dit veld invulle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DD05643E41543439513DC818466FE0D&lt;/ID&gt;_x000d__x000a_      &lt;PROMPT&gt;_x000d__x000a_        &lt;NLNL&gt;Geslacht&lt;/NLNL&gt;_x000d__x000a_        &lt;NLBE /&gt;_x000d__x000a_        &lt;FRFR /&gt;_x000d__x000a_        &lt;FRBE /&gt;_x000d__x000a_        &lt;ENUS&gt;Geslacht&lt;/ENUS&gt;_x000d__x000a_        &lt;DEDE&gt;Geslacht&lt;/DEDE&gt;_x000d__x000a_        &lt;DADK /&gt;_x000d__x000a_        &lt;PLPL /&gt;_x000d__x000a_        &lt;SVSE /&gt;_x000d__x000a_        &lt;EN&gt;Geslacht&lt;/EN&gt;_x000d__x000a_      &lt;/PROMPT&gt;_x000d__x000a_      &lt;FIELDDESC&gt;_x000d__x000a_        &lt;NLNL&gt;Hier kun je kiezen voor het geslacht van de geadresseerde. Indien je brief gericht is aan een bestuur of directie kun je kiezen voor nvt.&lt;/NLNL&gt;_x000d__x000a_        &lt;NLBE /&gt;_x000d__x000a_        &lt;FRFR /&gt;_x000d__x000a_        &lt;FRBE /&gt;_x000d__x000a_        &lt;ENUS&gt;Hier kun je kiezen voor het geslacht van de geadresseerde. Indien je brief gericht is aan een bestuur of directie kun je kiezen voor nvt.&lt;/ENUS&gt;_x000d__x000a_        &lt;DEDE&gt;Hier kun je kiezen voor het geslacht van de geadresseerde. Indien je brief gericht is aan een bestuur of directie kun je kiezen voor nvt.&lt;/DEDE&gt;_x000d__x000a_        &lt;DADK /&gt;_x000d__x000a_        &lt;PLPL /&gt;_x000d__x000a_        &lt;SVSE /&gt;_x000d__x000a_        &lt;EN&gt;Hier kun je kiezen voor het geslacht van de geadresseerde. Indien je brief gericht is aan een bestuur of directie kun je kiezen voor nv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67DC94FFE1A64422B2F6E787088A881C&lt;/ID&gt;_x000d__x000a_      &lt;NAME&gt;_x000d__x000a_        &lt;NLNL&gt;Aanhef2&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3BF9B5B0192644C2A7E5E323016328F0&lt;/ID&gt;_x000d__x000a_      &lt;NAME&gt;_x000d__x000a_        &lt;NLNL&gt;Aanhef&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FB552829AC8A4B47B41363FD503CAF41&lt;/ID&gt;_x000d__x000a_      &lt;NAME&gt;_x000d__x000a_        &lt;NLNL&gt;Begin&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0438938D2D2D4B03AFA5C544FA89BDC2&lt;/ID&gt;_x000d__x000a_      &lt;NAME&gt;_x000d__x000a_        &lt;NLNL&gt;Aanhef&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BDF522E09A0647F78F4254AA7812954D&lt;/ID&gt;_x000d__x000a_      &lt;NAME&gt;_x000d__x000a_        &lt;NLNL /&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gt;_x000d__x000a_      &lt;ID&gt;GRAE0BD5CEAD28264999AA41AD92529BDA&lt;/ID&gt;_x000d__x000a_      &lt;NAME&gt;_x000d__x000a_        &lt;NLNL /&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96CC5FC44824B948BDD28C35B962628C~0&lt;/ID&gt;_x000d__x000a_      &lt;VALUESINGLE&gt;_x000d__x000a_        &lt;NLNL&gt;Nee&lt;/NLNL&gt;_x000d__x000a_        &lt;NLBE /&gt;_x000d__x000a_        &lt;FRFR /&gt;_x000d__x000a_        &lt;FRBE /&gt;_x000d__x000a_        &lt;ENUS&gt;Nee&lt;/ENUS&gt;_x000d__x000a_        &lt;DEDE&gt;Nee&lt;/DEDE&gt;_x000d__x000a_        &lt;DADK /&gt;_x000d__x000a_        &lt;PLPL /&gt;_x000d__x000a_        &lt;SVSE /&gt;_x000d__x000a_        &lt;EN&gt;Nee&lt;/EN&gt;_x000d__x000a_      &lt;/VALUESINGLE&gt;_x000d__x000a_      &lt;VALUEEX&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EX&gt;_x000d__x000a_    &lt;/VALUE&gt;_x000d__x000a_    &lt;VALUE&gt;_x000d__x000a_      &lt;ID&gt;0A1BA855536CBC41B4FC0C1C7D7EFC6E~1&lt;/ID&gt;_x000d__x000a_      &lt;VALUESINGLE&gt;_x000d__x000a_        &lt;NLNL&gt;Ja&lt;/NLNL&gt;_x000d__x000a_        &lt;NLBE /&gt;_x000d__x000a_        &lt;FRFR /&gt;_x000d__x000a_        &lt;FRBE /&gt;_x000d__x000a_        &lt;ENUS&gt;Ja&lt;/ENUS&gt;_x000d__x000a_        &lt;DEDE&gt;Ja&lt;/DEDE&gt;_x000d__x000a_        &lt;DADK /&gt;_x000d__x000a_        &lt;PLPL /&gt;_x000d__x000a_        &lt;SVSE /&gt;_x000d__x000a_        &lt;EN&gt;Ja&lt;/EN&gt;_x000d__x000a_      &lt;/VALUESINGLE&gt;_x000d__x000a_      &lt;VALUEEX&gt;_x000d__x000a_        &lt;NLNL&gt; INCLUDE &quot;J:\\MitOffice\\Sjabloon\\Algemeen\\Bouwstenen\\AantalBijlagen.dot&quot; \* MERGEFORMAT &lt;/NLNL&gt;_x000d__x000a_        &lt;NLBE /&gt;_x000d__x000a_        &lt;FRFR /&gt;_x000d__x000a_        &lt;FRBE /&gt;_x000d__x000a_        &lt;ENUS&gt; INCLUDE &quot;J:\\MitOffice\\Sjabloon\\Algemeen\\Bouwstenen\\AantalBijlagen.dot&quot; \* MERGEFORMAT &lt;/ENUS&gt;_x000d__x000a_        &lt;DEDE&gt; INCLUDE &quot;J:\\MitOffice\\Sjabloon\\Algemeen\\Bouwstenen\\AantalBijlagen.dot&quot; \* MERGEFORMAT &lt;/DEDE&gt;_x000d__x000a_        &lt;DADK /&gt;_x000d__x000a_        &lt;PLPL /&gt;_x000d__x000a_        &lt;SVSE /&gt;_x000d__x000a_        &lt;EN&gt; INCLUDE &quot;J:\\MitOffice\\Sjabloon\\Algemeen\\Bouwstenen\\AantalBijlagen.dot&quot; \* MERGEFORMAT &lt;/EN&gt;_x000d__x000a_      &lt;/VALUEEX&gt;_x000d__x000a_    &lt;/VALUE&gt;_x000d__x000a_    &lt;VALUE&gt;_x000d__x000a_      &lt;ID&gt;F0E3C96F684CBD4EA4D53834AE572BD1~0&lt;/ID&gt;_x000d__x000a_      &lt;VALUESINGLE&gt;_x000d__x000a_        &lt;NLNL&gt;Beste&lt;/NLNL&gt;_x000d__x000a_        &lt;NLBE /&gt;_x000d__x000a_        &lt;FRFR /&gt;_x000d__x000a_        &lt;FRBE /&gt;_x000d__x000a_        &lt;ENUS&gt;Beste&lt;/ENUS&gt;_x000d__x000a_        &lt;DEDE&gt;Beste&lt;/DEDE&gt;_x000d__x000a_        &lt;DADK /&gt;_x000d__x000a_        &lt;PLPL /&gt;_x000d__x000a_        &lt;SVSE /&gt;_x000d__x000a_        &lt;EN&gt;Beste&lt;/EN&gt;_x000d__x000a_      &lt;/VALUESINGLE&gt;_x000d__x000a_      &lt;VALUEEX&gt;_x000d__x000a_        &lt;NLNL&gt;Beste&lt;/NLNL&gt;_x000d__x000a_        &lt;NLBE /&gt;_x000d__x000a_        &lt;FRFR /&gt;_x000d__x000a_        &lt;FRBE /&gt;_x000d__x000a_        &lt;ENUS&gt;Beste&lt;/ENUS&gt;_x000d__x000a_        &lt;DEDE&gt;Beste&lt;/DEDE&gt;_x000d__x000a_        &lt;DADK /&gt;_x000d__x000a_        &lt;PLPL /&gt;_x000d__x000a_        &lt;SVSE /&gt;_x000d__x000a_        &lt;EN&gt;Beste&lt;/EN&gt;_x000d__x000a_      &lt;/VALUEEX&gt;_x000d__x000a_    &lt;/VALUE&gt;_x000d__x000a_    &lt;VALUE&gt;_x000d__x000a_      &lt;ID&gt;CEF9140C781CFD4686B3E501A6A6B9C5~0&lt;/ID&gt;_x000d__x000a_      &lt;VALUESINGLE&gt;_x000d__x000a_        &lt;NLNL&gt;Geacht&lt;/NLNL&gt;_x000d__x000a_        &lt;NLBE /&gt;_x000d__x000a_        &lt;FRFR /&gt;_x000d__x000a_        &lt;FRBE /&gt;_x000d__x000a_        &lt;ENUS&gt;Geacht&lt;/ENUS&gt;_x000d__x000a_        &lt;DEDE&gt;Geacht&lt;/DEDE&gt;_x000d__x000a_        &lt;DADK /&gt;_x000d__x000a_        &lt;PLPL /&gt;_x000d__x000a_        &lt;SVSE /&gt;_x000d__x000a_        &lt;EN&gt;Geacht&lt;/EN&gt;_x000d__x000a_      &lt;/VALUESINGLE&gt;_x000d__x000a_      &lt;VALUEEX&gt;_x000d__x000a_        &lt;NLNL&gt;Geacht&lt;/NLNL&gt;_x000d__x000a_        &lt;NLBE /&gt;_x000d__x000a_        &lt;FRFR /&gt;_x000d__x000a_        &lt;FRBE /&gt;_x000d__x000a_        &lt;ENUS&gt;Geacht&lt;/ENUS&gt;_x000d__x000a_        &lt;DEDE&gt;Geacht&lt;/DEDE&gt;_x000d__x000a_        &lt;DADK /&gt;_x000d__x000a_        &lt;PLPL /&gt;_x000d__x000a_        &lt;SVSE /&gt;_x000d__x000a_        &lt;EN&gt;Geacht&lt;/EN&gt;_x000d__x000a_      &lt;/VALUEEX&gt;_x000d__x000a_    &lt;/VALUE&gt;_x000d__x000a_    &lt;VALUE&gt;_x000d__x000a_      &lt;ID&gt;C9D5BBCD4B3A1943BDDB0BD518397FDB~0&lt;/ID&gt;_x000d__x000a_      &lt;VALUESINGLE&gt;_x000d__x000a_        &lt;NLNL&gt;Anders&lt;/NLNL&gt;_x000d__x000a_        &lt;NLBE /&gt;_x000d__x000a_        &lt;FRFR /&gt;_x000d__x000a_        &lt;FRBE /&gt;_x000d__x000a_        &lt;ENUS&gt;Anders&lt;/ENUS&gt;_x000d__x000a_        &lt;DEDE&gt;Anders&lt;/DEDE&gt;_x000d__x000a_        &lt;DADK /&gt;_x000d__x000a_        &lt;PLPL /&gt;_x000d__x000a_        &lt;SVSE /&gt;_x000d__x000a_        &lt;EN&gt;Anders&lt;/EN&gt;_x000d__x000a_      &lt;/VALUESINGLE&gt;_x000d__x000a_      &lt;VALUEEX&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EX&gt;_x000d__x000a_    &lt;/VALUE&gt;_x000d__x000a_    &lt;VALUE&gt;_x000d__x000a_      &lt;ID&gt;C2920DD16F90104385E5DA61F3C2F744~0&lt;/ID&gt;_x000d__x000a_      &lt;VALUESINGLE&gt;_x000d__x000a_        &lt;NLNL&gt;Geachte&lt;/NLNL&gt;_x000d__x000a_        &lt;NLBE /&gt;_x000d__x000a_        &lt;FRFR /&gt;_x000d__x000a_        &lt;FRBE /&gt;_x000d__x000a_        &lt;ENUS&gt;Geachte&lt;/ENUS&gt;_x000d__x000a_        &lt;DEDE&gt;Geachte&lt;/DEDE&gt;_x000d__x000a_        &lt;DADK /&gt;_x000d__x000a_        &lt;PLPL /&gt;_x000d__x000a_        &lt;SVSE /&gt;_x000d__x000a_        &lt;EN&gt;Geachte&lt;/EN&gt;_x000d__x000a_      &lt;/VALUESINGLE&gt;_x000d__x000a_      &lt;VALUEEX&gt;_x000d__x000a_        &lt;NLNL&gt;Geachte&lt;/NLNL&gt;_x000d__x000a_        &lt;NLBE /&gt;_x000d__x000a_        &lt;FRFR /&gt;_x000d__x000a_        &lt;FRBE /&gt;_x000d__x000a_        &lt;ENUS&gt;Geachte&lt;/ENUS&gt;_x000d__x000a_        &lt;DEDE&gt;Geachte&lt;/DEDE&gt;_x000d__x000a_        &lt;DADK /&gt;_x000d__x000a_        &lt;PLPL /&gt;_x000d__x000a_        &lt;SVSE /&gt;_x000d__x000a_        &lt;EN&gt;Geachte&lt;/EN&gt;_x000d__x000a_      &lt;/VALUEEX&gt;_x000d__x000a_    &lt;/VALUE&gt;_x000d__x000a_    &lt;VALUE&gt;_x000d__x000a_      &lt;ID&gt;69E2F393439E4AACA786627DDE292EB6~0&lt;/ID&gt;_x000d__x000a_      &lt;VALUESINGLE&gt;_x000d__x000a_        &lt;NLNL&gt;Best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Beste&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DC8C097C01324E4DA46EE772511FF572~1&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Iwriter\\Sjabloon\\Algemeen\\Bouwstenen\\Kopieaan.dot&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02BCC0F30654692A5C09C17DA91B3D5~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1F4EF8FBAC10F24DA56D63F18A515265~1&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E3FE690B085AC248B854721B7E5126B9~0&lt;/ID&gt;_x000d__x000a_      &lt;VALUESINGLE&gt;_x000d__x000a_        &lt;NLNL /&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B57D81AF47945639A22D34318AED021~0&lt;/ID&gt;_x000d__x000a_      &lt;VALUESINGLE&gt;_x000d__x000a_        &lt;NLNL&gt;nee&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nodata)&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662D39848DB041F9AA7F12C071B15548~1&lt;/ID&gt;_x000d__x000a_      &lt;VALUESINGLE&gt;_x000d__x000a_        &lt;NLNL&gt;j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J:\\Iwriter\\Sjabloon\\Algemeen\\Bouwstenen\\Kopieaan.dot&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1381EAA6C444860A29FB0A4C056A52A~0&lt;/ID&gt;_x000d__x000a_      &lt;VALUESINGLE&gt;_x000d__x000a_        &lt;NLNL&gt;(nodata)&lt;/NLNL&gt;_x000d__x000a_        &lt;NLBE /&gt;_x000d__x000a_        &lt;FRFR /&gt;_x000d__x000a_        &lt;FRBE /&gt;_x000d__x000a_        &lt;ENUS&gt;(nodata)&lt;/ENUS&gt;_x000d__x000a_        &lt;DEDE&gt;(nodata)&lt;/DEDE&gt;_x000d__x000a_        &lt;DADK /&gt;_x000d__x000a_        &lt;PLPL /&gt;_x000d__x000a_        &lt;SVSE /&gt;_x000d__x000a_        &lt;EN&gt;(nodata)&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88DA7EF0C560460EB651F1EBE1EC6EF4~0&lt;/ID&gt;_x000d__x000a_      &lt;VALUESINGLE&gt;_x000d__x000a_        &lt;NLNL&gt;O&lt;/NLNL&gt;_x000d__x000a_        &lt;NLBE /&gt;_x000d__x000a_        &lt;FRFR /&gt;_x000d__x000a_        &lt;FRBE /&gt;_x000d__x000a_        &lt;ENUS&gt;O&lt;/ENUS&gt;_x000d__x000a_        &lt;DEDE&gt;O&lt;/DEDE&gt;_x000d__x000a_        &lt;DADK /&gt;_x000d__x000a_        &lt;PLPL /&gt;_x000d__x000a_        &lt;SVSE /&gt;_x000d__x000a_        &lt;EN&gt;O&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AA567C1C798B4E92A95F3F85ED3D6DF1~0&lt;/ID&gt;_x000d__x000a_      &lt;VALUESINGLE&gt;_x000d__x000a_        &lt;NLNL&gt;M&lt;/NLNL&gt;_x000d__x000a_        &lt;NLBE /&gt;_x000d__x000a_        &lt;FRFR /&gt;_x000d__x000a_        &lt;FRBE /&gt;_x000d__x000a_        &lt;ENUS&gt;M&lt;/ENUS&gt;_x000d__x000a_        &lt;DEDE&gt;M&lt;/DEDE&gt;_x000d__x000a_        &lt;DADK /&gt;_x000d__x000a_        &lt;PLPL /&gt;_x000d__x000a_        &lt;SVSE /&gt;_x000d__x000a_        &lt;EN&gt;M&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557CB8E6E3CC4AB0B74CDDC3882DEDF2~0&lt;/ID&gt;_x000d__x000a_      &lt;VALUESINGLE&gt;_x000d__x000a_        &lt;NLNL&gt;V&lt;/NLNL&gt;_x000d__x000a_        &lt;NLBE /&gt;_x000d__x000a_        &lt;FRFR /&gt;_x000d__x000a_        &lt;FRBE /&gt;_x000d__x000a_        &lt;ENUS&gt;V&lt;/ENUS&gt;_x000d__x000a_        &lt;DEDE&gt;V&lt;/DEDE&gt;_x000d__x000a_        &lt;DADK /&gt;_x000d__x000a_        &lt;PLPL /&gt;_x000d__x000a_        &lt;SVSE /&gt;_x000d__x000a_        &lt;EN&gt;V&lt;/EN&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101"/>
    <w:docVar w:name="VerseonShowMITInterface" w:val="1"/>
  </w:docVars>
  <w:rsids>
    <w:rsidRoot w:val="00497004"/>
    <w:rsid w:val="00001C2E"/>
    <w:rsid w:val="00003C8B"/>
    <w:rsid w:val="000074BB"/>
    <w:rsid w:val="000127EC"/>
    <w:rsid w:val="0001613A"/>
    <w:rsid w:val="000164DB"/>
    <w:rsid w:val="000216D6"/>
    <w:rsid w:val="000231BF"/>
    <w:rsid w:val="000255BB"/>
    <w:rsid w:val="00025C2D"/>
    <w:rsid w:val="000316B3"/>
    <w:rsid w:val="00031DAB"/>
    <w:rsid w:val="00045B14"/>
    <w:rsid w:val="00050A2D"/>
    <w:rsid w:val="00051817"/>
    <w:rsid w:val="000530F2"/>
    <w:rsid w:val="00063563"/>
    <w:rsid w:val="0006380C"/>
    <w:rsid w:val="00065E8E"/>
    <w:rsid w:val="00071F6A"/>
    <w:rsid w:val="00076704"/>
    <w:rsid w:val="00080588"/>
    <w:rsid w:val="000853E3"/>
    <w:rsid w:val="00085C35"/>
    <w:rsid w:val="000867EB"/>
    <w:rsid w:val="000909AB"/>
    <w:rsid w:val="00090B37"/>
    <w:rsid w:val="00092711"/>
    <w:rsid w:val="000A16C8"/>
    <w:rsid w:val="000A1B93"/>
    <w:rsid w:val="000A2241"/>
    <w:rsid w:val="000B46AB"/>
    <w:rsid w:val="000D36AF"/>
    <w:rsid w:val="000D3B82"/>
    <w:rsid w:val="000D6061"/>
    <w:rsid w:val="000E3147"/>
    <w:rsid w:val="000E4442"/>
    <w:rsid w:val="00105485"/>
    <w:rsid w:val="0011531A"/>
    <w:rsid w:val="00115BAD"/>
    <w:rsid w:val="00117B8B"/>
    <w:rsid w:val="00121D1D"/>
    <w:rsid w:val="001243C9"/>
    <w:rsid w:val="001253E4"/>
    <w:rsid w:val="00130654"/>
    <w:rsid w:val="00131453"/>
    <w:rsid w:val="00132F22"/>
    <w:rsid w:val="00134E8A"/>
    <w:rsid w:val="001428C4"/>
    <w:rsid w:val="0014369F"/>
    <w:rsid w:val="0014577F"/>
    <w:rsid w:val="00154872"/>
    <w:rsid w:val="00156FCA"/>
    <w:rsid w:val="00160D60"/>
    <w:rsid w:val="001610B1"/>
    <w:rsid w:val="00161F34"/>
    <w:rsid w:val="0016217C"/>
    <w:rsid w:val="001662B6"/>
    <w:rsid w:val="00166F8E"/>
    <w:rsid w:val="00167901"/>
    <w:rsid w:val="00175FFE"/>
    <w:rsid w:val="001822E7"/>
    <w:rsid w:val="001833AC"/>
    <w:rsid w:val="00184BB9"/>
    <w:rsid w:val="00185C19"/>
    <w:rsid w:val="00186F74"/>
    <w:rsid w:val="00191C11"/>
    <w:rsid w:val="001935E0"/>
    <w:rsid w:val="001A19AA"/>
    <w:rsid w:val="001A1D0D"/>
    <w:rsid w:val="001A4B8D"/>
    <w:rsid w:val="001A7D23"/>
    <w:rsid w:val="001B3955"/>
    <w:rsid w:val="001B4457"/>
    <w:rsid w:val="001C1433"/>
    <w:rsid w:val="001C2FC9"/>
    <w:rsid w:val="001C3BC3"/>
    <w:rsid w:val="001C487C"/>
    <w:rsid w:val="001C7CEE"/>
    <w:rsid w:val="001D02DB"/>
    <w:rsid w:val="001D6809"/>
    <w:rsid w:val="001E1740"/>
    <w:rsid w:val="001E7342"/>
    <w:rsid w:val="001F0250"/>
    <w:rsid w:val="001F1671"/>
    <w:rsid w:val="001F1A59"/>
    <w:rsid w:val="001F76EA"/>
    <w:rsid w:val="00207303"/>
    <w:rsid w:val="002074BC"/>
    <w:rsid w:val="00207CB3"/>
    <w:rsid w:val="00211BE2"/>
    <w:rsid w:val="0022027B"/>
    <w:rsid w:val="00220B65"/>
    <w:rsid w:val="00221492"/>
    <w:rsid w:val="0022263C"/>
    <w:rsid w:val="0022705D"/>
    <w:rsid w:val="002303E0"/>
    <w:rsid w:val="0023625B"/>
    <w:rsid w:val="002437EF"/>
    <w:rsid w:val="00245426"/>
    <w:rsid w:val="00250A37"/>
    <w:rsid w:val="00261626"/>
    <w:rsid w:val="00264DC4"/>
    <w:rsid w:val="00266B76"/>
    <w:rsid w:val="00275D12"/>
    <w:rsid w:val="00275E0A"/>
    <w:rsid w:val="00281F43"/>
    <w:rsid w:val="00283EB2"/>
    <w:rsid w:val="00293F25"/>
    <w:rsid w:val="002948A4"/>
    <w:rsid w:val="00297EBD"/>
    <w:rsid w:val="002A063F"/>
    <w:rsid w:val="002A3DA6"/>
    <w:rsid w:val="002A6762"/>
    <w:rsid w:val="002B0E85"/>
    <w:rsid w:val="002B390A"/>
    <w:rsid w:val="002B3D9A"/>
    <w:rsid w:val="002B64A3"/>
    <w:rsid w:val="002C1E65"/>
    <w:rsid w:val="002D250E"/>
    <w:rsid w:val="002D3822"/>
    <w:rsid w:val="002D4050"/>
    <w:rsid w:val="002E14A8"/>
    <w:rsid w:val="002E3E00"/>
    <w:rsid w:val="002E5777"/>
    <w:rsid w:val="002F5BD8"/>
    <w:rsid w:val="002F66A5"/>
    <w:rsid w:val="002F7715"/>
    <w:rsid w:val="00300D27"/>
    <w:rsid w:val="0030257C"/>
    <w:rsid w:val="0030273D"/>
    <w:rsid w:val="00304F5A"/>
    <w:rsid w:val="003072ED"/>
    <w:rsid w:val="00310043"/>
    <w:rsid w:val="00314850"/>
    <w:rsid w:val="00315195"/>
    <w:rsid w:val="00315E36"/>
    <w:rsid w:val="00320F6C"/>
    <w:rsid w:val="00321870"/>
    <w:rsid w:val="00323505"/>
    <w:rsid w:val="00324F6D"/>
    <w:rsid w:val="00326930"/>
    <w:rsid w:val="00330A80"/>
    <w:rsid w:val="003336A3"/>
    <w:rsid w:val="00334375"/>
    <w:rsid w:val="00335711"/>
    <w:rsid w:val="0033703F"/>
    <w:rsid w:val="00337275"/>
    <w:rsid w:val="00340871"/>
    <w:rsid w:val="0034263A"/>
    <w:rsid w:val="00343DA6"/>
    <w:rsid w:val="00345E1F"/>
    <w:rsid w:val="0034607A"/>
    <w:rsid w:val="00346A7C"/>
    <w:rsid w:val="00353C3F"/>
    <w:rsid w:val="003615FE"/>
    <w:rsid w:val="00361C84"/>
    <w:rsid w:val="00364F2B"/>
    <w:rsid w:val="00370596"/>
    <w:rsid w:val="00381E66"/>
    <w:rsid w:val="0038480C"/>
    <w:rsid w:val="003877B3"/>
    <w:rsid w:val="0039336C"/>
    <w:rsid w:val="00395230"/>
    <w:rsid w:val="00397FFB"/>
    <w:rsid w:val="003A0F62"/>
    <w:rsid w:val="003A6AF3"/>
    <w:rsid w:val="003B43E6"/>
    <w:rsid w:val="003C1BDC"/>
    <w:rsid w:val="003C3BD4"/>
    <w:rsid w:val="003C3D6E"/>
    <w:rsid w:val="003C6B48"/>
    <w:rsid w:val="003D33C4"/>
    <w:rsid w:val="003D5339"/>
    <w:rsid w:val="003D5423"/>
    <w:rsid w:val="003D6973"/>
    <w:rsid w:val="003E0BA8"/>
    <w:rsid w:val="003E2C42"/>
    <w:rsid w:val="003E6AA9"/>
    <w:rsid w:val="003F79C4"/>
    <w:rsid w:val="00400E4E"/>
    <w:rsid w:val="00401678"/>
    <w:rsid w:val="00403634"/>
    <w:rsid w:val="00404AD1"/>
    <w:rsid w:val="00406345"/>
    <w:rsid w:val="00410082"/>
    <w:rsid w:val="00413CCE"/>
    <w:rsid w:val="00414CAD"/>
    <w:rsid w:val="00415E2B"/>
    <w:rsid w:val="0041752F"/>
    <w:rsid w:val="00432B86"/>
    <w:rsid w:val="00432F6C"/>
    <w:rsid w:val="00433D91"/>
    <w:rsid w:val="00434DA4"/>
    <w:rsid w:val="00440070"/>
    <w:rsid w:val="00440E30"/>
    <w:rsid w:val="00440E79"/>
    <w:rsid w:val="004431CC"/>
    <w:rsid w:val="00454348"/>
    <w:rsid w:val="004605CB"/>
    <w:rsid w:val="00462C7E"/>
    <w:rsid w:val="00463350"/>
    <w:rsid w:val="00470417"/>
    <w:rsid w:val="004735F2"/>
    <w:rsid w:val="00474D50"/>
    <w:rsid w:val="0047720B"/>
    <w:rsid w:val="0047726A"/>
    <w:rsid w:val="00477DA7"/>
    <w:rsid w:val="0048273B"/>
    <w:rsid w:val="004866F5"/>
    <w:rsid w:val="00487A5B"/>
    <w:rsid w:val="00491124"/>
    <w:rsid w:val="00491919"/>
    <w:rsid w:val="004933B8"/>
    <w:rsid w:val="00497004"/>
    <w:rsid w:val="004A1665"/>
    <w:rsid w:val="004A4DF2"/>
    <w:rsid w:val="004A62E7"/>
    <w:rsid w:val="004B2A22"/>
    <w:rsid w:val="004B352E"/>
    <w:rsid w:val="004B3C75"/>
    <w:rsid w:val="004B4903"/>
    <w:rsid w:val="004C1733"/>
    <w:rsid w:val="004D0795"/>
    <w:rsid w:val="004D4165"/>
    <w:rsid w:val="004D712B"/>
    <w:rsid w:val="004E1909"/>
    <w:rsid w:val="004E1C30"/>
    <w:rsid w:val="004E216C"/>
    <w:rsid w:val="004F0938"/>
    <w:rsid w:val="004F3795"/>
    <w:rsid w:val="004F4DBE"/>
    <w:rsid w:val="004F5A86"/>
    <w:rsid w:val="004F670E"/>
    <w:rsid w:val="005018A4"/>
    <w:rsid w:val="005032BB"/>
    <w:rsid w:val="00504277"/>
    <w:rsid w:val="00517C1C"/>
    <w:rsid w:val="005205A3"/>
    <w:rsid w:val="005220A8"/>
    <w:rsid w:val="005242DC"/>
    <w:rsid w:val="00527EF1"/>
    <w:rsid w:val="00532BF7"/>
    <w:rsid w:val="00535E22"/>
    <w:rsid w:val="00556AF0"/>
    <w:rsid w:val="00560B85"/>
    <w:rsid w:val="00563490"/>
    <w:rsid w:val="005713C6"/>
    <w:rsid w:val="005778B1"/>
    <w:rsid w:val="0058564D"/>
    <w:rsid w:val="00585977"/>
    <w:rsid w:val="00586B10"/>
    <w:rsid w:val="00593317"/>
    <w:rsid w:val="005938A8"/>
    <w:rsid w:val="00595328"/>
    <w:rsid w:val="005A1D65"/>
    <w:rsid w:val="005A1E8A"/>
    <w:rsid w:val="005A2D0B"/>
    <w:rsid w:val="005A3AB4"/>
    <w:rsid w:val="005A41FE"/>
    <w:rsid w:val="005A50BB"/>
    <w:rsid w:val="005B6959"/>
    <w:rsid w:val="005C4B3F"/>
    <w:rsid w:val="005C4B8D"/>
    <w:rsid w:val="005D32D3"/>
    <w:rsid w:val="005D35D6"/>
    <w:rsid w:val="005D45B0"/>
    <w:rsid w:val="005D62CB"/>
    <w:rsid w:val="005E4ABF"/>
    <w:rsid w:val="005E5288"/>
    <w:rsid w:val="005F1F37"/>
    <w:rsid w:val="005F69C0"/>
    <w:rsid w:val="006001FC"/>
    <w:rsid w:val="00600234"/>
    <w:rsid w:val="00603486"/>
    <w:rsid w:val="0060414B"/>
    <w:rsid w:val="00604160"/>
    <w:rsid w:val="006053FC"/>
    <w:rsid w:val="00615DFE"/>
    <w:rsid w:val="00617632"/>
    <w:rsid w:val="00620D90"/>
    <w:rsid w:val="006222EE"/>
    <w:rsid w:val="00630FAC"/>
    <w:rsid w:val="00633955"/>
    <w:rsid w:val="00635033"/>
    <w:rsid w:val="00651795"/>
    <w:rsid w:val="00663441"/>
    <w:rsid w:val="00665D78"/>
    <w:rsid w:val="0067225E"/>
    <w:rsid w:val="006745A1"/>
    <w:rsid w:val="006749BB"/>
    <w:rsid w:val="0067695B"/>
    <w:rsid w:val="00682372"/>
    <w:rsid w:val="00682505"/>
    <w:rsid w:val="006856E6"/>
    <w:rsid w:val="00685753"/>
    <w:rsid w:val="00691213"/>
    <w:rsid w:val="00692D81"/>
    <w:rsid w:val="00693359"/>
    <w:rsid w:val="006935E7"/>
    <w:rsid w:val="00694415"/>
    <w:rsid w:val="00695296"/>
    <w:rsid w:val="006A0439"/>
    <w:rsid w:val="006A1C3C"/>
    <w:rsid w:val="006A70E2"/>
    <w:rsid w:val="006A7A6E"/>
    <w:rsid w:val="006B112F"/>
    <w:rsid w:val="006B3109"/>
    <w:rsid w:val="006B588A"/>
    <w:rsid w:val="006C2BD5"/>
    <w:rsid w:val="006C4767"/>
    <w:rsid w:val="006D3F24"/>
    <w:rsid w:val="006D5D47"/>
    <w:rsid w:val="006D630A"/>
    <w:rsid w:val="006D7239"/>
    <w:rsid w:val="006E0E2E"/>
    <w:rsid w:val="006F2B26"/>
    <w:rsid w:val="00710B66"/>
    <w:rsid w:val="007114AE"/>
    <w:rsid w:val="0071310A"/>
    <w:rsid w:val="0071437D"/>
    <w:rsid w:val="00714CF2"/>
    <w:rsid w:val="007209A6"/>
    <w:rsid w:val="00721BD3"/>
    <w:rsid w:val="0072242E"/>
    <w:rsid w:val="007238CC"/>
    <w:rsid w:val="00731613"/>
    <w:rsid w:val="007317FB"/>
    <w:rsid w:val="00731A3D"/>
    <w:rsid w:val="007369B9"/>
    <w:rsid w:val="0075117C"/>
    <w:rsid w:val="00751A64"/>
    <w:rsid w:val="0075458E"/>
    <w:rsid w:val="00756C95"/>
    <w:rsid w:val="007571F9"/>
    <w:rsid w:val="00760B8E"/>
    <w:rsid w:val="00762A6A"/>
    <w:rsid w:val="007668E5"/>
    <w:rsid w:val="0076694C"/>
    <w:rsid w:val="00767447"/>
    <w:rsid w:val="007709E7"/>
    <w:rsid w:val="00771851"/>
    <w:rsid w:val="0077460E"/>
    <w:rsid w:val="007860CA"/>
    <w:rsid w:val="00791048"/>
    <w:rsid w:val="00792770"/>
    <w:rsid w:val="007A431C"/>
    <w:rsid w:val="007A6AC8"/>
    <w:rsid w:val="007B2591"/>
    <w:rsid w:val="007B7966"/>
    <w:rsid w:val="007C04DA"/>
    <w:rsid w:val="007C05D0"/>
    <w:rsid w:val="007C3EDA"/>
    <w:rsid w:val="007C6BCF"/>
    <w:rsid w:val="007D2377"/>
    <w:rsid w:val="007D2709"/>
    <w:rsid w:val="007D2845"/>
    <w:rsid w:val="007D4300"/>
    <w:rsid w:val="007D5553"/>
    <w:rsid w:val="007E1DA0"/>
    <w:rsid w:val="007E2725"/>
    <w:rsid w:val="007F21A9"/>
    <w:rsid w:val="007F377D"/>
    <w:rsid w:val="007F5F95"/>
    <w:rsid w:val="00801F83"/>
    <w:rsid w:val="0080529E"/>
    <w:rsid w:val="00807B8B"/>
    <w:rsid w:val="0081127D"/>
    <w:rsid w:val="00813055"/>
    <w:rsid w:val="00820FA0"/>
    <w:rsid w:val="008221C3"/>
    <w:rsid w:val="008246BE"/>
    <w:rsid w:val="00827230"/>
    <w:rsid w:val="0083024D"/>
    <w:rsid w:val="00833266"/>
    <w:rsid w:val="00837E53"/>
    <w:rsid w:val="008443CD"/>
    <w:rsid w:val="00847D6C"/>
    <w:rsid w:val="00850B4B"/>
    <w:rsid w:val="008510E8"/>
    <w:rsid w:val="0085149A"/>
    <w:rsid w:val="008515BB"/>
    <w:rsid w:val="00852FDC"/>
    <w:rsid w:val="00866E2C"/>
    <w:rsid w:val="00872DCB"/>
    <w:rsid w:val="008730C6"/>
    <w:rsid w:val="00873F18"/>
    <w:rsid w:val="00874F9F"/>
    <w:rsid w:val="0087560A"/>
    <w:rsid w:val="008759A4"/>
    <w:rsid w:val="00875E61"/>
    <w:rsid w:val="008835AC"/>
    <w:rsid w:val="00887C07"/>
    <w:rsid w:val="00890288"/>
    <w:rsid w:val="00897535"/>
    <w:rsid w:val="008A0056"/>
    <w:rsid w:val="008A046B"/>
    <w:rsid w:val="008A461C"/>
    <w:rsid w:val="008B1782"/>
    <w:rsid w:val="008B1D79"/>
    <w:rsid w:val="008B2E6F"/>
    <w:rsid w:val="008B45EB"/>
    <w:rsid w:val="008C2733"/>
    <w:rsid w:val="008C53AB"/>
    <w:rsid w:val="008D2394"/>
    <w:rsid w:val="008D3CB2"/>
    <w:rsid w:val="008D4BF5"/>
    <w:rsid w:val="008D6B53"/>
    <w:rsid w:val="008D6D74"/>
    <w:rsid w:val="008D6DB0"/>
    <w:rsid w:val="008E5303"/>
    <w:rsid w:val="008F17E7"/>
    <w:rsid w:val="008F2BEC"/>
    <w:rsid w:val="00903086"/>
    <w:rsid w:val="009065B7"/>
    <w:rsid w:val="00916186"/>
    <w:rsid w:val="0092254A"/>
    <w:rsid w:val="00936D48"/>
    <w:rsid w:val="00937C47"/>
    <w:rsid w:val="009418C8"/>
    <w:rsid w:val="00945CAB"/>
    <w:rsid w:val="00950C0B"/>
    <w:rsid w:val="0095109D"/>
    <w:rsid w:val="00952C04"/>
    <w:rsid w:val="00954190"/>
    <w:rsid w:val="00956891"/>
    <w:rsid w:val="00957C72"/>
    <w:rsid w:val="0096219F"/>
    <w:rsid w:val="009624B0"/>
    <w:rsid w:val="00963946"/>
    <w:rsid w:val="00964F63"/>
    <w:rsid w:val="00972B80"/>
    <w:rsid w:val="00973595"/>
    <w:rsid w:val="00974E43"/>
    <w:rsid w:val="009762D2"/>
    <w:rsid w:val="00977275"/>
    <w:rsid w:val="00984957"/>
    <w:rsid w:val="00987AC9"/>
    <w:rsid w:val="00991ECD"/>
    <w:rsid w:val="0099303D"/>
    <w:rsid w:val="009A5ED7"/>
    <w:rsid w:val="009A6153"/>
    <w:rsid w:val="009B178E"/>
    <w:rsid w:val="009C06E0"/>
    <w:rsid w:val="009C3BC2"/>
    <w:rsid w:val="009C6BF8"/>
    <w:rsid w:val="009C7559"/>
    <w:rsid w:val="009D3311"/>
    <w:rsid w:val="009E0068"/>
    <w:rsid w:val="009E0804"/>
    <w:rsid w:val="009E13FD"/>
    <w:rsid w:val="009E6124"/>
    <w:rsid w:val="009E640C"/>
    <w:rsid w:val="009F093A"/>
    <w:rsid w:val="00A02277"/>
    <w:rsid w:val="00A06F82"/>
    <w:rsid w:val="00A22AC2"/>
    <w:rsid w:val="00A301DE"/>
    <w:rsid w:val="00A33E2D"/>
    <w:rsid w:val="00A35516"/>
    <w:rsid w:val="00A40AD5"/>
    <w:rsid w:val="00A40BE3"/>
    <w:rsid w:val="00A410B0"/>
    <w:rsid w:val="00A43564"/>
    <w:rsid w:val="00A43FA7"/>
    <w:rsid w:val="00A46B16"/>
    <w:rsid w:val="00A50364"/>
    <w:rsid w:val="00A53366"/>
    <w:rsid w:val="00A54AF5"/>
    <w:rsid w:val="00A56C02"/>
    <w:rsid w:val="00A60010"/>
    <w:rsid w:val="00A60DBB"/>
    <w:rsid w:val="00A61928"/>
    <w:rsid w:val="00A628DE"/>
    <w:rsid w:val="00A64DA5"/>
    <w:rsid w:val="00A7095B"/>
    <w:rsid w:val="00A728B0"/>
    <w:rsid w:val="00A74F35"/>
    <w:rsid w:val="00A77EE9"/>
    <w:rsid w:val="00A9250F"/>
    <w:rsid w:val="00A979AD"/>
    <w:rsid w:val="00AA4B3A"/>
    <w:rsid w:val="00AA70D7"/>
    <w:rsid w:val="00AB18C8"/>
    <w:rsid w:val="00AB40EC"/>
    <w:rsid w:val="00AB71C7"/>
    <w:rsid w:val="00AB7518"/>
    <w:rsid w:val="00AC0A12"/>
    <w:rsid w:val="00AC1E0C"/>
    <w:rsid w:val="00AE24FC"/>
    <w:rsid w:val="00AE25B6"/>
    <w:rsid w:val="00AE5CD3"/>
    <w:rsid w:val="00AF036E"/>
    <w:rsid w:val="00AF1435"/>
    <w:rsid w:val="00AF641F"/>
    <w:rsid w:val="00B03581"/>
    <w:rsid w:val="00B1206C"/>
    <w:rsid w:val="00B13B76"/>
    <w:rsid w:val="00B15875"/>
    <w:rsid w:val="00B17C14"/>
    <w:rsid w:val="00B21CFA"/>
    <w:rsid w:val="00B27E9B"/>
    <w:rsid w:val="00B300F0"/>
    <w:rsid w:val="00B31FCC"/>
    <w:rsid w:val="00B3205D"/>
    <w:rsid w:val="00B33B84"/>
    <w:rsid w:val="00B34692"/>
    <w:rsid w:val="00B34773"/>
    <w:rsid w:val="00B43E15"/>
    <w:rsid w:val="00B44568"/>
    <w:rsid w:val="00B4796A"/>
    <w:rsid w:val="00B50734"/>
    <w:rsid w:val="00B5164D"/>
    <w:rsid w:val="00B52641"/>
    <w:rsid w:val="00B56350"/>
    <w:rsid w:val="00B57B0E"/>
    <w:rsid w:val="00B60A7A"/>
    <w:rsid w:val="00B62892"/>
    <w:rsid w:val="00B6326C"/>
    <w:rsid w:val="00B66923"/>
    <w:rsid w:val="00B67F77"/>
    <w:rsid w:val="00B727B0"/>
    <w:rsid w:val="00B75BD3"/>
    <w:rsid w:val="00B7744E"/>
    <w:rsid w:val="00B8164E"/>
    <w:rsid w:val="00B8311F"/>
    <w:rsid w:val="00B8784E"/>
    <w:rsid w:val="00B91740"/>
    <w:rsid w:val="00B925F5"/>
    <w:rsid w:val="00B948DE"/>
    <w:rsid w:val="00B975DA"/>
    <w:rsid w:val="00BA6998"/>
    <w:rsid w:val="00BA6D74"/>
    <w:rsid w:val="00BB0E48"/>
    <w:rsid w:val="00BB4FDE"/>
    <w:rsid w:val="00BB5869"/>
    <w:rsid w:val="00BC4A00"/>
    <w:rsid w:val="00BD43BF"/>
    <w:rsid w:val="00BE6E11"/>
    <w:rsid w:val="00BF2B0E"/>
    <w:rsid w:val="00BF384D"/>
    <w:rsid w:val="00BF4B07"/>
    <w:rsid w:val="00C0164E"/>
    <w:rsid w:val="00C01657"/>
    <w:rsid w:val="00C0329B"/>
    <w:rsid w:val="00C04626"/>
    <w:rsid w:val="00C10B2F"/>
    <w:rsid w:val="00C12D76"/>
    <w:rsid w:val="00C1392C"/>
    <w:rsid w:val="00C1732C"/>
    <w:rsid w:val="00C17684"/>
    <w:rsid w:val="00C20F82"/>
    <w:rsid w:val="00C233BF"/>
    <w:rsid w:val="00C24065"/>
    <w:rsid w:val="00C35F00"/>
    <w:rsid w:val="00C35F79"/>
    <w:rsid w:val="00C423D2"/>
    <w:rsid w:val="00C5116E"/>
    <w:rsid w:val="00C51D74"/>
    <w:rsid w:val="00C52F1E"/>
    <w:rsid w:val="00C62A1F"/>
    <w:rsid w:val="00C672D2"/>
    <w:rsid w:val="00C71000"/>
    <w:rsid w:val="00C773AD"/>
    <w:rsid w:val="00C802BB"/>
    <w:rsid w:val="00C81BA0"/>
    <w:rsid w:val="00C8337A"/>
    <w:rsid w:val="00C87156"/>
    <w:rsid w:val="00C874A0"/>
    <w:rsid w:val="00C95CEF"/>
    <w:rsid w:val="00CA0E6E"/>
    <w:rsid w:val="00CA1768"/>
    <w:rsid w:val="00CA179B"/>
    <w:rsid w:val="00CA4654"/>
    <w:rsid w:val="00CA4E72"/>
    <w:rsid w:val="00CA6298"/>
    <w:rsid w:val="00CA6EB3"/>
    <w:rsid w:val="00CA751E"/>
    <w:rsid w:val="00CB513F"/>
    <w:rsid w:val="00CB53F4"/>
    <w:rsid w:val="00CC25A5"/>
    <w:rsid w:val="00CC4496"/>
    <w:rsid w:val="00CC4AC2"/>
    <w:rsid w:val="00CC6C86"/>
    <w:rsid w:val="00CD3F04"/>
    <w:rsid w:val="00CE1710"/>
    <w:rsid w:val="00CE2008"/>
    <w:rsid w:val="00CE2672"/>
    <w:rsid w:val="00CE38B3"/>
    <w:rsid w:val="00CE5908"/>
    <w:rsid w:val="00CE6677"/>
    <w:rsid w:val="00CF0008"/>
    <w:rsid w:val="00CF5958"/>
    <w:rsid w:val="00CF66F8"/>
    <w:rsid w:val="00D02576"/>
    <w:rsid w:val="00D03464"/>
    <w:rsid w:val="00D07ECA"/>
    <w:rsid w:val="00D10D8B"/>
    <w:rsid w:val="00D1350E"/>
    <w:rsid w:val="00D14E2A"/>
    <w:rsid w:val="00D176BA"/>
    <w:rsid w:val="00D2487B"/>
    <w:rsid w:val="00D250EF"/>
    <w:rsid w:val="00D31A0D"/>
    <w:rsid w:val="00D32038"/>
    <w:rsid w:val="00D34C45"/>
    <w:rsid w:val="00D404DF"/>
    <w:rsid w:val="00D45D19"/>
    <w:rsid w:val="00D61540"/>
    <w:rsid w:val="00D6286D"/>
    <w:rsid w:val="00D652EC"/>
    <w:rsid w:val="00D65346"/>
    <w:rsid w:val="00D663A8"/>
    <w:rsid w:val="00D72144"/>
    <w:rsid w:val="00D740CC"/>
    <w:rsid w:val="00D81376"/>
    <w:rsid w:val="00D84F1A"/>
    <w:rsid w:val="00DA1971"/>
    <w:rsid w:val="00DA404C"/>
    <w:rsid w:val="00DA5DBE"/>
    <w:rsid w:val="00DB2ED7"/>
    <w:rsid w:val="00DB31B9"/>
    <w:rsid w:val="00DB4C8C"/>
    <w:rsid w:val="00DB6423"/>
    <w:rsid w:val="00DC7948"/>
    <w:rsid w:val="00DD4205"/>
    <w:rsid w:val="00DE21BB"/>
    <w:rsid w:val="00DE2BF8"/>
    <w:rsid w:val="00DE3BE0"/>
    <w:rsid w:val="00DE472E"/>
    <w:rsid w:val="00DE6A2D"/>
    <w:rsid w:val="00DE6C65"/>
    <w:rsid w:val="00DE7516"/>
    <w:rsid w:val="00DF1D05"/>
    <w:rsid w:val="00DF28BA"/>
    <w:rsid w:val="00DF43C2"/>
    <w:rsid w:val="00DF4C34"/>
    <w:rsid w:val="00DF78FA"/>
    <w:rsid w:val="00DF7DAD"/>
    <w:rsid w:val="00E00B09"/>
    <w:rsid w:val="00E0136C"/>
    <w:rsid w:val="00E0277C"/>
    <w:rsid w:val="00E10FC2"/>
    <w:rsid w:val="00E115BA"/>
    <w:rsid w:val="00E12333"/>
    <w:rsid w:val="00E1306F"/>
    <w:rsid w:val="00E14074"/>
    <w:rsid w:val="00E1498B"/>
    <w:rsid w:val="00E14FC1"/>
    <w:rsid w:val="00E174CC"/>
    <w:rsid w:val="00E20A15"/>
    <w:rsid w:val="00E21EDE"/>
    <w:rsid w:val="00E36B77"/>
    <w:rsid w:val="00E42AC7"/>
    <w:rsid w:val="00E470F0"/>
    <w:rsid w:val="00E476CD"/>
    <w:rsid w:val="00E7370D"/>
    <w:rsid w:val="00E80B8F"/>
    <w:rsid w:val="00E81D36"/>
    <w:rsid w:val="00E848BD"/>
    <w:rsid w:val="00E84B16"/>
    <w:rsid w:val="00E85F41"/>
    <w:rsid w:val="00E90A1E"/>
    <w:rsid w:val="00E923E0"/>
    <w:rsid w:val="00E929BE"/>
    <w:rsid w:val="00E94C4E"/>
    <w:rsid w:val="00EA0312"/>
    <w:rsid w:val="00EA794B"/>
    <w:rsid w:val="00EB0EA5"/>
    <w:rsid w:val="00EB2141"/>
    <w:rsid w:val="00ED0F40"/>
    <w:rsid w:val="00ED12F3"/>
    <w:rsid w:val="00ED33A2"/>
    <w:rsid w:val="00ED5A2A"/>
    <w:rsid w:val="00EE44EF"/>
    <w:rsid w:val="00EE6512"/>
    <w:rsid w:val="00EF3E6F"/>
    <w:rsid w:val="00EF54A8"/>
    <w:rsid w:val="00EF77D4"/>
    <w:rsid w:val="00EF7C6F"/>
    <w:rsid w:val="00F005B3"/>
    <w:rsid w:val="00F043EE"/>
    <w:rsid w:val="00F054E5"/>
    <w:rsid w:val="00F11E85"/>
    <w:rsid w:val="00F230F1"/>
    <w:rsid w:val="00F270F7"/>
    <w:rsid w:val="00F319F3"/>
    <w:rsid w:val="00F3411B"/>
    <w:rsid w:val="00F40CB5"/>
    <w:rsid w:val="00F41939"/>
    <w:rsid w:val="00F4421C"/>
    <w:rsid w:val="00F464DA"/>
    <w:rsid w:val="00F47BD8"/>
    <w:rsid w:val="00F50C64"/>
    <w:rsid w:val="00F57ADA"/>
    <w:rsid w:val="00F6291A"/>
    <w:rsid w:val="00F65063"/>
    <w:rsid w:val="00F65D18"/>
    <w:rsid w:val="00F6623A"/>
    <w:rsid w:val="00F7061B"/>
    <w:rsid w:val="00F7286D"/>
    <w:rsid w:val="00F73AC8"/>
    <w:rsid w:val="00F75329"/>
    <w:rsid w:val="00F762F1"/>
    <w:rsid w:val="00F83D06"/>
    <w:rsid w:val="00F8546B"/>
    <w:rsid w:val="00F85D17"/>
    <w:rsid w:val="00F85F30"/>
    <w:rsid w:val="00F86B7D"/>
    <w:rsid w:val="00F93486"/>
    <w:rsid w:val="00F939CD"/>
    <w:rsid w:val="00F94106"/>
    <w:rsid w:val="00F97991"/>
    <w:rsid w:val="00FA1BD5"/>
    <w:rsid w:val="00FA478C"/>
    <w:rsid w:val="00FA5646"/>
    <w:rsid w:val="00FC3AF8"/>
    <w:rsid w:val="00FC3FC7"/>
    <w:rsid w:val="00FC42B6"/>
    <w:rsid w:val="00FC7750"/>
    <w:rsid w:val="00FC7B38"/>
    <w:rsid w:val="00FE4D3D"/>
    <w:rsid w:val="00FE56DF"/>
    <w:rsid w:val="00FE7B37"/>
    <w:rsid w:val="00FF0F6F"/>
    <w:rsid w:val="00FF1201"/>
    <w:rsid w:val="00FF2576"/>
    <w:rsid w:val="00FF2BA0"/>
    <w:rsid w:val="00FF2F17"/>
    <w:rsid w:val="00FF4452"/>
    <w:rsid w:val="00FF5C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97004"/>
    <w:pPr>
      <w:spacing w:line="260" w:lineRule="atLeast"/>
    </w:pPr>
    <w:rPr>
      <w:rFonts w:ascii="Georgia" w:hAnsi="Georgia"/>
      <w:sz w:val="19"/>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fzendadresVet">
    <w:name w:val="AfzendadresVet"/>
    <w:basedOn w:val="Standaard"/>
    <w:link w:val="AfzendadresVetChar"/>
    <w:rsid w:val="00497004"/>
    <w:rPr>
      <w:rFonts w:ascii="Lucida Sans" w:hAnsi="Lucida Sans"/>
      <w:b/>
      <w:sz w:val="15"/>
    </w:rPr>
  </w:style>
  <w:style w:type="paragraph" w:customStyle="1" w:styleId="AfzendAdres">
    <w:name w:val="AfzendAdres"/>
    <w:basedOn w:val="Standaard"/>
    <w:rsid w:val="00497004"/>
    <w:rPr>
      <w:rFonts w:ascii="Lucida Sans" w:hAnsi="Lucida Sans"/>
      <w:sz w:val="15"/>
    </w:rPr>
  </w:style>
  <w:style w:type="paragraph" w:customStyle="1" w:styleId="Retouradres">
    <w:name w:val="Retouradres"/>
    <w:basedOn w:val="Standaard"/>
    <w:rsid w:val="00497004"/>
    <w:rPr>
      <w:rFonts w:ascii="Lucida Sans" w:hAnsi="Lucida Sans"/>
      <w:sz w:val="12"/>
    </w:rPr>
  </w:style>
  <w:style w:type="paragraph" w:customStyle="1" w:styleId="Rubricering">
    <w:name w:val="Rubricering"/>
    <w:basedOn w:val="Standaard"/>
    <w:rsid w:val="00497004"/>
    <w:rPr>
      <w:caps/>
      <w:sz w:val="14"/>
      <w:szCs w:val="14"/>
    </w:rPr>
  </w:style>
  <w:style w:type="paragraph" w:customStyle="1" w:styleId="Toezendadres">
    <w:name w:val="Toezendadres"/>
    <w:basedOn w:val="Standaard"/>
    <w:rsid w:val="00497004"/>
  </w:style>
  <w:style w:type="paragraph" w:customStyle="1" w:styleId="KIXBarcode">
    <w:name w:val="KIXBarcode"/>
    <w:basedOn w:val="Standaard"/>
    <w:rsid w:val="00497004"/>
    <w:rPr>
      <w:rFonts w:ascii="KIX Barcode" w:hAnsi="KIX Barcode"/>
    </w:rPr>
  </w:style>
  <w:style w:type="paragraph" w:customStyle="1" w:styleId="Datumbrief">
    <w:name w:val="Datumbrief"/>
    <w:basedOn w:val="Standaard"/>
    <w:rsid w:val="00497004"/>
  </w:style>
  <w:style w:type="paragraph" w:customStyle="1" w:styleId="ContactgegevensKopje">
    <w:name w:val="ContactgegevensKopje"/>
    <w:basedOn w:val="Standaard"/>
    <w:link w:val="ContactgegevensKopjeChar"/>
    <w:rsid w:val="00497004"/>
    <w:rPr>
      <w:rFonts w:ascii="Lucida Sans" w:hAnsi="Lucida Sans"/>
      <w:i/>
      <w:sz w:val="15"/>
    </w:rPr>
  </w:style>
  <w:style w:type="paragraph" w:customStyle="1" w:styleId="Contactgegevens">
    <w:name w:val="Contactgegevens"/>
    <w:basedOn w:val="Standaard"/>
    <w:rsid w:val="00497004"/>
    <w:rPr>
      <w:rFonts w:ascii="Lucida Sans" w:hAnsi="Lucida Sans"/>
      <w:sz w:val="15"/>
    </w:rPr>
  </w:style>
  <w:style w:type="paragraph" w:customStyle="1" w:styleId="Referentiegegevens">
    <w:name w:val="Referentiegegevens"/>
    <w:basedOn w:val="Contactgegevens"/>
    <w:rsid w:val="00497004"/>
  </w:style>
  <w:style w:type="paragraph" w:customStyle="1" w:styleId="ReferentiegegevensKopje">
    <w:name w:val="ReferentiegegevensKopje"/>
    <w:basedOn w:val="ContactgegevensKopje"/>
    <w:rsid w:val="00497004"/>
  </w:style>
  <w:style w:type="paragraph" w:customStyle="1" w:styleId="Kopje">
    <w:name w:val="Kopje"/>
    <w:basedOn w:val="Standaard"/>
    <w:rsid w:val="00497004"/>
    <w:rPr>
      <w:b/>
      <w:sz w:val="18"/>
    </w:rPr>
  </w:style>
  <w:style w:type="paragraph" w:customStyle="1" w:styleId="KopieAanKopje">
    <w:name w:val="KopieAanKopje"/>
    <w:basedOn w:val="ContactgegevensKopje"/>
    <w:rsid w:val="00497004"/>
  </w:style>
  <w:style w:type="paragraph" w:customStyle="1" w:styleId="AlgemeneGegevens">
    <w:name w:val="AlgemeneGegevens"/>
    <w:basedOn w:val="Contactgegevens"/>
    <w:rsid w:val="00497004"/>
    <w:rPr>
      <w:sz w:val="14"/>
    </w:rPr>
  </w:style>
  <w:style w:type="paragraph" w:styleId="Koptekst">
    <w:name w:val="header"/>
    <w:basedOn w:val="Standaard"/>
    <w:rsid w:val="00497004"/>
    <w:pPr>
      <w:tabs>
        <w:tab w:val="center" w:pos="4703"/>
        <w:tab w:val="right" w:pos="9406"/>
      </w:tabs>
    </w:pPr>
  </w:style>
  <w:style w:type="paragraph" w:styleId="Voettekst">
    <w:name w:val="footer"/>
    <w:basedOn w:val="Standaard"/>
    <w:link w:val="VoettekstChar"/>
    <w:rsid w:val="00497004"/>
    <w:pPr>
      <w:tabs>
        <w:tab w:val="center" w:pos="4703"/>
        <w:tab w:val="right" w:pos="9406"/>
      </w:tabs>
      <w:spacing w:line="240" w:lineRule="auto"/>
    </w:pPr>
    <w:rPr>
      <w:rFonts w:ascii="Lucida Sans" w:hAnsi="Lucida Sans"/>
      <w:sz w:val="14"/>
    </w:rPr>
  </w:style>
  <w:style w:type="character" w:customStyle="1" w:styleId="AfzendadresVetChar">
    <w:name w:val="AfzendadresVet Char"/>
    <w:link w:val="AfzendadresVet"/>
    <w:rsid w:val="00497004"/>
    <w:rPr>
      <w:rFonts w:ascii="Lucida Sans" w:hAnsi="Lucida Sans"/>
      <w:b/>
      <w:sz w:val="15"/>
      <w:szCs w:val="24"/>
      <w:lang w:eastAsia="en-US"/>
    </w:rPr>
  </w:style>
  <w:style w:type="table" w:styleId="Tabelraster">
    <w:name w:val="Table Grid"/>
    <w:basedOn w:val="Standaardtabel"/>
    <w:rsid w:val="004970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97004"/>
    <w:rPr>
      <w:color w:val="0000FF"/>
      <w:u w:val="single"/>
    </w:rPr>
  </w:style>
  <w:style w:type="character" w:customStyle="1" w:styleId="ContactgegevensKopjeChar">
    <w:name w:val="ContactgegevensKopje Char"/>
    <w:link w:val="ContactgegevensKopje"/>
    <w:rsid w:val="00497004"/>
    <w:rPr>
      <w:rFonts w:ascii="Lucida Sans" w:hAnsi="Lucida Sans"/>
      <w:i/>
      <w:sz w:val="15"/>
      <w:szCs w:val="24"/>
      <w:lang w:eastAsia="en-US"/>
    </w:rPr>
  </w:style>
  <w:style w:type="character" w:styleId="Paginanummer">
    <w:name w:val="page number"/>
    <w:basedOn w:val="Standaardalinea-lettertype"/>
    <w:rsid w:val="00497004"/>
  </w:style>
  <w:style w:type="character" w:customStyle="1" w:styleId="VoettekstChar">
    <w:name w:val="Voettekst Char"/>
    <w:link w:val="Voettekst"/>
    <w:rsid w:val="00C20F82"/>
    <w:rPr>
      <w:rFonts w:ascii="Lucida Sans" w:hAnsi="Lucida Sans"/>
      <w:sz w:val="14"/>
      <w:szCs w:val="24"/>
      <w:lang w:eastAsia="en-US"/>
    </w:rPr>
  </w:style>
  <w:style w:type="paragraph" w:styleId="Ballontekst">
    <w:name w:val="Balloon Text"/>
    <w:basedOn w:val="Standaard"/>
    <w:link w:val="BallontekstChar"/>
    <w:semiHidden/>
    <w:unhideWhenUsed/>
    <w:rsid w:val="00440E7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440E79"/>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497004"/>
    <w:pPr>
      <w:spacing w:line="260" w:lineRule="atLeast"/>
    </w:pPr>
    <w:rPr>
      <w:rFonts w:ascii="Georgia" w:hAnsi="Georgia"/>
      <w:sz w:val="19"/>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fzendadresVet">
    <w:name w:val="AfzendadresVet"/>
    <w:basedOn w:val="Standaard"/>
    <w:link w:val="AfzendadresVetChar"/>
    <w:rsid w:val="00497004"/>
    <w:rPr>
      <w:rFonts w:ascii="Lucida Sans" w:hAnsi="Lucida Sans"/>
      <w:b/>
      <w:sz w:val="15"/>
    </w:rPr>
  </w:style>
  <w:style w:type="paragraph" w:customStyle="1" w:styleId="AfzendAdres">
    <w:name w:val="AfzendAdres"/>
    <w:basedOn w:val="Standaard"/>
    <w:rsid w:val="00497004"/>
    <w:rPr>
      <w:rFonts w:ascii="Lucida Sans" w:hAnsi="Lucida Sans"/>
      <w:sz w:val="15"/>
    </w:rPr>
  </w:style>
  <w:style w:type="paragraph" w:customStyle="1" w:styleId="Retouradres">
    <w:name w:val="Retouradres"/>
    <w:basedOn w:val="Standaard"/>
    <w:rsid w:val="00497004"/>
    <w:rPr>
      <w:rFonts w:ascii="Lucida Sans" w:hAnsi="Lucida Sans"/>
      <w:sz w:val="12"/>
    </w:rPr>
  </w:style>
  <w:style w:type="paragraph" w:customStyle="1" w:styleId="Rubricering">
    <w:name w:val="Rubricering"/>
    <w:basedOn w:val="Standaard"/>
    <w:rsid w:val="00497004"/>
    <w:rPr>
      <w:caps/>
      <w:sz w:val="14"/>
      <w:szCs w:val="14"/>
    </w:rPr>
  </w:style>
  <w:style w:type="paragraph" w:customStyle="1" w:styleId="Toezendadres">
    <w:name w:val="Toezendadres"/>
    <w:basedOn w:val="Standaard"/>
    <w:rsid w:val="00497004"/>
  </w:style>
  <w:style w:type="paragraph" w:customStyle="1" w:styleId="KIXBarcode">
    <w:name w:val="KIXBarcode"/>
    <w:basedOn w:val="Standaard"/>
    <w:rsid w:val="00497004"/>
    <w:rPr>
      <w:rFonts w:ascii="KIX Barcode" w:hAnsi="KIX Barcode"/>
    </w:rPr>
  </w:style>
  <w:style w:type="paragraph" w:customStyle="1" w:styleId="Datumbrief">
    <w:name w:val="Datumbrief"/>
    <w:basedOn w:val="Standaard"/>
    <w:rsid w:val="00497004"/>
  </w:style>
  <w:style w:type="paragraph" w:customStyle="1" w:styleId="ContactgegevensKopje">
    <w:name w:val="ContactgegevensKopje"/>
    <w:basedOn w:val="Standaard"/>
    <w:link w:val="ContactgegevensKopjeChar"/>
    <w:rsid w:val="00497004"/>
    <w:rPr>
      <w:rFonts w:ascii="Lucida Sans" w:hAnsi="Lucida Sans"/>
      <w:i/>
      <w:sz w:val="15"/>
    </w:rPr>
  </w:style>
  <w:style w:type="paragraph" w:customStyle="1" w:styleId="Contactgegevens">
    <w:name w:val="Contactgegevens"/>
    <w:basedOn w:val="Standaard"/>
    <w:rsid w:val="00497004"/>
    <w:rPr>
      <w:rFonts w:ascii="Lucida Sans" w:hAnsi="Lucida Sans"/>
      <w:sz w:val="15"/>
    </w:rPr>
  </w:style>
  <w:style w:type="paragraph" w:customStyle="1" w:styleId="Referentiegegevens">
    <w:name w:val="Referentiegegevens"/>
    <w:basedOn w:val="Contactgegevens"/>
    <w:rsid w:val="00497004"/>
  </w:style>
  <w:style w:type="paragraph" w:customStyle="1" w:styleId="ReferentiegegevensKopje">
    <w:name w:val="ReferentiegegevensKopje"/>
    <w:basedOn w:val="ContactgegevensKopje"/>
    <w:rsid w:val="00497004"/>
  </w:style>
  <w:style w:type="paragraph" w:customStyle="1" w:styleId="Kopje">
    <w:name w:val="Kopje"/>
    <w:basedOn w:val="Standaard"/>
    <w:rsid w:val="00497004"/>
    <w:rPr>
      <w:b/>
      <w:sz w:val="18"/>
    </w:rPr>
  </w:style>
  <w:style w:type="paragraph" w:customStyle="1" w:styleId="KopieAanKopje">
    <w:name w:val="KopieAanKopje"/>
    <w:basedOn w:val="ContactgegevensKopje"/>
    <w:rsid w:val="00497004"/>
  </w:style>
  <w:style w:type="paragraph" w:customStyle="1" w:styleId="AlgemeneGegevens">
    <w:name w:val="AlgemeneGegevens"/>
    <w:basedOn w:val="Contactgegevens"/>
    <w:rsid w:val="00497004"/>
    <w:rPr>
      <w:sz w:val="14"/>
    </w:rPr>
  </w:style>
  <w:style w:type="paragraph" w:styleId="Koptekst">
    <w:name w:val="header"/>
    <w:basedOn w:val="Standaard"/>
    <w:rsid w:val="00497004"/>
    <w:pPr>
      <w:tabs>
        <w:tab w:val="center" w:pos="4703"/>
        <w:tab w:val="right" w:pos="9406"/>
      </w:tabs>
    </w:pPr>
  </w:style>
  <w:style w:type="paragraph" w:styleId="Voettekst">
    <w:name w:val="footer"/>
    <w:basedOn w:val="Standaard"/>
    <w:link w:val="VoettekstChar"/>
    <w:rsid w:val="00497004"/>
    <w:pPr>
      <w:tabs>
        <w:tab w:val="center" w:pos="4703"/>
        <w:tab w:val="right" w:pos="9406"/>
      </w:tabs>
      <w:spacing w:line="240" w:lineRule="auto"/>
    </w:pPr>
    <w:rPr>
      <w:rFonts w:ascii="Lucida Sans" w:hAnsi="Lucida Sans"/>
      <w:sz w:val="14"/>
    </w:rPr>
  </w:style>
  <w:style w:type="character" w:customStyle="1" w:styleId="AfzendadresVetChar">
    <w:name w:val="AfzendadresVet Char"/>
    <w:link w:val="AfzendadresVet"/>
    <w:rsid w:val="00497004"/>
    <w:rPr>
      <w:rFonts w:ascii="Lucida Sans" w:hAnsi="Lucida Sans"/>
      <w:b/>
      <w:sz w:val="15"/>
      <w:szCs w:val="24"/>
      <w:lang w:eastAsia="en-US"/>
    </w:rPr>
  </w:style>
  <w:style w:type="table" w:styleId="Tabelraster">
    <w:name w:val="Table Grid"/>
    <w:basedOn w:val="Standaardtabel"/>
    <w:rsid w:val="004970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497004"/>
    <w:rPr>
      <w:color w:val="0000FF"/>
      <w:u w:val="single"/>
    </w:rPr>
  </w:style>
  <w:style w:type="character" w:customStyle="1" w:styleId="ContactgegevensKopjeChar">
    <w:name w:val="ContactgegevensKopje Char"/>
    <w:link w:val="ContactgegevensKopje"/>
    <w:rsid w:val="00497004"/>
    <w:rPr>
      <w:rFonts w:ascii="Lucida Sans" w:hAnsi="Lucida Sans"/>
      <w:i/>
      <w:sz w:val="15"/>
      <w:szCs w:val="24"/>
      <w:lang w:eastAsia="en-US"/>
    </w:rPr>
  </w:style>
  <w:style w:type="character" w:styleId="Paginanummer">
    <w:name w:val="page number"/>
    <w:basedOn w:val="Standaardalinea-lettertype"/>
    <w:rsid w:val="00497004"/>
  </w:style>
  <w:style w:type="character" w:customStyle="1" w:styleId="VoettekstChar">
    <w:name w:val="Voettekst Char"/>
    <w:link w:val="Voettekst"/>
    <w:rsid w:val="00C20F82"/>
    <w:rPr>
      <w:rFonts w:ascii="Lucida Sans" w:hAnsi="Lucida Sans"/>
      <w:sz w:val="14"/>
      <w:szCs w:val="24"/>
      <w:lang w:eastAsia="en-US"/>
    </w:rPr>
  </w:style>
  <w:style w:type="paragraph" w:styleId="Ballontekst">
    <w:name w:val="Balloon Text"/>
    <w:basedOn w:val="Standaard"/>
    <w:link w:val="BallontekstChar"/>
    <w:semiHidden/>
    <w:unhideWhenUsed/>
    <w:rsid w:val="00440E79"/>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semiHidden/>
    <w:rsid w:val="00440E7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8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sweer\AppData\Local\Temp\IW\IWRITER\ALG%20-%20Brief.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ALG - Brief.dotx</Template>
  <TotalTime>1</TotalTime>
  <Pages>2</Pages>
  <Words>626</Words>
  <Characters>3449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Gemeente Katwijk</Company>
  <LinksUpToDate>false</LinksUpToDate>
  <CharactersWithSpaces>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10EC0B31-797A-4C67-B663-ADAB3EF3B42F</dc:creator>
  <cp:lastModifiedBy>Tamara Ouwehand</cp:lastModifiedBy>
  <cp:revision>2</cp:revision>
  <cp:lastPrinted>2018-10-22T12:43:00Z</cp:lastPrinted>
  <dcterms:created xsi:type="dcterms:W3CDTF">2018-10-22T12:44:00Z</dcterms:created>
  <dcterms:modified xsi:type="dcterms:W3CDTF">2018-10-22T12:44:00Z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1888738-B679-4786-91A6-49E761C6A87B|98D3C6A0-49A1-4C4A-9419-F15D14998920|NAW">
    <vt:lpwstr>A5EFBC8A-D83C-40C3-80C9-AB59A50A74A4</vt:lpwstr>
  </property>
  <property fmtid="{D5CDD505-2E9C-101B-9397-08002B2CF9AE}" pid="3" name="01888738-B679-4786-91A6-49E761C6A87B|536BBD09-1EB4-44CF-9188-E337EE7FD22B|NAW">
    <vt:lpwstr/>
  </property>
  <property fmtid="{D5CDD505-2E9C-101B-9397-08002B2CF9AE}" pid="4" name="01888738-B679-4786-91A6-49E761C6A87B|1873FAE4-59C4-41F2-8CA6-92204A757969|NAW">
    <vt:lpwstr>O</vt:lpwstr>
  </property>
  <property fmtid="{D5CDD505-2E9C-101B-9397-08002B2CF9AE}" pid="5" name="01888738-B679-4786-91A6-49E761C6A87B|21A65E03-076B-4400-908E-9E8DE82AE7E9|NAW">
    <vt:lpwstr/>
  </property>
  <property fmtid="{D5CDD505-2E9C-101B-9397-08002B2CF9AE}" pid="6" name="01888738-B679-4786-91A6-49E761C6A87B|209142D1-7181-48DD-9A6F-FC8F23D90DC2|NAW">
    <vt:lpwstr>Intern geïnitieerd</vt:lpwstr>
  </property>
  <property fmtid="{D5CDD505-2E9C-101B-9397-08002B2CF9AE}" pid="7" name="01888738-B679-4786-91A6-49E761C6A87B|504AC1A4-E5EF-4F16-862D-BB0CE7C47A27|NAW">
    <vt:lpwstr>Aan de gemeenteraad</vt:lpwstr>
  </property>
  <property fmtid="{D5CDD505-2E9C-101B-9397-08002B2CF9AE}" pid="8" name="01888738-B679-4786-91A6-49E761C6A87B|A04B4CA5-D620-401A-8E18-659537D577B1|NAW">
    <vt:lpwstr/>
  </property>
  <property fmtid="{D5CDD505-2E9C-101B-9397-08002B2CF9AE}" pid="9" name="01888738-B679-4786-91A6-49E761C6A87B|4EDC403B-AEC7-476C-8FD0-1845B6FF795B|NAW">
    <vt:lpwstr/>
  </property>
  <property fmtid="{D5CDD505-2E9C-101B-9397-08002B2CF9AE}" pid="10" name="01888738-B679-4786-91A6-49E761C6A87B|92275B68-39C1-4462-8B26-15ECD2249123|NAW">
    <vt:lpwstr>0000 XX</vt:lpwstr>
  </property>
  <property fmtid="{D5CDD505-2E9C-101B-9397-08002B2CF9AE}" pid="11" name="01888738-B679-4786-91A6-49E761C6A87B|AADE3A76-A03B-4755-804D-69589AF1A6E6|NAW">
    <vt:lpwstr/>
  </property>
  <property fmtid="{D5CDD505-2E9C-101B-9397-08002B2CF9AE}" pid="12" name="F58D89D8-0EA5-11D8-A0FA-E291E5000000|C0B1D07C-29A8-4B23-94AC-9F3C2A62C037|Antwoordbrief">
    <vt:lpwstr>1276314</vt:lpwstr>
  </property>
  <property fmtid="{D5CDD505-2E9C-101B-9397-08002B2CF9AE}" pid="13" name="F58D89D8-0EA5-11D8-A0FA-E291E5000000|9DA4243B-5064-11D6-9D04-00003939D28B|Antwoordbrief">
    <vt:lpwstr/>
  </property>
  <property fmtid="{D5CDD505-2E9C-101B-9397-08002B2CF9AE}" pid="14" name="F58D89D8-0EA5-11D8-A0FA-E291E5000000|1AE34868-FD11-4EF3-9794-AD2A7ED4FE58|Antwoordbrief">
    <vt:lpwstr>Surfschool Katwijk</vt:lpwstr>
  </property>
  <property fmtid="{D5CDD505-2E9C-101B-9397-08002B2CF9AE}" pid="15" name="01888738-B679-4786-91A6-49E761C6A87B|49076594-7BEA-41AC-9FDF-E76D2A3D9519|NAW">
    <vt:lpwstr>E</vt:lpwstr>
  </property>
  <property fmtid="{D5CDD505-2E9C-101B-9397-08002B2CF9AE}" pid="16" name="01888738-B679-4786-91A6-49E761C6A87B|7CE94BA4-D1C6-4FD2-B07A-73302BF73F2A|NAW">
    <vt:lpwstr/>
  </property>
  <property fmtid="{D5CDD505-2E9C-101B-9397-08002B2CF9AE}" pid="17" name="01888738-B679-4786-91A6-49E761C6A87B|A5863300-5A12-44F9-8E19-E38CB4E19FC5|NAW">
    <vt:lpwstr/>
  </property>
</Properties>
</file>