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8931" w:type="dxa"/>
        <w:tblLayout w:type="fixed"/>
        <w:tblCellMar>
          <w:left w:w="0" w:type="dxa"/>
          <w:right w:w="0" w:type="dxa"/>
        </w:tblCellMar>
        <w:tblLook w:val="0000" w:firstRow="0" w:lastRow="0" w:firstColumn="0" w:lastColumn="0" w:noHBand="0" w:noVBand="0"/>
      </w:tblPr>
      <w:tblGrid>
        <w:gridCol w:w="1985"/>
        <w:gridCol w:w="4395"/>
        <w:gridCol w:w="2551"/>
      </w:tblGrid>
      <w:tr w:rsidR="00A63A4D" w:rsidRPr="00E60FFF" w14:paraId="7BB0702A" w14:textId="77777777" w:rsidTr="0069062E">
        <w:trPr>
          <w:gridAfter w:val="1"/>
          <w:wAfter w:w="2551" w:type="dxa"/>
          <w:trHeight w:val="360"/>
        </w:trPr>
        <w:tc>
          <w:tcPr>
            <w:tcW w:w="1985" w:type="dxa"/>
            <w:vAlign w:val="center"/>
          </w:tcPr>
          <w:p w14:paraId="2115C932" w14:textId="77777777" w:rsidR="00A63A4D" w:rsidRPr="00CF6917" w:rsidRDefault="00A63A4D" w:rsidP="0069062E">
            <w:pPr>
              <w:spacing w:line="240" w:lineRule="exact"/>
              <w:rPr>
                <w:b/>
              </w:rPr>
            </w:pPr>
            <w:r w:rsidRPr="00CF6917">
              <w:rPr>
                <w:b/>
              </w:rPr>
              <w:t>Agendapunt</w:t>
            </w:r>
          </w:p>
        </w:tc>
        <w:tc>
          <w:tcPr>
            <w:tcW w:w="4395" w:type="dxa"/>
            <w:tcMar>
              <w:left w:w="57" w:type="dxa"/>
            </w:tcMar>
            <w:vAlign w:val="center"/>
          </w:tcPr>
          <w:p w14:paraId="5BD4543C" w14:textId="4E8EADC5" w:rsidR="00A63A4D" w:rsidRDefault="00BD7B55" w:rsidP="0069062E">
            <w:r>
              <w:t>19</w:t>
            </w:r>
            <w:r w:rsidR="008E13C4">
              <w:t>.</w:t>
            </w:r>
            <w:r w:rsidR="00434912">
              <w:fldChar w:fldCharType="begin" w:fldLock="1"/>
            </w:r>
            <w:r w:rsidR="00434912" w:rsidRPr="00B33DC6">
              <w:instrText xml:space="preserve"> mitVV VV32CCE3122826E94DAC09E86D706208A2 \* MERGEFORMAT </w:instrText>
            </w:r>
            <w:r w:rsidR="00434912">
              <w:fldChar w:fldCharType="end"/>
            </w:r>
          </w:p>
        </w:tc>
      </w:tr>
      <w:tr w:rsidR="00A63A4D" w:rsidRPr="00E60FFF" w14:paraId="3B3D3558" w14:textId="77777777" w:rsidTr="0069062E">
        <w:trPr>
          <w:gridAfter w:val="1"/>
          <w:wAfter w:w="2551" w:type="dxa"/>
          <w:trHeight w:val="360"/>
        </w:trPr>
        <w:tc>
          <w:tcPr>
            <w:tcW w:w="1985" w:type="dxa"/>
            <w:vAlign w:val="center"/>
          </w:tcPr>
          <w:p w14:paraId="3ACBEA74" w14:textId="77777777" w:rsidR="00A63A4D" w:rsidRPr="00CF6917" w:rsidRDefault="00A63A4D" w:rsidP="0069062E">
            <w:pPr>
              <w:spacing w:line="240" w:lineRule="exact"/>
              <w:rPr>
                <w:b/>
              </w:rPr>
            </w:pPr>
            <w:r w:rsidRPr="00CF6917">
              <w:rPr>
                <w:b/>
              </w:rPr>
              <w:t>Vergadering d.d.</w:t>
            </w:r>
          </w:p>
        </w:tc>
        <w:tc>
          <w:tcPr>
            <w:tcW w:w="4395" w:type="dxa"/>
            <w:tcMar>
              <w:left w:w="57" w:type="dxa"/>
            </w:tcMar>
            <w:vAlign w:val="center"/>
          </w:tcPr>
          <w:p w14:paraId="3BEE2CE6" w14:textId="01D4AA69" w:rsidR="00A63A4D" w:rsidRDefault="00B33DC6" w:rsidP="0069062E">
            <w:r>
              <w:fldChar w:fldCharType="begin" w:fldLock="1"/>
            </w:r>
            <w:r w:rsidRPr="00B33DC6">
              <w:instrText xml:space="preserve"> mitVV VV2E1050EB4C1B4743816BE8DE87B91040 \* MERGEFORMAT </w:instrText>
            </w:r>
            <w:r>
              <w:fldChar w:fldCharType="separate"/>
            </w:r>
            <w:r w:rsidR="000904DB">
              <w:rPr>
                <w:bCs/>
                <w:noProof/>
              </w:rPr>
              <w:t>21 november</w:t>
            </w:r>
            <w:r w:rsidR="00563AEB">
              <w:rPr>
                <w:bCs/>
                <w:noProof/>
              </w:rPr>
              <w:t> 2019</w:t>
            </w:r>
            <w:r>
              <w:fldChar w:fldCharType="end"/>
            </w:r>
          </w:p>
        </w:tc>
      </w:tr>
      <w:tr w:rsidR="00A63A4D" w:rsidRPr="00E60FFF" w14:paraId="4665157C" w14:textId="77777777" w:rsidTr="0069062E">
        <w:trPr>
          <w:trHeight w:val="360"/>
        </w:trPr>
        <w:tc>
          <w:tcPr>
            <w:tcW w:w="1985" w:type="dxa"/>
            <w:vAlign w:val="center"/>
          </w:tcPr>
          <w:p w14:paraId="363436E1" w14:textId="77777777" w:rsidR="00A63A4D" w:rsidRPr="00CF6917" w:rsidRDefault="00A63A4D" w:rsidP="0069062E">
            <w:pPr>
              <w:spacing w:line="240" w:lineRule="exact"/>
              <w:rPr>
                <w:b/>
              </w:rPr>
            </w:pPr>
            <w:r w:rsidRPr="00CF6917">
              <w:rPr>
                <w:b/>
              </w:rPr>
              <w:t>Verzonden</w:t>
            </w:r>
          </w:p>
        </w:tc>
        <w:tc>
          <w:tcPr>
            <w:tcW w:w="6946" w:type="dxa"/>
            <w:gridSpan w:val="2"/>
            <w:tcMar>
              <w:left w:w="57" w:type="dxa"/>
            </w:tcMar>
            <w:vAlign w:val="center"/>
          </w:tcPr>
          <w:p w14:paraId="0C2A1B46" w14:textId="4054E6B4" w:rsidR="00A63A4D" w:rsidRPr="008B6E44" w:rsidRDefault="000C5DF7" w:rsidP="0069062E">
            <w:pPr>
              <w:rPr>
                <w:bCs/>
                <w:noProof/>
              </w:rPr>
            </w:pPr>
            <w:r>
              <w:fldChar w:fldCharType="begin" w:fldLock="1"/>
            </w:r>
            <w:r w:rsidRPr="000C5DF7">
              <w:instrText xml:space="preserve"> mitVV VV018BE39906399842A8DF218479A38FBB \* MERGEFORMAT </w:instrText>
            </w:r>
            <w:r>
              <w:fldChar w:fldCharType="separate"/>
            </w:r>
            <w:r w:rsidR="000904DB">
              <w:rPr>
                <w:bCs/>
                <w:noProof/>
              </w:rPr>
              <w:t>12</w:t>
            </w:r>
            <w:r w:rsidR="00445C27">
              <w:rPr>
                <w:bCs/>
                <w:noProof/>
              </w:rPr>
              <w:t xml:space="preserve"> </w:t>
            </w:r>
            <w:r w:rsidR="000904DB">
              <w:rPr>
                <w:bCs/>
                <w:noProof/>
              </w:rPr>
              <w:t>november</w:t>
            </w:r>
            <w:r w:rsidR="00563AEB">
              <w:rPr>
                <w:bCs/>
                <w:noProof/>
              </w:rPr>
              <w:t> 2019</w:t>
            </w:r>
            <w:r>
              <w:fldChar w:fldCharType="end"/>
            </w:r>
          </w:p>
        </w:tc>
      </w:tr>
    </w:tbl>
    <w:p w14:paraId="2EF613B5" w14:textId="77777777" w:rsidR="00A63A4D" w:rsidRDefault="00A63A4D"/>
    <w:tbl>
      <w:tblPr>
        <w:tblW w:w="8931" w:type="dxa"/>
        <w:tblLayout w:type="fixed"/>
        <w:tblCellMar>
          <w:left w:w="0" w:type="dxa"/>
          <w:right w:w="0" w:type="dxa"/>
        </w:tblCellMar>
        <w:tblLook w:val="0000" w:firstRow="0" w:lastRow="0" w:firstColumn="0" w:lastColumn="0" w:noHBand="0" w:noVBand="0"/>
      </w:tblPr>
      <w:tblGrid>
        <w:gridCol w:w="1985"/>
        <w:gridCol w:w="6946"/>
      </w:tblGrid>
      <w:tr w:rsidR="00A63A4D" w14:paraId="61B1DD60" w14:textId="77777777" w:rsidTr="0069062E">
        <w:trPr>
          <w:trHeight w:val="360"/>
        </w:trPr>
        <w:tc>
          <w:tcPr>
            <w:tcW w:w="1985" w:type="dxa"/>
            <w:vAlign w:val="center"/>
          </w:tcPr>
          <w:p w14:paraId="315EE28B" w14:textId="77777777" w:rsidR="00A63A4D" w:rsidRPr="00CF6917" w:rsidRDefault="00A63A4D" w:rsidP="0069062E">
            <w:pPr>
              <w:spacing w:line="240" w:lineRule="exact"/>
              <w:rPr>
                <w:b/>
              </w:rPr>
            </w:pPr>
            <w:r w:rsidRPr="00CF6917">
              <w:rPr>
                <w:b/>
              </w:rPr>
              <w:t>Onderwerp</w:t>
            </w:r>
          </w:p>
        </w:tc>
        <w:tc>
          <w:tcPr>
            <w:tcW w:w="6946" w:type="dxa"/>
            <w:tcMar>
              <w:left w:w="57" w:type="dxa"/>
            </w:tcMar>
            <w:vAlign w:val="center"/>
          </w:tcPr>
          <w:p w14:paraId="2025B588" w14:textId="0D94C6A6" w:rsidR="00A63A4D" w:rsidRDefault="00BA09B8" w:rsidP="00BA09B8">
            <w:r>
              <w:t>Voorstellen van de</w:t>
            </w:r>
            <w:r w:rsidR="000904DB">
              <w:t xml:space="preserve"> </w:t>
            </w:r>
            <w:r w:rsidR="00681CBD">
              <w:t>61</w:t>
            </w:r>
            <w:r w:rsidR="00681CBD" w:rsidRPr="00681CBD">
              <w:rPr>
                <w:vertAlign w:val="superscript"/>
              </w:rPr>
              <w:t>e</w:t>
            </w:r>
            <w:r w:rsidR="00681CBD">
              <w:t xml:space="preserve">, </w:t>
            </w:r>
            <w:r w:rsidR="000904DB">
              <w:t>68</w:t>
            </w:r>
            <w:r w:rsidR="000904DB" w:rsidRPr="000904DB">
              <w:rPr>
                <w:vertAlign w:val="superscript"/>
              </w:rPr>
              <w:t>e</w:t>
            </w:r>
            <w:r w:rsidR="000904DB">
              <w:t>, 70</w:t>
            </w:r>
            <w:r w:rsidR="000904DB" w:rsidRPr="000904DB">
              <w:rPr>
                <w:vertAlign w:val="superscript"/>
              </w:rPr>
              <w:t>e</w:t>
            </w:r>
            <w:r w:rsidR="000904DB">
              <w:t xml:space="preserve"> en 72</w:t>
            </w:r>
            <w:r w:rsidR="000904DB" w:rsidRPr="000904DB">
              <w:rPr>
                <w:vertAlign w:val="superscript"/>
              </w:rPr>
              <w:t>e</w:t>
            </w:r>
            <w:r w:rsidR="000904DB">
              <w:t xml:space="preserve"> </w:t>
            </w:r>
            <w:r w:rsidR="00F867AD">
              <w:t xml:space="preserve"> </w:t>
            </w:r>
            <w:r>
              <w:t>begrotingswijziging 2019</w:t>
            </w:r>
          </w:p>
        </w:tc>
      </w:tr>
      <w:tr w:rsidR="00A63A4D" w14:paraId="58D44D5D" w14:textId="77777777" w:rsidTr="0069062E">
        <w:trPr>
          <w:trHeight w:val="360"/>
        </w:trPr>
        <w:tc>
          <w:tcPr>
            <w:tcW w:w="1985" w:type="dxa"/>
            <w:vAlign w:val="center"/>
          </w:tcPr>
          <w:p w14:paraId="7F8683D6" w14:textId="77777777" w:rsidR="00A63A4D" w:rsidRPr="00CF6917" w:rsidRDefault="00A63A4D" w:rsidP="0069062E">
            <w:pPr>
              <w:spacing w:line="240" w:lineRule="exact"/>
              <w:rPr>
                <w:b/>
              </w:rPr>
            </w:pPr>
            <w:r w:rsidRPr="00CF6917">
              <w:rPr>
                <w:b/>
              </w:rPr>
              <w:t>Registratienummer</w:t>
            </w:r>
          </w:p>
        </w:tc>
        <w:tc>
          <w:tcPr>
            <w:tcW w:w="6946" w:type="dxa"/>
            <w:tcMar>
              <w:left w:w="57" w:type="dxa"/>
            </w:tcMar>
            <w:vAlign w:val="center"/>
          </w:tcPr>
          <w:p w14:paraId="667CB262" w14:textId="7E21DBFD" w:rsidR="00A63A4D" w:rsidRDefault="00CE3220" w:rsidP="0069062E">
            <w:r>
              <w:t>Z</w:t>
            </w:r>
            <w:r w:rsidR="000904DB">
              <w:t>19.</w:t>
            </w:r>
            <w:r w:rsidR="001A5B3D">
              <w:t>046615</w:t>
            </w:r>
          </w:p>
        </w:tc>
      </w:tr>
    </w:tbl>
    <w:p w14:paraId="63A8DAF9" w14:textId="3DF11E92" w:rsidR="00A63A4D" w:rsidRDefault="00CE3220">
      <w:r>
        <w:tab/>
      </w:r>
      <w:r>
        <w:tab/>
      </w:r>
      <w:r>
        <w:tab/>
      </w:r>
      <w:r>
        <w:tab/>
      </w:r>
      <w:r>
        <w:tab/>
        <w:t xml:space="preserve"> </w:t>
      </w:r>
      <w:r w:rsidR="00737737">
        <w:t>D19.</w:t>
      </w:r>
      <w:r w:rsidR="001A5B3D">
        <w:t>227788</w:t>
      </w:r>
    </w:p>
    <w:tbl>
      <w:tblPr>
        <w:tblW w:w="8931" w:type="dxa"/>
        <w:tblInd w:w="57" w:type="dxa"/>
        <w:tblBorders>
          <w:top w:val="single" w:sz="4" w:space="0" w:color="auto"/>
          <w:bottom w:val="single" w:sz="4" w:space="0" w:color="auto"/>
        </w:tblBorders>
        <w:tblLayout w:type="fixed"/>
        <w:tblCellMar>
          <w:left w:w="57" w:type="dxa"/>
          <w:right w:w="0" w:type="dxa"/>
        </w:tblCellMar>
        <w:tblLook w:val="0000" w:firstRow="0" w:lastRow="0" w:firstColumn="0" w:lastColumn="0" w:noHBand="0" w:noVBand="0"/>
      </w:tblPr>
      <w:tblGrid>
        <w:gridCol w:w="1985"/>
        <w:gridCol w:w="6946"/>
      </w:tblGrid>
      <w:tr w:rsidR="00A63A4D" w14:paraId="3A47DAA0" w14:textId="77777777" w:rsidTr="0069062E">
        <w:trPr>
          <w:trHeight w:val="360"/>
        </w:trPr>
        <w:tc>
          <w:tcPr>
            <w:tcW w:w="1985" w:type="dxa"/>
            <w:tcBorders>
              <w:top w:val="nil"/>
            </w:tcBorders>
            <w:vAlign w:val="center"/>
          </w:tcPr>
          <w:p w14:paraId="5FE57BC4" w14:textId="77777777" w:rsidR="00A63A4D" w:rsidRPr="00CF6917" w:rsidRDefault="00A63A4D" w:rsidP="0069062E">
            <w:pPr>
              <w:spacing w:line="240" w:lineRule="exact"/>
              <w:rPr>
                <w:b/>
              </w:rPr>
            </w:pPr>
            <w:r w:rsidRPr="00CF6917">
              <w:rPr>
                <w:b/>
              </w:rPr>
              <w:t>Portefeuillehouder</w:t>
            </w:r>
          </w:p>
        </w:tc>
        <w:tc>
          <w:tcPr>
            <w:tcW w:w="6946" w:type="dxa"/>
            <w:tcBorders>
              <w:top w:val="nil"/>
            </w:tcBorders>
            <w:vAlign w:val="center"/>
          </w:tcPr>
          <w:p w14:paraId="01C9EAF8" w14:textId="77777777" w:rsidR="00A63A4D" w:rsidRDefault="00D37197" w:rsidP="0069062E">
            <w:r>
              <w:fldChar w:fldCharType="begin" w:fldLock="1"/>
            </w:r>
            <w:r w:rsidRPr="00D37197">
              <w:instrText xml:space="preserve"> mitVV VVC0B238C6CAD90B4AB5B3F230F45611EC \* MERGEFORMAT </w:instrText>
            </w:r>
            <w:r>
              <w:fldChar w:fldCharType="separate"/>
            </w:r>
            <w:r w:rsidR="00563AEB">
              <w:t>drs. M. Mulder MSc.</w:t>
            </w:r>
            <w:r>
              <w:fldChar w:fldCharType="end"/>
            </w:r>
            <w:r w:rsidR="002B1FC9">
              <w:t xml:space="preserve"> </w:t>
            </w:r>
            <w:r w:rsidR="002B1FC9">
              <w:fldChar w:fldCharType="begin" w:fldLock="1"/>
            </w:r>
            <w:r w:rsidR="002B1FC9" w:rsidRPr="002B1FC9">
              <w:instrText xml:space="preserve"> mitVV VVA71A8E15CDA753458914E4D484D5ECAA \* MERGEFORMAT </w:instrText>
            </w:r>
            <w:r w:rsidR="002B1FC9">
              <w:fldChar w:fldCharType="end"/>
            </w:r>
          </w:p>
        </w:tc>
      </w:tr>
      <w:tr w:rsidR="00A63A4D" w14:paraId="675A7484" w14:textId="77777777" w:rsidTr="0069062E">
        <w:trPr>
          <w:trHeight w:val="360"/>
        </w:trPr>
        <w:tc>
          <w:tcPr>
            <w:tcW w:w="1985" w:type="dxa"/>
            <w:vAlign w:val="center"/>
          </w:tcPr>
          <w:p w14:paraId="719AFE3F" w14:textId="77777777" w:rsidR="00A63A4D" w:rsidRPr="00CF6917" w:rsidRDefault="00A63A4D" w:rsidP="0069062E">
            <w:pPr>
              <w:spacing w:line="240" w:lineRule="exact"/>
              <w:rPr>
                <w:b/>
              </w:rPr>
            </w:pPr>
            <w:r w:rsidRPr="00CF6917">
              <w:rPr>
                <w:b/>
              </w:rPr>
              <w:t>Programma</w:t>
            </w:r>
          </w:p>
        </w:tc>
        <w:tc>
          <w:tcPr>
            <w:tcW w:w="6946" w:type="dxa"/>
            <w:vAlign w:val="center"/>
          </w:tcPr>
          <w:p w14:paraId="6218AAB9" w14:textId="77777777" w:rsidR="00A63A4D" w:rsidRDefault="003762E3" w:rsidP="0069062E">
            <w:r>
              <w:fldChar w:fldCharType="begin" w:fldLock="1"/>
            </w:r>
            <w:r w:rsidRPr="003762E3">
              <w:instrText xml:space="preserve"> mitVV VVE162780BFA21E44A99C2E7019FC8EE7C \* MERGEFORMAT </w:instrText>
            </w:r>
            <w:r>
              <w:fldChar w:fldCharType="separate"/>
            </w:r>
            <w:r w:rsidR="00563AEB">
              <w:t>Bestuur en financiën</w:t>
            </w:r>
            <w:r>
              <w:fldChar w:fldCharType="end"/>
            </w:r>
          </w:p>
        </w:tc>
      </w:tr>
      <w:tr w:rsidR="00A63A4D" w14:paraId="7F79D9FE" w14:textId="77777777" w:rsidTr="0069062E">
        <w:trPr>
          <w:trHeight w:val="360"/>
        </w:trPr>
        <w:tc>
          <w:tcPr>
            <w:tcW w:w="1985" w:type="dxa"/>
            <w:tcBorders>
              <w:bottom w:val="nil"/>
            </w:tcBorders>
            <w:vAlign w:val="center"/>
          </w:tcPr>
          <w:p w14:paraId="1434C8B8" w14:textId="77777777" w:rsidR="00A63A4D" w:rsidRPr="00CF6917" w:rsidRDefault="00A63A4D" w:rsidP="0069062E">
            <w:pPr>
              <w:spacing w:line="240" w:lineRule="exact"/>
              <w:rPr>
                <w:b/>
              </w:rPr>
            </w:pPr>
            <w:r w:rsidRPr="00CF6917">
              <w:rPr>
                <w:b/>
              </w:rPr>
              <w:t>Behandeld door</w:t>
            </w:r>
          </w:p>
        </w:tc>
        <w:tc>
          <w:tcPr>
            <w:tcW w:w="6946" w:type="dxa"/>
            <w:tcBorders>
              <w:bottom w:val="nil"/>
            </w:tcBorders>
            <w:vAlign w:val="center"/>
          </w:tcPr>
          <w:p w14:paraId="4804E960" w14:textId="77777777" w:rsidR="00A63A4D" w:rsidRDefault="0065716B" w:rsidP="0069062E">
            <w:r>
              <w:fldChar w:fldCharType="begin" w:fldLock="1"/>
            </w:r>
            <w:r w:rsidRPr="0065716B">
              <w:instrText xml:space="preserve"> mitSV AUTEUR FormeleNaam \* MERGEFORMAT </w:instrText>
            </w:r>
            <w:r>
              <w:fldChar w:fldCharType="separate"/>
            </w:r>
            <w:r w:rsidR="00563AEB">
              <w:rPr>
                <w:bCs/>
                <w:noProof/>
              </w:rPr>
              <w:t>E. Goetheer</w:t>
            </w:r>
            <w:r>
              <w:fldChar w:fldCharType="end"/>
            </w:r>
          </w:p>
        </w:tc>
      </w:tr>
      <w:tr w:rsidR="00A63A4D" w14:paraId="56093729" w14:textId="77777777" w:rsidTr="0069062E">
        <w:trPr>
          <w:trHeight w:val="360"/>
        </w:trPr>
        <w:tc>
          <w:tcPr>
            <w:tcW w:w="1985" w:type="dxa"/>
            <w:tcBorders>
              <w:top w:val="nil"/>
              <w:bottom w:val="nil"/>
            </w:tcBorders>
            <w:vAlign w:val="center"/>
          </w:tcPr>
          <w:p w14:paraId="00ACE87A" w14:textId="77777777" w:rsidR="00A63A4D" w:rsidRPr="00CF6917" w:rsidRDefault="00A63A4D" w:rsidP="0069062E">
            <w:pPr>
              <w:spacing w:line="240" w:lineRule="exact"/>
              <w:rPr>
                <w:b/>
              </w:rPr>
            </w:pPr>
            <w:r w:rsidRPr="00CF6917">
              <w:rPr>
                <w:b/>
              </w:rPr>
              <w:t>Telefoonnummer</w:t>
            </w:r>
          </w:p>
        </w:tc>
        <w:tc>
          <w:tcPr>
            <w:tcW w:w="6946" w:type="dxa"/>
            <w:tcBorders>
              <w:top w:val="nil"/>
              <w:bottom w:val="nil"/>
            </w:tcBorders>
            <w:vAlign w:val="center"/>
          </w:tcPr>
          <w:p w14:paraId="045F45E6" w14:textId="77777777" w:rsidR="00A63A4D" w:rsidRDefault="0069062E" w:rsidP="0069062E">
            <w:r>
              <w:fldChar w:fldCharType="begin" w:fldLock="1"/>
            </w:r>
            <w:r w:rsidRPr="0069062E">
              <w:instrText xml:space="preserve"> mitSV AUTEUR TelefoonNummer \* MERGEFORMAT </w:instrText>
            </w:r>
            <w:r>
              <w:fldChar w:fldCharType="separate"/>
            </w:r>
            <w:r w:rsidR="00563AEB">
              <w:rPr>
                <w:bCs/>
                <w:noProof/>
              </w:rPr>
              <w:t>(0113) 249 622</w:t>
            </w:r>
            <w:r>
              <w:fldChar w:fldCharType="end"/>
            </w:r>
          </w:p>
        </w:tc>
      </w:tr>
    </w:tbl>
    <w:p w14:paraId="3A96047B" w14:textId="77777777" w:rsidR="004E6186" w:rsidRDefault="004E6186"/>
    <w:p w14:paraId="2836C272" w14:textId="77777777" w:rsidR="00563AEB" w:rsidRDefault="00563AEB" w:rsidP="00563AEB">
      <w:r>
        <w:t>Geachte raad,</w:t>
      </w:r>
    </w:p>
    <w:p w14:paraId="57CE4822" w14:textId="77777777" w:rsidR="00563AEB" w:rsidRDefault="00563AEB" w:rsidP="00563AEB"/>
    <w:p w14:paraId="1FB22D73" w14:textId="77777777" w:rsidR="00563AEB" w:rsidRDefault="00563AEB" w:rsidP="00563AEB">
      <w:r>
        <w:t>Naar aanleiding van de agenda voor deze raadsvergadering dient de begroting 2019 te worden gewijzigd.</w:t>
      </w:r>
    </w:p>
    <w:p w14:paraId="11865A3D" w14:textId="77777777" w:rsidR="00563AEB" w:rsidRDefault="00563AEB" w:rsidP="00563AEB">
      <w:r>
        <w:t>Ook zijn door ons college recentelijk enkele besluiten genomen waaruit een voorstel tot wijziging van de begroting voortvloeit.</w:t>
      </w:r>
    </w:p>
    <w:p w14:paraId="6A40983F" w14:textId="6EF79E3D" w:rsidR="00563AEB" w:rsidRDefault="00563AEB" w:rsidP="00563AEB">
      <w:r>
        <w:t>De inhoud van de</w:t>
      </w:r>
      <w:r w:rsidR="00681CBD">
        <w:t xml:space="preserve"> 61</w:t>
      </w:r>
      <w:r w:rsidR="00681CBD" w:rsidRPr="00681CBD">
        <w:rPr>
          <w:vertAlign w:val="superscript"/>
        </w:rPr>
        <w:t>e</w:t>
      </w:r>
      <w:r w:rsidR="00681CBD">
        <w:t>,</w:t>
      </w:r>
      <w:r w:rsidR="000904DB">
        <w:t xml:space="preserve"> 68</w:t>
      </w:r>
      <w:r w:rsidR="000904DB" w:rsidRPr="000904DB">
        <w:rPr>
          <w:vertAlign w:val="superscript"/>
        </w:rPr>
        <w:t>e</w:t>
      </w:r>
      <w:r w:rsidR="000904DB">
        <w:t>, 70</w:t>
      </w:r>
      <w:r w:rsidR="000904DB" w:rsidRPr="000904DB">
        <w:rPr>
          <w:vertAlign w:val="superscript"/>
        </w:rPr>
        <w:t>e</w:t>
      </w:r>
      <w:r w:rsidR="000904DB">
        <w:t xml:space="preserve"> en 72</w:t>
      </w:r>
      <w:r w:rsidR="000904DB" w:rsidRPr="000904DB">
        <w:rPr>
          <w:vertAlign w:val="superscript"/>
        </w:rPr>
        <w:t>e</w:t>
      </w:r>
      <w:r w:rsidR="000904DB">
        <w:t xml:space="preserve"> </w:t>
      </w:r>
      <w:r w:rsidR="00F867AD">
        <w:t xml:space="preserve"> </w:t>
      </w:r>
      <w:r>
        <w:t>begrotingswijziging 2019 is als volgt.</w:t>
      </w:r>
    </w:p>
    <w:p w14:paraId="4B1D8AAB" w14:textId="77777777" w:rsidR="00563AEB" w:rsidRDefault="00563AEB" w:rsidP="00563AEB"/>
    <w:p w14:paraId="475D9D89" w14:textId="77777777" w:rsidR="00563AEB" w:rsidRPr="00402A08" w:rsidRDefault="00563AEB" w:rsidP="00563AEB">
      <w:pPr>
        <w:pBdr>
          <w:top w:val="single" w:sz="4" w:space="1" w:color="auto"/>
          <w:bottom w:val="single" w:sz="4" w:space="1" w:color="auto"/>
        </w:pBdr>
      </w:pPr>
      <w:r>
        <w:t>Besluitnummer</w:t>
      </w:r>
      <w:r>
        <w:tab/>
      </w:r>
      <w:r>
        <w:tab/>
      </w:r>
      <w:r>
        <w:tab/>
      </w:r>
      <w:r>
        <w:tab/>
      </w:r>
      <w:r>
        <w:tab/>
        <w:t>Onderwerp</w:t>
      </w:r>
    </w:p>
    <w:p w14:paraId="6D715B52" w14:textId="77777777" w:rsidR="00563AEB" w:rsidRDefault="00563AEB" w:rsidP="00563AEB">
      <w:pPr>
        <w:rPr>
          <w:b/>
        </w:rPr>
      </w:pPr>
      <w:r>
        <w:rPr>
          <w:b/>
        </w:rPr>
        <w:t>Besluiten burgemeester en wethouders</w:t>
      </w:r>
    </w:p>
    <w:p w14:paraId="0C76DDEA" w14:textId="129CDD15" w:rsidR="009B673C" w:rsidRDefault="00681CBD" w:rsidP="00BD7CB8">
      <w:r>
        <w:t>Z19.045396</w:t>
      </w:r>
      <w:r>
        <w:tab/>
      </w:r>
      <w:r>
        <w:tab/>
      </w:r>
      <w:r>
        <w:tab/>
      </w:r>
      <w:r>
        <w:tab/>
      </w:r>
      <w:r>
        <w:tab/>
      </w:r>
      <w:r>
        <w:tab/>
        <w:t>Arbeidsmarktregio Zeeland</w:t>
      </w:r>
    </w:p>
    <w:p w14:paraId="0110D415" w14:textId="4B88E3D9" w:rsidR="009B673C" w:rsidRPr="00681CBD" w:rsidRDefault="00681CBD" w:rsidP="00BD7CB8">
      <w:pPr>
        <w:rPr>
          <w:i/>
          <w:iCs/>
        </w:rPr>
      </w:pPr>
      <w:r>
        <w:t>D19.222269</w:t>
      </w:r>
      <w:r>
        <w:tab/>
      </w:r>
      <w:r>
        <w:tab/>
      </w:r>
      <w:r>
        <w:tab/>
      </w:r>
      <w:r>
        <w:tab/>
      </w:r>
      <w:r>
        <w:tab/>
      </w:r>
      <w:r>
        <w:tab/>
      </w:r>
      <w:r>
        <w:rPr>
          <w:i/>
          <w:iCs/>
        </w:rPr>
        <w:t>(61</w:t>
      </w:r>
      <w:r w:rsidRPr="00681CBD">
        <w:rPr>
          <w:i/>
          <w:iCs/>
          <w:vertAlign w:val="superscript"/>
        </w:rPr>
        <w:t>e</w:t>
      </w:r>
      <w:r>
        <w:rPr>
          <w:i/>
          <w:iCs/>
        </w:rPr>
        <w:t xml:space="preserve"> begrotingswijziging 2019)</w:t>
      </w:r>
    </w:p>
    <w:p w14:paraId="39BC492A" w14:textId="77777777" w:rsidR="00681CBD" w:rsidRDefault="00681CBD" w:rsidP="00BD7CB8"/>
    <w:p w14:paraId="7346C26F" w14:textId="472C143A" w:rsidR="00BD7CB8" w:rsidRPr="00B87BDB" w:rsidRDefault="00BD7CB8" w:rsidP="00BD7CB8">
      <w:r w:rsidRPr="00B87BDB">
        <w:t>Z19.</w:t>
      </w:r>
      <w:r w:rsidR="00737737">
        <w:t>045472</w:t>
      </w:r>
      <w:r w:rsidRPr="00B87BDB">
        <w:tab/>
      </w:r>
      <w:r w:rsidRPr="00B87BDB">
        <w:tab/>
      </w:r>
      <w:r w:rsidRPr="00B87BDB">
        <w:tab/>
      </w:r>
      <w:r w:rsidRPr="00B87BDB">
        <w:tab/>
      </w:r>
      <w:r w:rsidRPr="00B87BDB">
        <w:tab/>
      </w:r>
      <w:r w:rsidRPr="00B87BDB">
        <w:tab/>
      </w:r>
      <w:r w:rsidR="000904DB">
        <w:t>Septembercirculaire 2019</w:t>
      </w:r>
    </w:p>
    <w:p w14:paraId="71B25090" w14:textId="3D4F70BC" w:rsidR="00BA09B8" w:rsidRPr="00B87BDB" w:rsidRDefault="00BD7CB8">
      <w:pPr>
        <w:rPr>
          <w:i/>
        </w:rPr>
      </w:pPr>
      <w:r w:rsidRPr="00B87BDB">
        <w:t>D19.</w:t>
      </w:r>
      <w:r w:rsidR="00737737">
        <w:t>222652</w:t>
      </w:r>
      <w:r w:rsidRPr="00B87BDB">
        <w:tab/>
      </w:r>
      <w:r w:rsidRPr="00B87BDB">
        <w:tab/>
      </w:r>
      <w:r w:rsidRPr="00B87BDB">
        <w:tab/>
      </w:r>
      <w:r w:rsidRPr="00B87BDB">
        <w:tab/>
      </w:r>
      <w:r w:rsidRPr="00B87BDB">
        <w:tab/>
      </w:r>
      <w:r w:rsidRPr="00B87BDB">
        <w:tab/>
      </w:r>
      <w:r w:rsidRPr="00B87BDB">
        <w:rPr>
          <w:i/>
        </w:rPr>
        <w:t>(</w:t>
      </w:r>
      <w:r w:rsidR="000904DB">
        <w:rPr>
          <w:i/>
        </w:rPr>
        <w:t>68</w:t>
      </w:r>
      <w:r w:rsidRPr="00B87BDB">
        <w:rPr>
          <w:i/>
          <w:vertAlign w:val="superscript"/>
        </w:rPr>
        <w:t>e</w:t>
      </w:r>
      <w:r w:rsidRPr="00B87BDB">
        <w:rPr>
          <w:i/>
        </w:rPr>
        <w:t xml:space="preserve"> begrotingswijziging 2019)</w:t>
      </w:r>
    </w:p>
    <w:p w14:paraId="665FA9A2" w14:textId="7EFB963F" w:rsidR="00F867AD" w:rsidRDefault="00F867AD">
      <w:pPr>
        <w:rPr>
          <w:i/>
          <w:color w:val="FF0000"/>
        </w:rPr>
      </w:pPr>
    </w:p>
    <w:p w14:paraId="2752D85A" w14:textId="532EAC17" w:rsidR="00345C61" w:rsidRPr="00737737" w:rsidRDefault="005C2554">
      <w:pPr>
        <w:rPr>
          <w:iCs/>
        </w:rPr>
      </w:pPr>
      <w:r>
        <w:rPr>
          <w:iCs/>
        </w:rPr>
        <w:t>Z19.045530</w:t>
      </w:r>
      <w:r w:rsidR="00723F8A">
        <w:rPr>
          <w:iCs/>
        </w:rPr>
        <w:tab/>
      </w:r>
      <w:r w:rsidR="00723F8A">
        <w:rPr>
          <w:iCs/>
        </w:rPr>
        <w:tab/>
      </w:r>
      <w:r w:rsidR="00723F8A">
        <w:rPr>
          <w:iCs/>
        </w:rPr>
        <w:tab/>
      </w:r>
      <w:r w:rsidR="00723F8A">
        <w:rPr>
          <w:iCs/>
        </w:rPr>
        <w:tab/>
      </w:r>
      <w:r w:rsidR="00723F8A">
        <w:rPr>
          <w:iCs/>
        </w:rPr>
        <w:tab/>
      </w:r>
      <w:r w:rsidR="00723F8A">
        <w:rPr>
          <w:iCs/>
        </w:rPr>
        <w:tab/>
        <w:t>Aflossing annuïtaire lening WSVW</w:t>
      </w:r>
    </w:p>
    <w:p w14:paraId="1CB243B0" w14:textId="4B2CCD2A" w:rsidR="000174D2" w:rsidRDefault="005C2554" w:rsidP="00B37269">
      <w:pPr>
        <w:tabs>
          <w:tab w:val="clear" w:pos="397"/>
          <w:tab w:val="clear" w:pos="794"/>
          <w:tab w:val="clear" w:pos="1191"/>
          <w:tab w:val="clear" w:pos="1588"/>
          <w:tab w:val="clear" w:pos="1985"/>
          <w:tab w:val="clear" w:pos="2381"/>
          <w:tab w:val="clear" w:pos="2778"/>
          <w:tab w:val="clear" w:pos="3175"/>
          <w:tab w:val="clear" w:pos="3572"/>
          <w:tab w:val="clear" w:pos="3969"/>
          <w:tab w:val="left" w:pos="708"/>
          <w:tab w:val="left" w:pos="1416"/>
          <w:tab w:val="left" w:pos="2124"/>
          <w:tab w:val="left" w:pos="2832"/>
        </w:tabs>
      </w:pPr>
      <w:r>
        <w:t>D19.222954</w:t>
      </w:r>
      <w:r>
        <w:tab/>
      </w:r>
      <w:r>
        <w:tab/>
      </w:r>
      <w:r w:rsidR="00723F8A">
        <w:tab/>
        <w:t xml:space="preserve">      </w:t>
      </w:r>
      <w:r w:rsidR="00723F8A">
        <w:rPr>
          <w:i/>
          <w:iCs/>
        </w:rPr>
        <w:t>(70</w:t>
      </w:r>
      <w:r w:rsidR="00723F8A" w:rsidRPr="00723F8A">
        <w:rPr>
          <w:i/>
          <w:iCs/>
          <w:vertAlign w:val="superscript"/>
        </w:rPr>
        <w:t>e</w:t>
      </w:r>
      <w:r w:rsidR="00723F8A">
        <w:rPr>
          <w:i/>
          <w:iCs/>
        </w:rPr>
        <w:t xml:space="preserve"> begrotingswijziging 2019)</w:t>
      </w:r>
      <w:r w:rsidR="00723F8A">
        <w:tab/>
      </w:r>
    </w:p>
    <w:p w14:paraId="61E89336" w14:textId="32647887" w:rsidR="00516602" w:rsidRDefault="00516602" w:rsidP="00B37269">
      <w:pPr>
        <w:tabs>
          <w:tab w:val="clear" w:pos="397"/>
          <w:tab w:val="clear" w:pos="794"/>
          <w:tab w:val="clear" w:pos="1191"/>
          <w:tab w:val="clear" w:pos="1588"/>
          <w:tab w:val="clear" w:pos="1985"/>
          <w:tab w:val="clear" w:pos="2381"/>
          <w:tab w:val="clear" w:pos="2778"/>
          <w:tab w:val="clear" w:pos="3175"/>
          <w:tab w:val="clear" w:pos="3572"/>
          <w:tab w:val="clear" w:pos="3969"/>
          <w:tab w:val="left" w:pos="708"/>
          <w:tab w:val="left" w:pos="1416"/>
          <w:tab w:val="left" w:pos="2124"/>
          <w:tab w:val="left" w:pos="2832"/>
        </w:tabs>
      </w:pPr>
    </w:p>
    <w:p w14:paraId="1F4374AC" w14:textId="5675C045" w:rsidR="00516602" w:rsidRDefault="005C2554" w:rsidP="00B37269">
      <w:pPr>
        <w:tabs>
          <w:tab w:val="clear" w:pos="397"/>
          <w:tab w:val="clear" w:pos="794"/>
          <w:tab w:val="clear" w:pos="1191"/>
          <w:tab w:val="clear" w:pos="1588"/>
          <w:tab w:val="clear" w:pos="1985"/>
          <w:tab w:val="clear" w:pos="2381"/>
          <w:tab w:val="clear" w:pos="2778"/>
          <w:tab w:val="clear" w:pos="3175"/>
          <w:tab w:val="clear" w:pos="3572"/>
          <w:tab w:val="clear" w:pos="3969"/>
          <w:tab w:val="left" w:pos="708"/>
          <w:tab w:val="left" w:pos="1416"/>
          <w:tab w:val="left" w:pos="2124"/>
          <w:tab w:val="left" w:pos="2832"/>
        </w:tabs>
      </w:pPr>
      <w:r>
        <w:t>Z19.046335</w:t>
      </w:r>
      <w:r w:rsidR="00723F8A">
        <w:tab/>
      </w:r>
      <w:r w:rsidR="00723F8A">
        <w:tab/>
      </w:r>
      <w:r w:rsidR="00723F8A">
        <w:tab/>
        <w:t xml:space="preserve">      </w:t>
      </w:r>
      <w:r>
        <w:t>AMR extra taken</w:t>
      </w:r>
      <w:r w:rsidR="00723F8A">
        <w:tab/>
      </w:r>
      <w:r w:rsidR="00723F8A">
        <w:tab/>
      </w:r>
      <w:r w:rsidR="00723F8A">
        <w:tab/>
      </w:r>
      <w:r w:rsidR="00723F8A">
        <w:tab/>
      </w:r>
      <w:r w:rsidR="00723F8A">
        <w:tab/>
      </w:r>
    </w:p>
    <w:p w14:paraId="199B469D" w14:textId="05A99996" w:rsidR="00723F8A" w:rsidRPr="005C2554" w:rsidRDefault="005C2554" w:rsidP="00B37269">
      <w:pPr>
        <w:tabs>
          <w:tab w:val="clear" w:pos="397"/>
          <w:tab w:val="clear" w:pos="794"/>
          <w:tab w:val="clear" w:pos="1191"/>
          <w:tab w:val="clear" w:pos="1588"/>
          <w:tab w:val="clear" w:pos="1985"/>
          <w:tab w:val="clear" w:pos="2381"/>
          <w:tab w:val="clear" w:pos="2778"/>
          <w:tab w:val="clear" w:pos="3175"/>
          <w:tab w:val="clear" w:pos="3572"/>
          <w:tab w:val="clear" w:pos="3969"/>
          <w:tab w:val="left" w:pos="708"/>
          <w:tab w:val="left" w:pos="1416"/>
          <w:tab w:val="left" w:pos="2124"/>
          <w:tab w:val="left" w:pos="2832"/>
        </w:tabs>
        <w:rPr>
          <w:i/>
          <w:iCs/>
        </w:rPr>
      </w:pPr>
      <w:r>
        <w:t>D19.226740</w:t>
      </w:r>
      <w:r w:rsidR="00723F8A">
        <w:tab/>
      </w:r>
      <w:r w:rsidR="00723F8A">
        <w:tab/>
      </w:r>
      <w:r>
        <w:tab/>
        <w:t xml:space="preserve">      </w:t>
      </w:r>
      <w:r>
        <w:rPr>
          <w:i/>
          <w:iCs/>
        </w:rPr>
        <w:t>(72</w:t>
      </w:r>
      <w:r w:rsidRPr="005C2554">
        <w:rPr>
          <w:i/>
          <w:iCs/>
          <w:vertAlign w:val="superscript"/>
        </w:rPr>
        <w:t>e</w:t>
      </w:r>
      <w:r>
        <w:rPr>
          <w:i/>
          <w:iCs/>
        </w:rPr>
        <w:t xml:space="preserve"> begrotingswijziging 2019)</w:t>
      </w:r>
    </w:p>
    <w:p w14:paraId="502CD35F" w14:textId="62B5CE22" w:rsidR="00723F8A" w:rsidRDefault="00723F8A" w:rsidP="00B37269">
      <w:pPr>
        <w:tabs>
          <w:tab w:val="clear" w:pos="397"/>
          <w:tab w:val="clear" w:pos="794"/>
          <w:tab w:val="clear" w:pos="1191"/>
          <w:tab w:val="clear" w:pos="1588"/>
          <w:tab w:val="clear" w:pos="1985"/>
          <w:tab w:val="clear" w:pos="2381"/>
          <w:tab w:val="clear" w:pos="2778"/>
          <w:tab w:val="clear" w:pos="3175"/>
          <w:tab w:val="clear" w:pos="3572"/>
          <w:tab w:val="clear" w:pos="3969"/>
          <w:tab w:val="left" w:pos="708"/>
          <w:tab w:val="left" w:pos="1416"/>
          <w:tab w:val="left" w:pos="2124"/>
          <w:tab w:val="left" w:pos="2832"/>
        </w:tabs>
      </w:pPr>
    </w:p>
    <w:p w14:paraId="73B1DA65" w14:textId="77777777" w:rsidR="00723F8A" w:rsidRDefault="00723F8A" w:rsidP="00B37269">
      <w:pPr>
        <w:tabs>
          <w:tab w:val="clear" w:pos="397"/>
          <w:tab w:val="clear" w:pos="794"/>
          <w:tab w:val="clear" w:pos="1191"/>
          <w:tab w:val="clear" w:pos="1588"/>
          <w:tab w:val="clear" w:pos="1985"/>
          <w:tab w:val="clear" w:pos="2381"/>
          <w:tab w:val="clear" w:pos="2778"/>
          <w:tab w:val="clear" w:pos="3175"/>
          <w:tab w:val="clear" w:pos="3572"/>
          <w:tab w:val="clear" w:pos="3969"/>
          <w:tab w:val="left" w:pos="708"/>
          <w:tab w:val="left" w:pos="1416"/>
          <w:tab w:val="left" w:pos="2124"/>
          <w:tab w:val="left" w:pos="2832"/>
        </w:tabs>
      </w:pPr>
    </w:p>
    <w:p w14:paraId="7DDB82C3" w14:textId="77777777" w:rsidR="00F91A55" w:rsidRDefault="00F91A55" w:rsidP="00F91A55">
      <w:pPr>
        <w:widowControl w:val="0"/>
      </w:pPr>
      <w:r>
        <w:t>Hoogachtend,</w:t>
      </w:r>
    </w:p>
    <w:p w14:paraId="69346C26" w14:textId="77777777" w:rsidR="00F91A55" w:rsidRDefault="00F91A55" w:rsidP="00F91A55">
      <w:pPr>
        <w:widowControl w:val="0"/>
      </w:pPr>
    </w:p>
    <w:p w14:paraId="1B25CAA5" w14:textId="77777777" w:rsidR="00F91A55" w:rsidRDefault="00F91A55" w:rsidP="00F91A55">
      <w:pPr>
        <w:widowControl w:val="0"/>
        <w:tabs>
          <w:tab w:val="clear" w:pos="397"/>
          <w:tab w:val="clear" w:pos="794"/>
          <w:tab w:val="clear" w:pos="1191"/>
          <w:tab w:val="clear" w:pos="1588"/>
          <w:tab w:val="clear" w:pos="1985"/>
          <w:tab w:val="clear" w:pos="2381"/>
          <w:tab w:val="clear" w:pos="2778"/>
          <w:tab w:val="clear" w:pos="3175"/>
          <w:tab w:val="clear" w:pos="3572"/>
          <w:tab w:val="right" w:pos="3969"/>
        </w:tabs>
      </w:pPr>
      <w:r>
        <w:t>Burgemeester en Wethouders van Goes,</w:t>
      </w:r>
    </w:p>
    <w:p w14:paraId="13DBD171" w14:textId="77777777" w:rsidR="00F91A55" w:rsidRDefault="00F91A55" w:rsidP="00F91A55">
      <w:pPr>
        <w:widowControl w:val="0"/>
        <w:tabs>
          <w:tab w:val="clear" w:pos="397"/>
          <w:tab w:val="clear" w:pos="794"/>
          <w:tab w:val="clear" w:pos="1191"/>
          <w:tab w:val="clear" w:pos="1588"/>
          <w:tab w:val="clear" w:pos="1985"/>
          <w:tab w:val="clear" w:pos="2381"/>
          <w:tab w:val="clear" w:pos="2778"/>
          <w:tab w:val="clear" w:pos="3175"/>
          <w:tab w:val="clear" w:pos="3572"/>
          <w:tab w:val="clear" w:pos="3969"/>
        </w:tabs>
      </w:pPr>
    </w:p>
    <w:p w14:paraId="72FEAA0C" w14:textId="77777777" w:rsidR="00F91A55" w:rsidRDefault="00F91A55" w:rsidP="00F91A55">
      <w:pPr>
        <w:widowControl w:val="0"/>
        <w:tabs>
          <w:tab w:val="clear" w:pos="397"/>
          <w:tab w:val="clear" w:pos="794"/>
          <w:tab w:val="clear" w:pos="1191"/>
          <w:tab w:val="clear" w:pos="1588"/>
          <w:tab w:val="clear" w:pos="1985"/>
          <w:tab w:val="clear" w:pos="2381"/>
          <w:tab w:val="clear" w:pos="2778"/>
          <w:tab w:val="clear" w:pos="3175"/>
          <w:tab w:val="clear" w:pos="3572"/>
          <w:tab w:val="clear" w:pos="3969"/>
        </w:tabs>
      </w:pPr>
    </w:p>
    <w:p w14:paraId="2ECE91EF" w14:textId="77777777" w:rsidR="00F91A55" w:rsidRDefault="00F91A55" w:rsidP="00F91A55">
      <w:pPr>
        <w:widowControl w:val="0"/>
        <w:tabs>
          <w:tab w:val="clear" w:pos="397"/>
          <w:tab w:val="clear" w:pos="794"/>
          <w:tab w:val="clear" w:pos="1191"/>
          <w:tab w:val="clear" w:pos="1588"/>
          <w:tab w:val="clear" w:pos="1985"/>
          <w:tab w:val="clear" w:pos="2381"/>
          <w:tab w:val="clear" w:pos="2778"/>
          <w:tab w:val="clear" w:pos="3175"/>
          <w:tab w:val="clear" w:pos="3572"/>
          <w:tab w:val="clear" w:pos="3969"/>
        </w:tabs>
      </w:pPr>
    </w:p>
    <w:p w14:paraId="45C1562A" w14:textId="77777777" w:rsidR="00F91A55" w:rsidRPr="00570C45" w:rsidRDefault="00F91A55" w:rsidP="00F91A55">
      <w:pPr>
        <w:widowControl w:val="0"/>
        <w:tabs>
          <w:tab w:val="clear" w:pos="397"/>
          <w:tab w:val="clear" w:pos="794"/>
          <w:tab w:val="clear" w:pos="1191"/>
          <w:tab w:val="clear" w:pos="1588"/>
          <w:tab w:val="clear" w:pos="1985"/>
          <w:tab w:val="clear" w:pos="2381"/>
          <w:tab w:val="clear" w:pos="2778"/>
          <w:tab w:val="clear" w:pos="3175"/>
          <w:tab w:val="clear" w:pos="3572"/>
          <w:tab w:val="clear" w:pos="3969"/>
          <w:tab w:val="left" w:pos="2240"/>
        </w:tabs>
        <w:rPr>
          <w:lang w:val="en-GB"/>
        </w:rPr>
      </w:pPr>
      <w:r w:rsidRPr="00570C45">
        <w:rPr>
          <w:lang w:val="en-GB"/>
        </w:rPr>
        <w:t>mr. H.E. Schild.</w:t>
      </w:r>
      <w:r w:rsidRPr="00570C45">
        <w:rPr>
          <w:lang w:val="en-GB"/>
        </w:rPr>
        <w:tab/>
      </w:r>
      <w:r>
        <w:t>drs. M. Mulder MSc</w:t>
      </w:r>
      <w:r w:rsidRPr="00570C45">
        <w:rPr>
          <w:lang w:val="en-GB"/>
        </w:rPr>
        <w:t>.</w:t>
      </w:r>
    </w:p>
    <w:p w14:paraId="25136905" w14:textId="77777777" w:rsidR="00F91A55" w:rsidRDefault="00F91A55" w:rsidP="00F91A55">
      <w:pPr>
        <w:widowControl w:val="0"/>
        <w:tabs>
          <w:tab w:val="clear" w:pos="397"/>
          <w:tab w:val="clear" w:pos="794"/>
          <w:tab w:val="clear" w:pos="1191"/>
          <w:tab w:val="clear" w:pos="1588"/>
          <w:tab w:val="clear" w:pos="1985"/>
          <w:tab w:val="clear" w:pos="2381"/>
          <w:tab w:val="clear" w:pos="2778"/>
          <w:tab w:val="clear" w:pos="3175"/>
          <w:tab w:val="clear" w:pos="3572"/>
          <w:tab w:val="clear" w:pos="3969"/>
          <w:tab w:val="left" w:pos="2240"/>
        </w:tabs>
      </w:pPr>
      <w:r>
        <w:t>Secretaris</w:t>
      </w:r>
      <w:r>
        <w:tab/>
      </w:r>
      <w:r w:rsidRPr="0094245B">
        <w:t>Burgemeester</w:t>
      </w:r>
    </w:p>
    <w:p w14:paraId="74B09D89" w14:textId="77777777" w:rsidR="00CF6F7B" w:rsidRPr="00BA09B8" w:rsidRDefault="00BA09B8" w:rsidP="00CF6F7B">
      <w:pPr>
        <w:tabs>
          <w:tab w:val="clear" w:pos="397"/>
          <w:tab w:val="clear" w:pos="794"/>
          <w:tab w:val="clear" w:pos="1191"/>
          <w:tab w:val="clear" w:pos="1588"/>
          <w:tab w:val="clear" w:pos="1985"/>
          <w:tab w:val="clear" w:pos="2381"/>
          <w:tab w:val="clear" w:pos="2778"/>
          <w:tab w:val="clear" w:pos="3175"/>
          <w:tab w:val="clear" w:pos="3572"/>
          <w:tab w:val="clear" w:pos="3969"/>
          <w:tab w:val="left" w:pos="708"/>
          <w:tab w:val="left" w:pos="1416"/>
          <w:tab w:val="left" w:pos="2124"/>
          <w:tab w:val="left" w:pos="2832"/>
        </w:tabs>
        <w:rPr>
          <w:b/>
        </w:rPr>
      </w:pPr>
      <w:r>
        <w:br w:type="page"/>
      </w:r>
      <w:r w:rsidRPr="00BA09B8">
        <w:rPr>
          <w:b/>
        </w:rPr>
        <w:lastRenderedPageBreak/>
        <w:t>Toelichting begrotingswijziging 2019</w:t>
      </w:r>
    </w:p>
    <w:p w14:paraId="50F53787" w14:textId="6967092A" w:rsidR="00B95A3B" w:rsidRDefault="00B95A3B" w:rsidP="008F3033">
      <w:pPr>
        <w:rPr>
          <w:b/>
        </w:rPr>
      </w:pPr>
    </w:p>
    <w:p w14:paraId="3A9A9146" w14:textId="22B53C21" w:rsidR="009B673C" w:rsidRPr="009B673C" w:rsidRDefault="009B673C" w:rsidP="00612605">
      <w:pPr>
        <w:rPr>
          <w:b/>
        </w:rPr>
      </w:pPr>
      <w:r>
        <w:rPr>
          <w:b/>
        </w:rPr>
        <w:t>Arbeidsmarktregio Zeeland</w:t>
      </w:r>
    </w:p>
    <w:p w14:paraId="660027CE" w14:textId="77777777" w:rsidR="009B673C" w:rsidRPr="009B673C" w:rsidRDefault="009B673C" w:rsidP="009B673C">
      <w:pPr>
        <w:rPr>
          <w:bCs/>
        </w:rPr>
      </w:pPr>
      <w:r w:rsidRPr="009B673C">
        <w:rPr>
          <w:bCs/>
        </w:rPr>
        <w:t xml:space="preserve">Goes is centrumgemeente van de Arbeidsmarktregio Zeeland en beheert in die hoedanigheid de gelden van de arbeidsmarktregio. De begroting van de arbeidsmarktregio voor 2019 behoeft op een aantal punten een update. </w:t>
      </w:r>
    </w:p>
    <w:p w14:paraId="2F0402B2" w14:textId="77777777" w:rsidR="009B673C" w:rsidRPr="009B673C" w:rsidRDefault="009B673C" w:rsidP="009B673C">
      <w:pPr>
        <w:rPr>
          <w:bCs/>
        </w:rPr>
      </w:pPr>
      <w:r w:rsidRPr="009B673C">
        <w:rPr>
          <w:bCs/>
        </w:rPr>
        <w:t>Middels deze begrotingswijziging wordt deze update doorgevoerd. Dir betreft een budget neutrale wijziging waar € 3.787.847,- ontvangen subsidies (baten) verdeeld word over diverse lasten verdeeld over de sub regio’s.</w:t>
      </w:r>
    </w:p>
    <w:p w14:paraId="6294BD45" w14:textId="77777777" w:rsidR="009B673C" w:rsidRDefault="009B673C" w:rsidP="00612605">
      <w:pPr>
        <w:rPr>
          <w:b/>
        </w:rPr>
      </w:pPr>
    </w:p>
    <w:p w14:paraId="3DC25FDB" w14:textId="77777777" w:rsidR="00AB5735" w:rsidRDefault="00AB5735" w:rsidP="00612605">
      <w:pPr>
        <w:rPr>
          <w:b/>
        </w:rPr>
      </w:pPr>
    </w:p>
    <w:p w14:paraId="3CA6DE8C" w14:textId="60371F8D" w:rsidR="00612605" w:rsidRDefault="00737737" w:rsidP="00612605">
      <w:pPr>
        <w:rPr>
          <w:b/>
        </w:rPr>
      </w:pPr>
      <w:r>
        <w:rPr>
          <w:b/>
        </w:rPr>
        <w:t>Septembercirculaire 2019</w:t>
      </w:r>
    </w:p>
    <w:p w14:paraId="098E72BE" w14:textId="18789BFC" w:rsidR="00737737" w:rsidRPr="00737737" w:rsidRDefault="00737737" w:rsidP="00737737">
      <w:pPr>
        <w:rPr>
          <w:bCs/>
        </w:rPr>
      </w:pPr>
      <w:r w:rsidRPr="00737737">
        <w:rPr>
          <w:bCs/>
        </w:rPr>
        <w:t>Kort na Prinsjesdag heeft het ministerie BZK de septembercirculaire gepubliceerd. De circulaire is beoordeeld en de gevolgen voor gemeente Goes in beeld gebracht. Door middel van een raadsmemo bent u al op hoofdlijnen geïnformeerd over de uitkom</w:t>
      </w:r>
      <w:r w:rsidR="004B562B">
        <w:rPr>
          <w:bCs/>
        </w:rPr>
        <w:t>s</w:t>
      </w:r>
      <w:bookmarkStart w:id="0" w:name="_GoBack"/>
      <w:bookmarkEnd w:id="0"/>
      <w:r w:rsidRPr="00737737">
        <w:rPr>
          <w:bCs/>
        </w:rPr>
        <w:t>t van de septembercirculaire De septembercirculaire laat voor 2019 een negatieve bijstelling zien als gevolg van de trap-op-trap-af systematiek waarmee het gemeentefonds de rijksuitgaven volgt. Voor 2020 en verder geeft het gemeentefonds een positieve mutatie, met name door de geraamde hogere rijksuitgaven. Het collegevoorstel waarin een meer gedetailleerde toelichting gegeven wordt, is voor u als raad ter inzage gelegd.</w:t>
      </w:r>
    </w:p>
    <w:p w14:paraId="5CF1EE8B" w14:textId="77777777" w:rsidR="00737737" w:rsidRDefault="00737737" w:rsidP="00737737">
      <w:pPr>
        <w:rPr>
          <w:bCs/>
        </w:rPr>
      </w:pPr>
    </w:p>
    <w:p w14:paraId="38D49EBE" w14:textId="74903FF1" w:rsidR="00737737" w:rsidRPr="00737737" w:rsidRDefault="00737737" w:rsidP="00737737">
      <w:pPr>
        <w:rPr>
          <w:bCs/>
        </w:rPr>
      </w:pPr>
      <w:r w:rsidRPr="00737737">
        <w:rPr>
          <w:bCs/>
        </w:rPr>
        <w:t>In onderstaande tabel worden de uitkomsten weergegeven:</w:t>
      </w:r>
    </w:p>
    <w:p w14:paraId="4FDAAFF2" w14:textId="4CBBCB00" w:rsidR="00737737" w:rsidRDefault="004B562B" w:rsidP="00737737">
      <w:r>
        <w:rPr>
          <w:b/>
        </w:rPr>
        <w:pict w14:anchorId="00EE3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2" o:spid="_x0000_i1025" type="#_x0000_t75" style="width:94.5pt;height:88.5pt;visibility:visible;mso-wrap-style:square">
            <v:imagedata r:id="rId7" o:title=""/>
          </v:shape>
        </w:pict>
      </w:r>
    </w:p>
    <w:p w14:paraId="6CD8D370" w14:textId="48593D36" w:rsidR="00737737" w:rsidRDefault="00737737" w:rsidP="00612605">
      <w:pPr>
        <w:rPr>
          <w:bCs/>
        </w:rPr>
      </w:pPr>
    </w:p>
    <w:p w14:paraId="2688AAB5" w14:textId="77777777" w:rsidR="00AB5735" w:rsidRDefault="00AB5735" w:rsidP="00612605">
      <w:pPr>
        <w:rPr>
          <w:b/>
        </w:rPr>
      </w:pPr>
    </w:p>
    <w:p w14:paraId="228E1DFB" w14:textId="5A4F1294" w:rsidR="00737737" w:rsidRDefault="00737737" w:rsidP="00612605">
      <w:pPr>
        <w:rPr>
          <w:b/>
        </w:rPr>
      </w:pPr>
      <w:r>
        <w:rPr>
          <w:b/>
        </w:rPr>
        <w:t>Aflossing annuïtaire lening WSVW</w:t>
      </w:r>
    </w:p>
    <w:p w14:paraId="3CC0E4AF" w14:textId="5F18F9EC" w:rsidR="004428B6" w:rsidRDefault="004428B6" w:rsidP="004428B6">
      <w:pPr>
        <w:rPr>
          <w:bCs/>
        </w:rPr>
      </w:pPr>
      <w:r w:rsidRPr="004428B6">
        <w:rPr>
          <w:bCs/>
        </w:rPr>
        <w:t>In de overeenkomst uit 1971 zijn verschillende afspraken met de WSVW vastgelegd. Ook is met deze overeenkomst een annuitaire lening overeengekomen met de WSVW. De jaarlijkse annuïteit wordt in de overeenkomst erfpacht genoemd. Zo hebben we dit in onze administratie ook benoemd. De annuïteit is jaarlijks en gaat uit van een rentepercentage van 6%. Omdat we de lening hebben verantwoord als erfpacht wordt de volledige jaarlijkse annuïteit van € 19.484 als opbrengst verantwoord. De annuitaire lening is per 1 november 2019 € 210.993. Wanneer de lening wordt afgelost moeten we de structurele opbrengst van € 19.484 in de begroting corrigeren. Daar staat tegenover een eenmalige opbrengst van € 210.993 in 2019.</w:t>
      </w:r>
      <w:r w:rsidRPr="004428B6">
        <w:rPr>
          <w:bCs/>
        </w:rPr>
        <w:br/>
      </w:r>
      <w:r w:rsidRPr="004428B6">
        <w:rPr>
          <w:bCs/>
        </w:rPr>
        <w:br/>
        <w:t>We hebben de overeenkomst beoordeeld om te zien of de WSVW de mogelijkheid heeft om de lening af te lossen. Op basis van artikel 3 van de bijgevoegde overeenkomst van 8 september 1971 zijn we van mening dat we moeten meewerken aan de aflossing.</w:t>
      </w:r>
      <w:r w:rsidRPr="004428B6">
        <w:rPr>
          <w:bCs/>
        </w:rPr>
        <w:br/>
        <w:t>De financiële mutatie is verwerkt in de bijgevoegde begrotingswijziging. Hoewel de aflossing eenmalige en structurele financiële effecten heeft, vraagt de afwikkeling geen raadsbesluit omdat we op basis van de overeenkomst aan de aflossing van de lening moeten meewerken. Hier staat tegenover dat de begrotingswijziging wel het budgetrecht van de raad raak en daarom formeel aan de raad moet worden voorgelegd. We stellen daarom voor om de 70e begrotingswijzging 2019 via het verzamelvoorstel begrotingswijzigingen aan de raad aan te bieden.</w:t>
      </w:r>
    </w:p>
    <w:p w14:paraId="5C38C7B2" w14:textId="0951E643" w:rsidR="004428B6" w:rsidRDefault="004428B6" w:rsidP="004428B6">
      <w:pPr>
        <w:rPr>
          <w:bCs/>
        </w:rPr>
      </w:pPr>
    </w:p>
    <w:p w14:paraId="6257DFF2" w14:textId="77777777" w:rsidR="00AB5735" w:rsidRDefault="00AB5735" w:rsidP="004428B6">
      <w:pPr>
        <w:rPr>
          <w:b/>
        </w:rPr>
      </w:pPr>
    </w:p>
    <w:p w14:paraId="25FB4FB7" w14:textId="6409ADA8" w:rsidR="004428B6" w:rsidRPr="004428B6" w:rsidRDefault="004428B6" w:rsidP="004428B6">
      <w:pPr>
        <w:rPr>
          <w:b/>
        </w:rPr>
      </w:pPr>
      <w:r w:rsidRPr="004428B6">
        <w:rPr>
          <w:b/>
        </w:rPr>
        <w:t>AMR extra taken</w:t>
      </w:r>
    </w:p>
    <w:p w14:paraId="3AADD307" w14:textId="77777777" w:rsidR="003A1FC8" w:rsidRDefault="003A1FC8" w:rsidP="003A1FC8">
      <w:pPr>
        <w:rPr>
          <w:rFonts w:ascii="Calibri" w:hAnsi="Calibri"/>
        </w:rPr>
      </w:pPr>
      <w:r>
        <w:t xml:space="preserve">Tijdelijke uitbreiding jaar 2020 formatie team Arbeidsmarktregio Zeeland. </w:t>
      </w:r>
    </w:p>
    <w:p w14:paraId="398598B2" w14:textId="77777777" w:rsidR="003A1FC8" w:rsidRDefault="003A1FC8" w:rsidP="003A1FC8">
      <w:r>
        <w:t xml:space="preserve">Er zal een goede balans moeten komen tussen taken en de benodigde formatie om deze taken goed uit te kunnen voeren. Daarom dient er een keuze gemaakt te worden tussen het afschalen van ambities en het uitbreiden van de formatie. </w:t>
      </w:r>
    </w:p>
    <w:p w14:paraId="553FC6BF" w14:textId="77777777" w:rsidR="003A1FC8" w:rsidRDefault="003A1FC8" w:rsidP="003A1FC8">
      <w:r>
        <w:lastRenderedPageBreak/>
        <w:t xml:space="preserve">De mogelijkheid om af te schalen zijn er in beperkte mate (deze zijn deels al doorgevoerd), maar dit past niet bij de ambities van Goes en Zeeland. </w:t>
      </w:r>
    </w:p>
    <w:p w14:paraId="0AB85E50" w14:textId="77777777" w:rsidR="003A1FC8" w:rsidRDefault="003A1FC8" w:rsidP="003A1FC8">
      <w:r>
        <w:t xml:space="preserve">Het uitbreiden van de formatie is naast de vaststelling van het ambitieniveau, afhankelijk van de financieringsmogelijkheden binnen de Arbeidsmarktregio Zeeland. </w:t>
      </w:r>
    </w:p>
    <w:p w14:paraId="5E06DD21" w14:textId="77777777" w:rsidR="003A1FC8" w:rsidRDefault="003A1FC8" w:rsidP="003A1FC8">
      <w:r>
        <w:t>Alle kosten worden gedekt uit externe bronnen (zoals subsidie-inkomsten). Op basis van het voorgestelde worden de jaarkosten voor één jaar 2020 verhoogd met € 41.734,- de middelen zijn aanwezig binnen de arbeidsmarktregio.</w:t>
      </w:r>
    </w:p>
    <w:p w14:paraId="4D028AFB" w14:textId="77777777" w:rsidR="00737737" w:rsidRPr="00737737" w:rsidRDefault="00737737" w:rsidP="00612605">
      <w:pPr>
        <w:rPr>
          <w:bCs/>
        </w:rPr>
      </w:pPr>
    </w:p>
    <w:sectPr w:rsidR="00737737" w:rsidRPr="00737737" w:rsidSect="004E6186">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618" w:right="1418" w:bottom="1418" w:left="1418" w:header="709" w:footer="70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EB622" w14:textId="77777777" w:rsidR="00563AEB" w:rsidRDefault="00563AEB">
      <w:r>
        <w:separator/>
      </w:r>
    </w:p>
  </w:endnote>
  <w:endnote w:type="continuationSeparator" w:id="0">
    <w:p w14:paraId="0A13A698" w14:textId="77777777" w:rsidR="00563AEB" w:rsidRDefault="00563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 3of 9 BarCode">
    <w:panose1 w:val="04020000000000000000"/>
    <w:charset w:val="00"/>
    <w:family w:val="decorativ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DAEA5" w14:textId="77777777" w:rsidR="00563AEB" w:rsidRDefault="00563AE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1052F" w14:textId="77777777" w:rsidR="00563AEB" w:rsidRDefault="00563AEB">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468" w:type="dxa"/>
      <w:tblLook w:val="01E0" w:firstRow="1" w:lastRow="1" w:firstColumn="1" w:lastColumn="1" w:noHBand="0" w:noVBand="0"/>
    </w:tblPr>
    <w:tblGrid>
      <w:gridCol w:w="6480"/>
      <w:gridCol w:w="2117"/>
    </w:tblGrid>
    <w:tr w:rsidR="007818EA" w:rsidRPr="00EE04BD" w14:paraId="5EDA9F23" w14:textId="77777777" w:rsidTr="00EE04BD">
      <w:tc>
        <w:tcPr>
          <w:tcW w:w="6480" w:type="dxa"/>
          <w:shd w:val="clear" w:color="auto" w:fill="auto"/>
        </w:tcPr>
        <w:p w14:paraId="7C114ACE" w14:textId="77777777" w:rsidR="007818EA" w:rsidRPr="00EE04BD" w:rsidRDefault="007818EA" w:rsidP="00512533">
          <w:pPr>
            <w:rPr>
              <w:rFonts w:ascii="Z: 3of 9 BarCode" w:hAnsi="Z: 3of 9 BarCode"/>
            </w:rPr>
          </w:pPr>
        </w:p>
      </w:tc>
      <w:tc>
        <w:tcPr>
          <w:tcW w:w="1980" w:type="dxa"/>
          <w:shd w:val="clear" w:color="auto" w:fill="auto"/>
        </w:tcPr>
        <w:p w14:paraId="3E6FB75F" w14:textId="77777777" w:rsidR="007818EA" w:rsidRPr="000174D2" w:rsidRDefault="007818EA" w:rsidP="000174D2">
          <w:pPr>
            <w:rPr>
              <w:rStyle w:val="Barcode"/>
            </w:rPr>
          </w:pPr>
          <w:r w:rsidRPr="000174D2">
            <w:rPr>
              <w:rStyle w:val="Barcode"/>
            </w:rPr>
            <w:t>*</w:t>
          </w:r>
          <w:r w:rsidRPr="000174D2">
            <w:rPr>
              <w:rStyle w:val="Barcode"/>
            </w:rPr>
            <w:fldChar w:fldCharType="begin" w:fldLock="1"/>
          </w:r>
          <w:r w:rsidRPr="000174D2">
            <w:rPr>
              <w:rStyle w:val="Barcode"/>
            </w:rPr>
            <w:instrText xml:space="preserve"> mitRef REFNUMBER \* MERGEFORMAT </w:instrText>
          </w:r>
          <w:r w:rsidRPr="000174D2">
            <w:rPr>
              <w:rStyle w:val="Barcode"/>
            </w:rPr>
            <w:fldChar w:fldCharType="separate"/>
          </w:r>
          <w:r w:rsidR="00563AEB">
            <w:rPr>
              <w:rStyle w:val="Barcode"/>
            </w:rPr>
            <w:t>19INT01689</w:t>
          </w:r>
          <w:r w:rsidRPr="000174D2">
            <w:rPr>
              <w:rStyle w:val="Barcode"/>
            </w:rPr>
            <w:fldChar w:fldCharType="end"/>
          </w:r>
          <w:r w:rsidRPr="000174D2">
            <w:rPr>
              <w:rStyle w:val="Barcode"/>
            </w:rPr>
            <w:t>*</w:t>
          </w:r>
        </w:p>
      </w:tc>
    </w:tr>
  </w:tbl>
  <w:p w14:paraId="0417E393" w14:textId="77777777" w:rsidR="007818EA" w:rsidRDefault="007818EA" w:rsidP="00866CD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520E7" w14:textId="77777777" w:rsidR="00563AEB" w:rsidRDefault="00563AEB">
      <w:r>
        <w:separator/>
      </w:r>
    </w:p>
  </w:footnote>
  <w:footnote w:type="continuationSeparator" w:id="0">
    <w:p w14:paraId="3B47AC37" w14:textId="77777777" w:rsidR="00563AEB" w:rsidRDefault="00563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2922A" w14:textId="77777777" w:rsidR="00563AEB" w:rsidRDefault="00563AEB">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42" w:rightFromText="142" w:vertAnchor="page" w:horzAnchor="page" w:tblpX="8807" w:tblpY="710"/>
      <w:tblOverlap w:val="never"/>
      <w:tblW w:w="0" w:type="auto"/>
      <w:tblLayout w:type="fixed"/>
      <w:tblCellMar>
        <w:left w:w="0" w:type="dxa"/>
        <w:right w:w="0" w:type="dxa"/>
      </w:tblCellMar>
      <w:tblLook w:val="0000" w:firstRow="0" w:lastRow="0" w:firstColumn="0" w:lastColumn="0" w:noHBand="0" w:noVBand="0"/>
    </w:tblPr>
    <w:tblGrid>
      <w:gridCol w:w="1701"/>
    </w:tblGrid>
    <w:tr w:rsidR="007818EA" w14:paraId="0E051AAA" w14:textId="77777777" w:rsidTr="00235B85">
      <w:tc>
        <w:tcPr>
          <w:tcW w:w="1701" w:type="dxa"/>
        </w:tcPr>
        <w:p w14:paraId="72C516B5" w14:textId="77777777" w:rsidR="007818EA" w:rsidRPr="008C72D7" w:rsidRDefault="007818EA" w:rsidP="00235B85">
          <w:pPr>
            <w:pStyle w:val="Refkop"/>
            <w:jc w:val="right"/>
            <w:rPr>
              <w:snapToGrid w:val="0"/>
            </w:rPr>
          </w:pPr>
          <w:r>
            <w:t xml:space="preserve">Agendapunt:  </w:t>
          </w:r>
          <w:r>
            <w:fldChar w:fldCharType="begin" w:fldLock="1"/>
          </w:r>
          <w:r w:rsidRPr="00B33DC6">
            <w:instrText xml:space="preserve"> mitVV VV32CCE3122826E94DAC09E86D706208A2 \* MERGEFORMAT </w:instrText>
          </w:r>
          <w:r>
            <w:fldChar w:fldCharType="end"/>
          </w:r>
        </w:p>
      </w:tc>
    </w:tr>
    <w:tr w:rsidR="007818EA" w14:paraId="4DAA9FEB" w14:textId="77777777" w:rsidTr="00235B85">
      <w:tc>
        <w:tcPr>
          <w:tcW w:w="1701" w:type="dxa"/>
        </w:tcPr>
        <w:p w14:paraId="74DC9770" w14:textId="77777777" w:rsidR="007818EA" w:rsidRPr="008C72D7" w:rsidRDefault="007818EA" w:rsidP="00235B85">
          <w:pPr>
            <w:pStyle w:val="Refkop"/>
            <w:rPr>
              <w:snapToGrid w:val="0"/>
            </w:rPr>
          </w:pPr>
        </w:p>
      </w:tc>
    </w:tr>
    <w:tr w:rsidR="007818EA" w14:paraId="325C626D" w14:textId="77777777" w:rsidTr="00235B85">
      <w:tc>
        <w:tcPr>
          <w:tcW w:w="1701" w:type="dxa"/>
        </w:tcPr>
        <w:p w14:paraId="25C5DA82" w14:textId="77777777" w:rsidR="007818EA" w:rsidRDefault="007818EA" w:rsidP="00235B85">
          <w:pPr>
            <w:pStyle w:val="Refkop"/>
            <w:jc w:val="right"/>
          </w:pPr>
          <w:r>
            <w:rPr>
              <w:snapToGrid w:val="0"/>
            </w:rPr>
            <w:t xml:space="preserve">Pagina </w:t>
          </w:r>
          <w:r w:rsidRPr="008C72D7">
            <w:rPr>
              <w:snapToGrid w:val="0"/>
            </w:rPr>
            <w:fldChar w:fldCharType="begin"/>
          </w:r>
          <w:r w:rsidRPr="008C72D7">
            <w:rPr>
              <w:snapToGrid w:val="0"/>
            </w:rPr>
            <w:instrText xml:space="preserve"> PAGE </w:instrText>
          </w:r>
          <w:r w:rsidRPr="008C72D7">
            <w:rPr>
              <w:snapToGrid w:val="0"/>
            </w:rPr>
            <w:fldChar w:fldCharType="separate"/>
          </w:r>
          <w:r w:rsidR="00274E39">
            <w:rPr>
              <w:noProof/>
              <w:snapToGrid w:val="0"/>
            </w:rPr>
            <w:t>2</w:t>
          </w:r>
          <w:r w:rsidRPr="008C72D7">
            <w:rPr>
              <w:snapToGrid w:val="0"/>
            </w:rPr>
            <w:fldChar w:fldCharType="end"/>
          </w:r>
        </w:p>
      </w:tc>
    </w:tr>
    <w:tr w:rsidR="007818EA" w14:paraId="2660E1B0" w14:textId="77777777" w:rsidTr="00235B85">
      <w:tc>
        <w:tcPr>
          <w:tcW w:w="1701" w:type="dxa"/>
        </w:tcPr>
        <w:p w14:paraId="1D38C817" w14:textId="77777777" w:rsidR="007818EA" w:rsidRDefault="007818EA" w:rsidP="00235B85">
          <w:pPr>
            <w:spacing w:line="180" w:lineRule="atLeast"/>
            <w:rPr>
              <w:snapToGrid w:val="0"/>
              <w:sz w:val="16"/>
            </w:rPr>
          </w:pPr>
        </w:p>
      </w:tc>
    </w:tr>
  </w:tbl>
  <w:p w14:paraId="6DBEF3C7" w14:textId="77777777" w:rsidR="007818EA" w:rsidRDefault="007818EA">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17A3E" w14:textId="77777777" w:rsidR="007818EA" w:rsidRDefault="004B562B" w:rsidP="00866CDF">
    <w:pPr>
      <w:pStyle w:val="formuliernaamgroot"/>
    </w:pPr>
    <w:r>
      <w:rPr>
        <w:noProof/>
      </w:rPr>
      <w:pict w14:anchorId="0D1AFB13">
        <v:shapetype id="_x0000_t202" coordsize="21600,21600" o:spt="202" path="m,l,21600r21600,l21600,xe">
          <v:stroke joinstyle="miter"/>
          <v:path gradientshapeok="t" o:connecttype="rect"/>
        </v:shapetype>
        <v:shape id="_x0000_s2053" type="#_x0000_t202" style="position:absolute;margin-left:408.25pt;margin-top:21.25pt;width:127.85pt;height:77.8pt;z-index:-251658752;mso-position-horizontal-relative:page;mso-position-vertical-relative:page" o:allowincell="f" filled="f" stroked="f">
          <v:textbox style="mso-next-textbox:#_x0000_s2053">
            <w:txbxContent>
              <w:p w14:paraId="5F1EB41C" w14:textId="77777777" w:rsidR="007818EA" w:rsidRDefault="004B562B" w:rsidP="00866CDF">
                <w:r>
                  <w:rPr>
                    <w:b/>
                  </w:rPr>
                  <w:pict w14:anchorId="71334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25pt;height:70.5pt" fillcolor="window">
                      <v:imagedata r:id="rId1" o:title=""/>
                    </v:shape>
                  </w:pict>
                </w:r>
              </w:p>
            </w:txbxContent>
          </v:textbox>
          <w10:wrap anchorx="page" anchory="page"/>
        </v:shape>
      </w:pict>
    </w:r>
    <w:r w:rsidR="007818EA">
      <w:t>Raadsvoorstel</w:t>
    </w:r>
  </w:p>
  <w:p w14:paraId="619B559E" w14:textId="77777777" w:rsidR="007818EA" w:rsidRPr="00931C29" w:rsidRDefault="007818EA" w:rsidP="00866CDF">
    <w:pPr>
      <w:pStyle w:val="Koptekst"/>
      <w:rPr>
        <w:color w:val="FFFFFF"/>
        <w:sz w:val="2"/>
      </w:rPr>
    </w:pPr>
    <w:r w:rsidRPr="00931C29">
      <w:rPr>
        <w:color w:val="FFFFFF"/>
        <w:sz w:val="2"/>
      </w:rPr>
      <w:fldChar w:fldCharType="begin" w:fldLock="1"/>
    </w:r>
    <w:r w:rsidRPr="00931C29">
      <w:rPr>
        <w:color w:val="FFFFFF"/>
        <w:sz w:val="2"/>
      </w:rPr>
      <w:instrText xml:space="preserve"> mitVV VV44A45181BCCC4044A757B81188F7B478 \* MERGEFORMAT </w:instrText>
    </w:r>
    <w:r w:rsidRPr="00931C29">
      <w:rPr>
        <w:color w:val="FFFFFF"/>
        <w:sz w:val="2"/>
      </w:rPr>
      <w:fldChar w:fldCharType="separate"/>
    </w:r>
    <w:r w:rsidR="00563AEB">
      <w:rPr>
        <w:bCs/>
        <w:color w:val="FFFFFF"/>
        <w:sz w:val="2"/>
      </w:rPr>
      <w:t>Raad</w:t>
    </w:r>
    <w:r w:rsidRPr="00931C29">
      <w:rPr>
        <w:color w:val="FFFFFF"/>
        <w:sz w:val="2"/>
      </w:rPr>
      <w:fldChar w:fldCharType="end"/>
    </w:r>
    <w:r w:rsidRPr="00931C29">
      <w:rPr>
        <w:color w:val="FFFFFF"/>
        <w:sz w:val="2"/>
      </w:rPr>
      <w:t xml:space="preserve"> </w:t>
    </w:r>
    <w:r w:rsidRPr="00931C29">
      <w:rPr>
        <w:color w:val="FFFFFF"/>
        <w:sz w:val="2"/>
      </w:rPr>
      <w:fldChar w:fldCharType="begin" w:fldLock="1"/>
    </w:r>
    <w:r w:rsidRPr="00931C29">
      <w:rPr>
        <w:color w:val="FFFFFF"/>
        <w:sz w:val="2"/>
      </w:rPr>
      <w:instrText xml:space="preserve"> mitVV VVD876907AD6691F4293EFAA9C57569D45 \* MERGEFORMAT </w:instrText>
    </w:r>
    <w:r w:rsidRPr="00931C29">
      <w:rPr>
        <w:color w:val="FFFFFF"/>
        <w:sz w:val="2"/>
      </w:rPr>
      <w:fldChar w:fldCharType="separate"/>
    </w:r>
    <w:r w:rsidR="00563AEB">
      <w:rPr>
        <w:bCs/>
        <w:color w:val="FFFFFF"/>
        <w:sz w:val="2"/>
      </w:rPr>
      <w:t>Ja</w:t>
    </w:r>
    <w:r w:rsidRPr="00931C29">
      <w:rPr>
        <w:color w:val="FFFFFF"/>
        <w:sz w:val="2"/>
      </w:rPr>
      <w:fldChar w:fldCharType="end"/>
    </w:r>
    <w:r w:rsidRPr="00931C29">
      <w:rPr>
        <w:color w:val="FFFFFF"/>
        <w:sz w:val="2"/>
      </w:rPr>
      <w:t xml:space="preserve">  </w:t>
    </w:r>
    <w:r w:rsidRPr="00931C29">
      <w:rPr>
        <w:color w:val="FFFFFF"/>
        <w:sz w:val="2"/>
      </w:rPr>
      <w:fldChar w:fldCharType="begin" w:fldLock="1"/>
    </w:r>
    <w:r w:rsidRPr="00931C29">
      <w:rPr>
        <w:color w:val="FFFFFF"/>
        <w:sz w:val="2"/>
      </w:rPr>
      <w:instrText xml:space="preserve"> mitVV VV947A36D2833F5D4DBD453DD02E6B290A \* MERGEFORMAT </w:instrText>
    </w:r>
    <w:r w:rsidRPr="00931C29">
      <w:rPr>
        <w:color w:val="FFFFFF"/>
        <w:sz w:val="2"/>
      </w:rPr>
      <w:fldChar w:fldCharType="separate"/>
    </w:r>
    <w:r w:rsidR="00563AEB">
      <w:rPr>
        <w:bCs/>
        <w:color w:val="FFFFFF"/>
        <w:sz w:val="2"/>
      </w:rPr>
      <w:t>Voorstellen van de ...... t/m ......e begrotingswijziging 2019</w:t>
    </w:r>
    <w:r w:rsidRPr="00931C29">
      <w:rPr>
        <w:color w:val="FFFFFF"/>
        <w:sz w:val="2"/>
      </w:rPr>
      <w:fldChar w:fldCharType="end"/>
    </w:r>
  </w:p>
  <w:p w14:paraId="1F3077FA" w14:textId="77777777" w:rsidR="007818EA" w:rsidRDefault="007818E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C52EC"/>
    <w:multiLevelType w:val="hybridMultilevel"/>
    <w:tmpl w:val="C11CC142"/>
    <w:lvl w:ilvl="0" w:tplc="20D271E0">
      <w:start w:val="1"/>
      <w:numFmt w:val="bullet"/>
      <w:lvlText w:val="-"/>
      <w:lvlJc w:val="left"/>
      <w:pPr>
        <w:tabs>
          <w:tab w:val="num" w:pos="720"/>
        </w:tabs>
        <w:ind w:left="720" w:hanging="522"/>
      </w:pPr>
      <w:rPr>
        <w:rFonts w:ascii="Arial" w:hAnsi="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864C2A"/>
    <w:multiLevelType w:val="hybridMultilevel"/>
    <w:tmpl w:val="BC0CA23C"/>
    <w:lvl w:ilvl="0" w:tplc="064012A8">
      <w:start w:val="1"/>
      <w:numFmt w:val="decimal"/>
      <w:lvlText w:val="%1."/>
      <w:lvlJc w:val="left"/>
      <w:pPr>
        <w:tabs>
          <w:tab w:val="num" w:pos="198"/>
        </w:tabs>
        <w:ind w:left="198" w:hanging="198"/>
      </w:pPr>
      <w:rPr>
        <w:rFont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5543FF"/>
    <w:multiLevelType w:val="singleLevel"/>
    <w:tmpl w:val="123E1E42"/>
    <w:lvl w:ilvl="0">
      <w:start w:val="1"/>
      <w:numFmt w:val="bullet"/>
      <w:lvlText w:val="-"/>
      <w:lvlJc w:val="left"/>
      <w:pPr>
        <w:tabs>
          <w:tab w:val="num" w:pos="567"/>
        </w:tabs>
        <w:ind w:left="567" w:hanging="567"/>
      </w:pPr>
      <w:rPr>
        <w:rFonts w:ascii="Times New Roman" w:hAnsi="Times New Roman" w:hint="default"/>
      </w:rPr>
    </w:lvl>
  </w:abstractNum>
  <w:abstractNum w:abstractNumId="3" w15:restartNumberingAfterBreak="0">
    <w:nsid w:val="09E956B6"/>
    <w:multiLevelType w:val="multilevel"/>
    <w:tmpl w:val="4D680750"/>
    <w:lvl w:ilvl="0">
      <w:start w:val="1"/>
      <w:numFmt w:val="decimal"/>
      <w:lvlText w:val="%1."/>
      <w:lvlJc w:val="left"/>
      <w:pPr>
        <w:tabs>
          <w:tab w:val="num" w:pos="360"/>
        </w:tabs>
        <w:ind w:left="36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6254FC"/>
    <w:multiLevelType w:val="hybridMultilevel"/>
    <w:tmpl w:val="FD621BE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177A5780"/>
    <w:multiLevelType w:val="singleLevel"/>
    <w:tmpl w:val="6FEC1656"/>
    <w:lvl w:ilvl="0">
      <w:start w:val="1"/>
      <w:numFmt w:val="bullet"/>
      <w:lvlText w:val=""/>
      <w:lvlJc w:val="left"/>
      <w:pPr>
        <w:tabs>
          <w:tab w:val="num" w:pos="567"/>
        </w:tabs>
        <w:ind w:left="567" w:hanging="567"/>
      </w:pPr>
      <w:rPr>
        <w:rFonts w:ascii="Wingdings" w:hAnsi="Wingdings" w:hint="default"/>
        <w:sz w:val="16"/>
      </w:rPr>
    </w:lvl>
  </w:abstractNum>
  <w:abstractNum w:abstractNumId="6" w15:restartNumberingAfterBreak="0">
    <w:nsid w:val="1A6F515C"/>
    <w:multiLevelType w:val="multilevel"/>
    <w:tmpl w:val="5958E0E8"/>
    <w:lvl w:ilvl="0">
      <w:start w:val="1"/>
      <w:numFmt w:val="bullet"/>
      <w:lvlText w:val="-"/>
      <w:lvlJc w:val="left"/>
      <w:pPr>
        <w:tabs>
          <w:tab w:val="num" w:pos="198"/>
        </w:tabs>
        <w:ind w:left="198" w:hanging="198"/>
      </w:pPr>
      <w:rPr>
        <w:rFonts w:ascii="Arial" w:hAnsi="Arial"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1C466D55"/>
    <w:multiLevelType w:val="multilevel"/>
    <w:tmpl w:val="6CBE34A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15:restartNumberingAfterBreak="0">
    <w:nsid w:val="1D2842E9"/>
    <w:multiLevelType w:val="singleLevel"/>
    <w:tmpl w:val="2E80494C"/>
    <w:lvl w:ilvl="0">
      <w:start w:val="7"/>
      <w:numFmt w:val="bullet"/>
      <w:lvlText w:val="-"/>
      <w:lvlJc w:val="left"/>
      <w:pPr>
        <w:tabs>
          <w:tab w:val="num" w:pos="1134"/>
        </w:tabs>
        <w:ind w:left="1134" w:hanging="567"/>
      </w:pPr>
      <w:rPr>
        <w:rFonts w:ascii="Times New Roman" w:hAnsi="Times New Roman" w:hint="default"/>
      </w:rPr>
    </w:lvl>
  </w:abstractNum>
  <w:abstractNum w:abstractNumId="9" w15:restartNumberingAfterBreak="0">
    <w:nsid w:val="1F8E4AC9"/>
    <w:multiLevelType w:val="singleLevel"/>
    <w:tmpl w:val="2ADEE016"/>
    <w:lvl w:ilvl="0">
      <w:start w:val="1"/>
      <w:numFmt w:val="bullet"/>
      <w:lvlText w:val=""/>
      <w:lvlJc w:val="left"/>
      <w:pPr>
        <w:tabs>
          <w:tab w:val="num" w:pos="567"/>
        </w:tabs>
        <w:ind w:left="567" w:hanging="567"/>
      </w:pPr>
      <w:rPr>
        <w:rFonts w:ascii="Symbol" w:hAnsi="Symbol" w:hint="default"/>
      </w:rPr>
    </w:lvl>
  </w:abstractNum>
  <w:abstractNum w:abstractNumId="10" w15:restartNumberingAfterBreak="0">
    <w:nsid w:val="268B4DB2"/>
    <w:multiLevelType w:val="hybridMultilevel"/>
    <w:tmpl w:val="EBC0B766"/>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2B8E10A5"/>
    <w:multiLevelType w:val="hybridMultilevel"/>
    <w:tmpl w:val="D52461C8"/>
    <w:lvl w:ilvl="0" w:tplc="20A0E588">
      <w:start w:val="1"/>
      <w:numFmt w:val="decimal"/>
      <w:lvlText w:val="%1."/>
      <w:lvlJc w:val="left"/>
      <w:pPr>
        <w:tabs>
          <w:tab w:val="num" w:pos="198"/>
        </w:tabs>
        <w:ind w:left="198" w:hanging="198"/>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2" w15:restartNumberingAfterBreak="0">
    <w:nsid w:val="2BA20EE3"/>
    <w:multiLevelType w:val="hybridMultilevel"/>
    <w:tmpl w:val="F94A4C46"/>
    <w:lvl w:ilvl="0" w:tplc="064012A8">
      <w:start w:val="1"/>
      <w:numFmt w:val="decimal"/>
      <w:lvlText w:val="%1."/>
      <w:lvlJc w:val="left"/>
      <w:pPr>
        <w:tabs>
          <w:tab w:val="num" w:pos="396"/>
        </w:tabs>
        <w:ind w:left="396" w:hanging="198"/>
      </w:pPr>
      <w:rPr>
        <w:rFonts w:hint="default"/>
      </w:rPr>
    </w:lvl>
    <w:lvl w:ilvl="1" w:tplc="04130019" w:tentative="1">
      <w:start w:val="1"/>
      <w:numFmt w:val="lowerLetter"/>
      <w:lvlText w:val="%2."/>
      <w:lvlJc w:val="left"/>
      <w:pPr>
        <w:tabs>
          <w:tab w:val="num" w:pos="1638"/>
        </w:tabs>
        <w:ind w:left="1638" w:hanging="360"/>
      </w:pPr>
    </w:lvl>
    <w:lvl w:ilvl="2" w:tplc="0413001B" w:tentative="1">
      <w:start w:val="1"/>
      <w:numFmt w:val="lowerRoman"/>
      <w:lvlText w:val="%3."/>
      <w:lvlJc w:val="right"/>
      <w:pPr>
        <w:tabs>
          <w:tab w:val="num" w:pos="2358"/>
        </w:tabs>
        <w:ind w:left="2358" w:hanging="180"/>
      </w:pPr>
    </w:lvl>
    <w:lvl w:ilvl="3" w:tplc="0413000F" w:tentative="1">
      <w:start w:val="1"/>
      <w:numFmt w:val="decimal"/>
      <w:lvlText w:val="%4."/>
      <w:lvlJc w:val="left"/>
      <w:pPr>
        <w:tabs>
          <w:tab w:val="num" w:pos="3078"/>
        </w:tabs>
        <w:ind w:left="3078" w:hanging="360"/>
      </w:pPr>
    </w:lvl>
    <w:lvl w:ilvl="4" w:tplc="04130019" w:tentative="1">
      <w:start w:val="1"/>
      <w:numFmt w:val="lowerLetter"/>
      <w:lvlText w:val="%5."/>
      <w:lvlJc w:val="left"/>
      <w:pPr>
        <w:tabs>
          <w:tab w:val="num" w:pos="3798"/>
        </w:tabs>
        <w:ind w:left="3798" w:hanging="360"/>
      </w:pPr>
    </w:lvl>
    <w:lvl w:ilvl="5" w:tplc="0413001B" w:tentative="1">
      <w:start w:val="1"/>
      <w:numFmt w:val="lowerRoman"/>
      <w:lvlText w:val="%6."/>
      <w:lvlJc w:val="right"/>
      <w:pPr>
        <w:tabs>
          <w:tab w:val="num" w:pos="4518"/>
        </w:tabs>
        <w:ind w:left="4518" w:hanging="180"/>
      </w:pPr>
    </w:lvl>
    <w:lvl w:ilvl="6" w:tplc="0413000F" w:tentative="1">
      <w:start w:val="1"/>
      <w:numFmt w:val="decimal"/>
      <w:lvlText w:val="%7."/>
      <w:lvlJc w:val="left"/>
      <w:pPr>
        <w:tabs>
          <w:tab w:val="num" w:pos="5238"/>
        </w:tabs>
        <w:ind w:left="5238" w:hanging="360"/>
      </w:pPr>
    </w:lvl>
    <w:lvl w:ilvl="7" w:tplc="04130019" w:tentative="1">
      <w:start w:val="1"/>
      <w:numFmt w:val="lowerLetter"/>
      <w:lvlText w:val="%8."/>
      <w:lvlJc w:val="left"/>
      <w:pPr>
        <w:tabs>
          <w:tab w:val="num" w:pos="5958"/>
        </w:tabs>
        <w:ind w:left="5958" w:hanging="360"/>
      </w:pPr>
    </w:lvl>
    <w:lvl w:ilvl="8" w:tplc="0413001B" w:tentative="1">
      <w:start w:val="1"/>
      <w:numFmt w:val="lowerRoman"/>
      <w:lvlText w:val="%9."/>
      <w:lvlJc w:val="right"/>
      <w:pPr>
        <w:tabs>
          <w:tab w:val="num" w:pos="6678"/>
        </w:tabs>
        <w:ind w:left="6678" w:hanging="180"/>
      </w:pPr>
    </w:lvl>
  </w:abstractNum>
  <w:abstractNum w:abstractNumId="13" w15:restartNumberingAfterBreak="0">
    <w:nsid w:val="2E3B3DBE"/>
    <w:multiLevelType w:val="singleLevel"/>
    <w:tmpl w:val="7E6EBEA6"/>
    <w:lvl w:ilvl="0">
      <w:start w:val="7"/>
      <w:numFmt w:val="bullet"/>
      <w:lvlText w:val="-"/>
      <w:lvlJc w:val="left"/>
      <w:pPr>
        <w:tabs>
          <w:tab w:val="num" w:pos="1134"/>
        </w:tabs>
        <w:ind w:left="1134" w:hanging="567"/>
      </w:pPr>
      <w:rPr>
        <w:rFonts w:ascii="Times New Roman" w:hAnsi="Times New Roman" w:hint="default"/>
      </w:rPr>
    </w:lvl>
  </w:abstractNum>
  <w:abstractNum w:abstractNumId="14" w15:restartNumberingAfterBreak="0">
    <w:nsid w:val="2F6F64FB"/>
    <w:multiLevelType w:val="hybridMultilevel"/>
    <w:tmpl w:val="43D6BD1C"/>
    <w:lvl w:ilvl="0" w:tplc="075E1EBE">
      <w:start w:val="1"/>
      <w:numFmt w:val="lowerLetter"/>
      <w:lvlText w:val="%1."/>
      <w:lvlJc w:val="left"/>
      <w:pPr>
        <w:tabs>
          <w:tab w:val="num" w:pos="198"/>
        </w:tabs>
        <w:ind w:left="198" w:hanging="198"/>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15:restartNumberingAfterBreak="0">
    <w:nsid w:val="304F0E8A"/>
    <w:multiLevelType w:val="hybridMultilevel"/>
    <w:tmpl w:val="6CBE34A0"/>
    <w:lvl w:ilvl="0" w:tplc="0413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6" w15:restartNumberingAfterBreak="0">
    <w:nsid w:val="395E0BB7"/>
    <w:multiLevelType w:val="hybridMultilevel"/>
    <w:tmpl w:val="60B0948A"/>
    <w:lvl w:ilvl="0" w:tplc="FACC1110">
      <w:start w:val="1"/>
      <w:numFmt w:val="bullet"/>
      <w:lvlText w:val="-"/>
      <w:lvlJc w:val="left"/>
      <w:pPr>
        <w:tabs>
          <w:tab w:val="num" w:pos="198"/>
        </w:tabs>
        <w:ind w:left="198" w:hanging="198"/>
      </w:pPr>
      <w:rPr>
        <w:rFonts w:ascii="Arial" w:hAnsi="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E10A62"/>
    <w:multiLevelType w:val="singleLevel"/>
    <w:tmpl w:val="35F080A4"/>
    <w:lvl w:ilvl="0">
      <w:start w:val="4461"/>
      <w:numFmt w:val="bullet"/>
      <w:lvlText w:val="-"/>
      <w:lvlJc w:val="left"/>
      <w:pPr>
        <w:tabs>
          <w:tab w:val="num" w:pos="567"/>
        </w:tabs>
        <w:ind w:left="567" w:hanging="567"/>
      </w:pPr>
      <w:rPr>
        <w:rFonts w:ascii="Times New Roman" w:hAnsi="Times New Roman" w:hint="default"/>
      </w:rPr>
    </w:lvl>
  </w:abstractNum>
  <w:abstractNum w:abstractNumId="18" w15:restartNumberingAfterBreak="0">
    <w:nsid w:val="4676601A"/>
    <w:multiLevelType w:val="hybridMultilevel"/>
    <w:tmpl w:val="2702D47E"/>
    <w:lvl w:ilvl="0" w:tplc="20A0E588">
      <w:start w:val="1"/>
      <w:numFmt w:val="decimal"/>
      <w:lvlText w:val="%1."/>
      <w:lvlJc w:val="left"/>
      <w:pPr>
        <w:tabs>
          <w:tab w:val="num" w:pos="198"/>
        </w:tabs>
        <w:ind w:left="198" w:hanging="198"/>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520A19E8"/>
    <w:multiLevelType w:val="multilevel"/>
    <w:tmpl w:val="BA8E4A0A"/>
    <w:lvl w:ilvl="0">
      <w:start w:val="1"/>
      <w:numFmt w:val="decimal"/>
      <w:lvlText w:val="%1."/>
      <w:lvlJc w:val="left"/>
      <w:pPr>
        <w:tabs>
          <w:tab w:val="num" w:pos="396"/>
        </w:tabs>
        <w:ind w:left="396" w:hanging="198"/>
      </w:pPr>
      <w:rPr>
        <w:rFonts w:hint="default"/>
      </w:rPr>
    </w:lvl>
    <w:lvl w:ilvl="1">
      <w:start w:val="1"/>
      <w:numFmt w:val="lowerLetter"/>
      <w:lvlText w:val="%2."/>
      <w:lvlJc w:val="left"/>
      <w:pPr>
        <w:tabs>
          <w:tab w:val="num" w:pos="1638"/>
        </w:tabs>
        <w:ind w:left="1638" w:hanging="360"/>
      </w:pPr>
    </w:lvl>
    <w:lvl w:ilvl="2">
      <w:start w:val="1"/>
      <w:numFmt w:val="lowerRoman"/>
      <w:lvlText w:val="%3."/>
      <w:lvlJc w:val="right"/>
      <w:pPr>
        <w:tabs>
          <w:tab w:val="num" w:pos="2358"/>
        </w:tabs>
        <w:ind w:left="2358" w:hanging="180"/>
      </w:pPr>
    </w:lvl>
    <w:lvl w:ilvl="3">
      <w:start w:val="1"/>
      <w:numFmt w:val="decimal"/>
      <w:lvlText w:val="%4."/>
      <w:lvlJc w:val="left"/>
      <w:pPr>
        <w:tabs>
          <w:tab w:val="num" w:pos="3078"/>
        </w:tabs>
        <w:ind w:left="3078" w:hanging="360"/>
      </w:pPr>
    </w:lvl>
    <w:lvl w:ilvl="4">
      <w:start w:val="1"/>
      <w:numFmt w:val="lowerLetter"/>
      <w:lvlText w:val="%5."/>
      <w:lvlJc w:val="left"/>
      <w:pPr>
        <w:tabs>
          <w:tab w:val="num" w:pos="3798"/>
        </w:tabs>
        <w:ind w:left="3798" w:hanging="360"/>
      </w:pPr>
    </w:lvl>
    <w:lvl w:ilvl="5">
      <w:start w:val="1"/>
      <w:numFmt w:val="lowerRoman"/>
      <w:lvlText w:val="%6."/>
      <w:lvlJc w:val="right"/>
      <w:pPr>
        <w:tabs>
          <w:tab w:val="num" w:pos="4518"/>
        </w:tabs>
        <w:ind w:left="4518" w:hanging="180"/>
      </w:pPr>
    </w:lvl>
    <w:lvl w:ilvl="6">
      <w:start w:val="1"/>
      <w:numFmt w:val="decimal"/>
      <w:lvlText w:val="%7."/>
      <w:lvlJc w:val="left"/>
      <w:pPr>
        <w:tabs>
          <w:tab w:val="num" w:pos="5238"/>
        </w:tabs>
        <w:ind w:left="5238" w:hanging="360"/>
      </w:pPr>
    </w:lvl>
    <w:lvl w:ilvl="7">
      <w:start w:val="1"/>
      <w:numFmt w:val="lowerLetter"/>
      <w:lvlText w:val="%8."/>
      <w:lvlJc w:val="left"/>
      <w:pPr>
        <w:tabs>
          <w:tab w:val="num" w:pos="5958"/>
        </w:tabs>
        <w:ind w:left="5958" w:hanging="360"/>
      </w:pPr>
    </w:lvl>
    <w:lvl w:ilvl="8">
      <w:start w:val="1"/>
      <w:numFmt w:val="lowerRoman"/>
      <w:lvlText w:val="%9."/>
      <w:lvlJc w:val="right"/>
      <w:pPr>
        <w:tabs>
          <w:tab w:val="num" w:pos="6678"/>
        </w:tabs>
        <w:ind w:left="6678" w:hanging="180"/>
      </w:pPr>
    </w:lvl>
  </w:abstractNum>
  <w:abstractNum w:abstractNumId="20" w15:restartNumberingAfterBreak="0">
    <w:nsid w:val="53CB4B4C"/>
    <w:multiLevelType w:val="hybridMultilevel"/>
    <w:tmpl w:val="23247818"/>
    <w:lvl w:ilvl="0" w:tplc="DD0CB3B4">
      <w:start w:val="1"/>
      <w:numFmt w:val="decimal"/>
      <w:lvlText w:val="%1."/>
      <w:lvlJc w:val="left"/>
      <w:pPr>
        <w:tabs>
          <w:tab w:val="num" w:pos="198"/>
        </w:tabs>
        <w:ind w:left="198" w:hanging="198"/>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54A86F06"/>
    <w:multiLevelType w:val="singleLevel"/>
    <w:tmpl w:val="AA8EB866"/>
    <w:lvl w:ilvl="0">
      <w:start w:val="1"/>
      <w:numFmt w:val="bullet"/>
      <w:lvlText w:val=""/>
      <w:lvlJc w:val="left"/>
      <w:pPr>
        <w:tabs>
          <w:tab w:val="num" w:pos="567"/>
        </w:tabs>
        <w:ind w:left="567" w:hanging="567"/>
      </w:pPr>
      <w:rPr>
        <w:rFonts w:ascii="Wingdings" w:hAnsi="Wingdings" w:hint="default"/>
      </w:rPr>
    </w:lvl>
  </w:abstractNum>
  <w:abstractNum w:abstractNumId="22" w15:restartNumberingAfterBreak="0">
    <w:nsid w:val="5BB5753A"/>
    <w:multiLevelType w:val="multilevel"/>
    <w:tmpl w:val="D654CBBC"/>
    <w:lvl w:ilvl="0">
      <w:start w:val="1"/>
      <w:numFmt w:val="decimal"/>
      <w:lvlText w:val="%1."/>
      <w:lvlJc w:val="left"/>
      <w:pPr>
        <w:tabs>
          <w:tab w:val="num" w:pos="198"/>
        </w:tabs>
        <w:ind w:left="198" w:hanging="198"/>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EB33E54"/>
    <w:multiLevelType w:val="multilevel"/>
    <w:tmpl w:val="1326E312"/>
    <w:lvl w:ilvl="0">
      <w:start w:val="1"/>
      <w:numFmt w:val="decimal"/>
      <w:pStyle w:val="genummerdkop1"/>
      <w:lvlText w:val="%1."/>
      <w:lvlJc w:val="left"/>
      <w:pPr>
        <w:tabs>
          <w:tab w:val="num" w:pos="360"/>
        </w:tabs>
        <w:ind w:left="360" w:hanging="360"/>
      </w:pPr>
    </w:lvl>
    <w:lvl w:ilvl="1">
      <w:start w:val="1"/>
      <w:numFmt w:val="decimal"/>
      <w:pStyle w:val="genummerdkop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4" w15:restartNumberingAfterBreak="0">
    <w:nsid w:val="60207A3A"/>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0975110"/>
    <w:multiLevelType w:val="singleLevel"/>
    <w:tmpl w:val="76D691B2"/>
    <w:lvl w:ilvl="0">
      <w:start w:val="1"/>
      <w:numFmt w:val="bullet"/>
      <w:lvlText w:val="-"/>
      <w:lvlJc w:val="left"/>
      <w:pPr>
        <w:tabs>
          <w:tab w:val="num" w:pos="1134"/>
        </w:tabs>
        <w:ind w:left="1134" w:hanging="567"/>
      </w:pPr>
      <w:rPr>
        <w:rFonts w:ascii="Times New Roman" w:hAnsi="Times New Roman" w:hint="default"/>
      </w:rPr>
    </w:lvl>
  </w:abstractNum>
  <w:abstractNum w:abstractNumId="26" w15:restartNumberingAfterBreak="0">
    <w:nsid w:val="620810BB"/>
    <w:multiLevelType w:val="hybridMultilevel"/>
    <w:tmpl w:val="D9F416B0"/>
    <w:lvl w:ilvl="0" w:tplc="0413000F">
      <w:start w:val="1"/>
      <w:numFmt w:val="decimal"/>
      <w:lvlText w:val="%1."/>
      <w:lvlJc w:val="left"/>
      <w:pPr>
        <w:tabs>
          <w:tab w:val="num" w:pos="5112"/>
        </w:tabs>
        <w:ind w:left="5112" w:hanging="360"/>
      </w:pPr>
      <w:rPr>
        <w:rFonts w:hint="default"/>
      </w:rPr>
    </w:lvl>
    <w:lvl w:ilvl="1" w:tplc="04130019" w:tentative="1">
      <w:start w:val="1"/>
      <w:numFmt w:val="lowerLetter"/>
      <w:lvlText w:val="%2."/>
      <w:lvlJc w:val="left"/>
      <w:pPr>
        <w:tabs>
          <w:tab w:val="num" w:pos="5832"/>
        </w:tabs>
        <w:ind w:left="5832" w:hanging="360"/>
      </w:pPr>
    </w:lvl>
    <w:lvl w:ilvl="2" w:tplc="0413001B" w:tentative="1">
      <w:start w:val="1"/>
      <w:numFmt w:val="lowerRoman"/>
      <w:lvlText w:val="%3."/>
      <w:lvlJc w:val="right"/>
      <w:pPr>
        <w:tabs>
          <w:tab w:val="num" w:pos="6552"/>
        </w:tabs>
        <w:ind w:left="6552" w:hanging="180"/>
      </w:pPr>
    </w:lvl>
    <w:lvl w:ilvl="3" w:tplc="0413000F" w:tentative="1">
      <w:start w:val="1"/>
      <w:numFmt w:val="decimal"/>
      <w:lvlText w:val="%4."/>
      <w:lvlJc w:val="left"/>
      <w:pPr>
        <w:tabs>
          <w:tab w:val="num" w:pos="7272"/>
        </w:tabs>
        <w:ind w:left="7272" w:hanging="360"/>
      </w:pPr>
    </w:lvl>
    <w:lvl w:ilvl="4" w:tplc="04130019" w:tentative="1">
      <w:start w:val="1"/>
      <w:numFmt w:val="lowerLetter"/>
      <w:lvlText w:val="%5."/>
      <w:lvlJc w:val="left"/>
      <w:pPr>
        <w:tabs>
          <w:tab w:val="num" w:pos="7992"/>
        </w:tabs>
        <w:ind w:left="7992" w:hanging="360"/>
      </w:pPr>
    </w:lvl>
    <w:lvl w:ilvl="5" w:tplc="0413001B" w:tentative="1">
      <w:start w:val="1"/>
      <w:numFmt w:val="lowerRoman"/>
      <w:lvlText w:val="%6."/>
      <w:lvlJc w:val="right"/>
      <w:pPr>
        <w:tabs>
          <w:tab w:val="num" w:pos="8712"/>
        </w:tabs>
        <w:ind w:left="8712" w:hanging="180"/>
      </w:pPr>
    </w:lvl>
    <w:lvl w:ilvl="6" w:tplc="0413000F" w:tentative="1">
      <w:start w:val="1"/>
      <w:numFmt w:val="decimal"/>
      <w:lvlText w:val="%7."/>
      <w:lvlJc w:val="left"/>
      <w:pPr>
        <w:tabs>
          <w:tab w:val="num" w:pos="9432"/>
        </w:tabs>
        <w:ind w:left="9432" w:hanging="360"/>
      </w:pPr>
    </w:lvl>
    <w:lvl w:ilvl="7" w:tplc="04130019" w:tentative="1">
      <w:start w:val="1"/>
      <w:numFmt w:val="lowerLetter"/>
      <w:lvlText w:val="%8."/>
      <w:lvlJc w:val="left"/>
      <w:pPr>
        <w:tabs>
          <w:tab w:val="num" w:pos="10152"/>
        </w:tabs>
        <w:ind w:left="10152" w:hanging="360"/>
      </w:pPr>
    </w:lvl>
    <w:lvl w:ilvl="8" w:tplc="0413001B" w:tentative="1">
      <w:start w:val="1"/>
      <w:numFmt w:val="lowerRoman"/>
      <w:lvlText w:val="%9."/>
      <w:lvlJc w:val="right"/>
      <w:pPr>
        <w:tabs>
          <w:tab w:val="num" w:pos="10872"/>
        </w:tabs>
        <w:ind w:left="10872" w:hanging="180"/>
      </w:pPr>
    </w:lvl>
  </w:abstractNum>
  <w:abstractNum w:abstractNumId="27" w15:restartNumberingAfterBreak="0">
    <w:nsid w:val="66047D66"/>
    <w:multiLevelType w:val="singleLevel"/>
    <w:tmpl w:val="A7DAE9BE"/>
    <w:lvl w:ilvl="0">
      <w:start w:val="1"/>
      <w:numFmt w:val="bullet"/>
      <w:lvlText w:val="-"/>
      <w:lvlJc w:val="left"/>
      <w:pPr>
        <w:tabs>
          <w:tab w:val="num" w:pos="567"/>
        </w:tabs>
        <w:ind w:left="567" w:hanging="567"/>
      </w:pPr>
      <w:rPr>
        <w:rFonts w:ascii="Times New Roman" w:hAnsi="Times New Roman" w:hint="default"/>
      </w:rPr>
    </w:lvl>
  </w:abstractNum>
  <w:abstractNum w:abstractNumId="28" w15:restartNumberingAfterBreak="0">
    <w:nsid w:val="6822249C"/>
    <w:multiLevelType w:val="multilevel"/>
    <w:tmpl w:val="6D640AE2"/>
    <w:lvl w:ilvl="0">
      <w:start w:val="1"/>
      <w:numFmt w:val="decimal"/>
      <w:lvlText w:val="%1."/>
      <w:lvlJc w:val="left"/>
      <w:pPr>
        <w:tabs>
          <w:tab w:val="num" w:pos="198"/>
        </w:tabs>
        <w:ind w:left="198" w:hanging="198"/>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87239DB"/>
    <w:multiLevelType w:val="hybridMultilevel"/>
    <w:tmpl w:val="93C8F6B6"/>
    <w:lvl w:ilvl="0" w:tplc="FACC1110">
      <w:start w:val="1"/>
      <w:numFmt w:val="bullet"/>
      <w:lvlText w:val="-"/>
      <w:lvlJc w:val="left"/>
      <w:pPr>
        <w:tabs>
          <w:tab w:val="num" w:pos="198"/>
        </w:tabs>
        <w:ind w:left="198" w:hanging="198"/>
      </w:pPr>
      <w:rPr>
        <w:rFonts w:ascii="Arial" w:hAnsi="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A0500E"/>
    <w:multiLevelType w:val="singleLevel"/>
    <w:tmpl w:val="BC8243D8"/>
    <w:lvl w:ilvl="0">
      <w:start w:val="6"/>
      <w:numFmt w:val="decimal"/>
      <w:lvlText w:val="%1."/>
      <w:lvlJc w:val="left"/>
      <w:pPr>
        <w:tabs>
          <w:tab w:val="num" w:pos="567"/>
        </w:tabs>
        <w:ind w:left="567" w:hanging="567"/>
      </w:pPr>
      <w:rPr>
        <w:rFonts w:hint="default"/>
        <w:b/>
      </w:rPr>
    </w:lvl>
  </w:abstractNum>
  <w:abstractNum w:abstractNumId="31" w15:restartNumberingAfterBreak="0">
    <w:nsid w:val="6B8936B8"/>
    <w:multiLevelType w:val="multilevel"/>
    <w:tmpl w:val="D654CBBC"/>
    <w:lvl w:ilvl="0">
      <w:start w:val="1"/>
      <w:numFmt w:val="decimal"/>
      <w:lvlText w:val="%1."/>
      <w:lvlJc w:val="left"/>
      <w:pPr>
        <w:tabs>
          <w:tab w:val="num" w:pos="906"/>
        </w:tabs>
        <w:ind w:left="906" w:hanging="198"/>
      </w:pPr>
      <w:rPr>
        <w:rFonts w:hint="default"/>
      </w:rPr>
    </w:lvl>
    <w:lvl w:ilvl="1">
      <w:start w:val="1"/>
      <w:numFmt w:val="lowerLetter"/>
      <w:lvlText w:val="%2."/>
      <w:lvlJc w:val="left"/>
      <w:pPr>
        <w:tabs>
          <w:tab w:val="num" w:pos="2148"/>
        </w:tabs>
        <w:ind w:left="2148"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32" w15:restartNumberingAfterBreak="0">
    <w:nsid w:val="6C386190"/>
    <w:multiLevelType w:val="singleLevel"/>
    <w:tmpl w:val="FB047996"/>
    <w:lvl w:ilvl="0">
      <w:start w:val="4461"/>
      <w:numFmt w:val="bullet"/>
      <w:lvlText w:val="-"/>
      <w:lvlJc w:val="left"/>
      <w:pPr>
        <w:tabs>
          <w:tab w:val="num" w:pos="1134"/>
        </w:tabs>
        <w:ind w:left="1134" w:hanging="567"/>
      </w:pPr>
      <w:rPr>
        <w:rFonts w:ascii="Times New Roman" w:hAnsi="Times New Roman" w:hint="default"/>
      </w:rPr>
    </w:lvl>
  </w:abstractNum>
  <w:abstractNum w:abstractNumId="33" w15:restartNumberingAfterBreak="0">
    <w:nsid w:val="6FBE1907"/>
    <w:multiLevelType w:val="hybridMultilevel"/>
    <w:tmpl w:val="C06C7A52"/>
    <w:lvl w:ilvl="0" w:tplc="0413000F">
      <w:start w:val="1"/>
      <w:numFmt w:val="decimal"/>
      <w:lvlText w:val="%1."/>
      <w:lvlJc w:val="left"/>
      <w:pPr>
        <w:tabs>
          <w:tab w:val="num" w:pos="5112"/>
        </w:tabs>
        <w:ind w:left="5112" w:hanging="360"/>
      </w:pPr>
    </w:lvl>
    <w:lvl w:ilvl="1" w:tplc="04130019" w:tentative="1">
      <w:start w:val="1"/>
      <w:numFmt w:val="lowerLetter"/>
      <w:lvlText w:val="%2."/>
      <w:lvlJc w:val="left"/>
      <w:pPr>
        <w:tabs>
          <w:tab w:val="num" w:pos="5832"/>
        </w:tabs>
        <w:ind w:left="5832" w:hanging="360"/>
      </w:pPr>
    </w:lvl>
    <w:lvl w:ilvl="2" w:tplc="0413001B" w:tentative="1">
      <w:start w:val="1"/>
      <w:numFmt w:val="lowerRoman"/>
      <w:lvlText w:val="%3."/>
      <w:lvlJc w:val="right"/>
      <w:pPr>
        <w:tabs>
          <w:tab w:val="num" w:pos="6552"/>
        </w:tabs>
        <w:ind w:left="6552" w:hanging="180"/>
      </w:pPr>
    </w:lvl>
    <w:lvl w:ilvl="3" w:tplc="0413000F" w:tentative="1">
      <w:start w:val="1"/>
      <w:numFmt w:val="decimal"/>
      <w:lvlText w:val="%4."/>
      <w:lvlJc w:val="left"/>
      <w:pPr>
        <w:tabs>
          <w:tab w:val="num" w:pos="7272"/>
        </w:tabs>
        <w:ind w:left="7272" w:hanging="360"/>
      </w:pPr>
    </w:lvl>
    <w:lvl w:ilvl="4" w:tplc="04130019" w:tentative="1">
      <w:start w:val="1"/>
      <w:numFmt w:val="lowerLetter"/>
      <w:lvlText w:val="%5."/>
      <w:lvlJc w:val="left"/>
      <w:pPr>
        <w:tabs>
          <w:tab w:val="num" w:pos="7992"/>
        </w:tabs>
        <w:ind w:left="7992" w:hanging="360"/>
      </w:pPr>
    </w:lvl>
    <w:lvl w:ilvl="5" w:tplc="0413001B" w:tentative="1">
      <w:start w:val="1"/>
      <w:numFmt w:val="lowerRoman"/>
      <w:lvlText w:val="%6."/>
      <w:lvlJc w:val="right"/>
      <w:pPr>
        <w:tabs>
          <w:tab w:val="num" w:pos="8712"/>
        </w:tabs>
        <w:ind w:left="8712" w:hanging="180"/>
      </w:pPr>
    </w:lvl>
    <w:lvl w:ilvl="6" w:tplc="0413000F" w:tentative="1">
      <w:start w:val="1"/>
      <w:numFmt w:val="decimal"/>
      <w:lvlText w:val="%7."/>
      <w:lvlJc w:val="left"/>
      <w:pPr>
        <w:tabs>
          <w:tab w:val="num" w:pos="9432"/>
        </w:tabs>
        <w:ind w:left="9432" w:hanging="360"/>
      </w:pPr>
    </w:lvl>
    <w:lvl w:ilvl="7" w:tplc="04130019" w:tentative="1">
      <w:start w:val="1"/>
      <w:numFmt w:val="lowerLetter"/>
      <w:lvlText w:val="%8."/>
      <w:lvlJc w:val="left"/>
      <w:pPr>
        <w:tabs>
          <w:tab w:val="num" w:pos="10152"/>
        </w:tabs>
        <w:ind w:left="10152" w:hanging="360"/>
      </w:pPr>
    </w:lvl>
    <w:lvl w:ilvl="8" w:tplc="0413001B" w:tentative="1">
      <w:start w:val="1"/>
      <w:numFmt w:val="lowerRoman"/>
      <w:lvlText w:val="%9."/>
      <w:lvlJc w:val="right"/>
      <w:pPr>
        <w:tabs>
          <w:tab w:val="num" w:pos="10872"/>
        </w:tabs>
        <w:ind w:left="10872" w:hanging="180"/>
      </w:pPr>
    </w:lvl>
  </w:abstractNum>
  <w:abstractNum w:abstractNumId="34" w15:restartNumberingAfterBreak="0">
    <w:nsid w:val="7F2F79A0"/>
    <w:multiLevelType w:val="hybridMultilevel"/>
    <w:tmpl w:val="7A9067B0"/>
    <w:lvl w:ilvl="0" w:tplc="064012A8">
      <w:start w:val="1"/>
      <w:numFmt w:val="decimal"/>
      <w:lvlText w:val="%1."/>
      <w:lvlJc w:val="left"/>
      <w:pPr>
        <w:tabs>
          <w:tab w:val="num" w:pos="198"/>
        </w:tabs>
        <w:ind w:left="198" w:hanging="198"/>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5" w15:restartNumberingAfterBreak="0">
    <w:nsid w:val="7FBB09C4"/>
    <w:multiLevelType w:val="multilevel"/>
    <w:tmpl w:val="C11CC142"/>
    <w:lvl w:ilvl="0">
      <w:start w:val="1"/>
      <w:numFmt w:val="bullet"/>
      <w:lvlText w:val="-"/>
      <w:lvlJc w:val="left"/>
      <w:pPr>
        <w:tabs>
          <w:tab w:val="num" w:pos="720"/>
        </w:tabs>
        <w:ind w:left="720" w:hanging="522"/>
      </w:pPr>
      <w:rPr>
        <w:rFonts w:ascii="Arial"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5"/>
  </w:num>
  <w:num w:numId="3">
    <w:abstractNumId w:val="17"/>
  </w:num>
  <w:num w:numId="4">
    <w:abstractNumId w:val="2"/>
  </w:num>
  <w:num w:numId="5">
    <w:abstractNumId w:val="13"/>
  </w:num>
  <w:num w:numId="6">
    <w:abstractNumId w:val="27"/>
  </w:num>
  <w:num w:numId="7">
    <w:abstractNumId w:val="32"/>
  </w:num>
  <w:num w:numId="8">
    <w:abstractNumId w:val="8"/>
  </w:num>
  <w:num w:numId="9">
    <w:abstractNumId w:val="5"/>
  </w:num>
  <w:num w:numId="10">
    <w:abstractNumId w:val="9"/>
  </w:num>
  <w:num w:numId="11">
    <w:abstractNumId w:val="21"/>
  </w:num>
  <w:num w:numId="12">
    <w:abstractNumId w:val="30"/>
  </w:num>
  <w:num w:numId="13">
    <w:abstractNumId w:val="0"/>
  </w:num>
  <w:num w:numId="14">
    <w:abstractNumId w:val="35"/>
  </w:num>
  <w:num w:numId="15">
    <w:abstractNumId w:val="29"/>
  </w:num>
  <w:num w:numId="16">
    <w:abstractNumId w:val="1"/>
  </w:num>
  <w:num w:numId="17">
    <w:abstractNumId w:val="3"/>
  </w:num>
  <w:num w:numId="18">
    <w:abstractNumId w:val="12"/>
  </w:num>
  <w:num w:numId="19">
    <w:abstractNumId w:val="19"/>
  </w:num>
  <w:num w:numId="20">
    <w:abstractNumId w:val="16"/>
  </w:num>
  <w:num w:numId="21">
    <w:abstractNumId w:val="34"/>
  </w:num>
  <w:num w:numId="22">
    <w:abstractNumId w:val="14"/>
  </w:num>
  <w:num w:numId="23">
    <w:abstractNumId w:val="28"/>
  </w:num>
  <w:num w:numId="24">
    <w:abstractNumId w:val="10"/>
  </w:num>
  <w:num w:numId="25">
    <w:abstractNumId w:val="15"/>
  </w:num>
  <w:num w:numId="26">
    <w:abstractNumId w:val="7"/>
  </w:num>
  <w:num w:numId="27">
    <w:abstractNumId w:val="11"/>
  </w:num>
  <w:num w:numId="28">
    <w:abstractNumId w:val="6"/>
  </w:num>
  <w:num w:numId="29">
    <w:abstractNumId w:val="18"/>
  </w:num>
  <w:num w:numId="30">
    <w:abstractNumId w:val="20"/>
  </w:num>
  <w:num w:numId="31">
    <w:abstractNumId w:val="31"/>
  </w:num>
  <w:num w:numId="32">
    <w:abstractNumId w:val="22"/>
  </w:num>
  <w:num w:numId="33">
    <w:abstractNumId w:val="4"/>
  </w:num>
  <w:num w:numId="34">
    <w:abstractNumId w:val="26"/>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DocAuthor" w:val="Gregor Kramer"/>
    <w:docVar w:name="DocDuplex" w:val="DUPLEX_DEFAULT"/>
    <w:docVar w:name="DocIndex" w:val="0000"/>
    <w:docVar w:name="DocPrinter" w:val="NOPRINTER"/>
    <w:docVar w:name="DocReg" w:val="0"/>
    <w:docVar w:name="DocType" w:val="INT"/>
    <w:docVar w:name="DocumentLanguage" w:val="nl-NL"/>
    <w:docVar w:name="IW_Generated" w:val="True"/>
    <w:docVar w:name="mitCorsId" w:val="19INT01689"/>
    <w:docVar w:name="mitStyleTemplates" w:val="|Huisstijl Gemeente Goes|"/>
    <w:docVar w:name="mitXMLOut" w:val="&lt;?xml version=&quot;1.0&quot; encoding=&quot;UTF-8&quot; ?&gt;_x000d__x000a_&lt;MITOUTPUT&gt;&lt;Agendapunt id=&quot;VV32CCE3122826E94DAC09E86D706208A2&quot; prop=&quot;&quot; def=&quot;&quot; dst=&quot;0&quot; changed=&quot;false&quot; &gt;&lt;/Agendapunt&gt;_x000d__x000a_&lt;Vergadering id=&quot;VV2E1050EB4C1B4743816BE8DE87B91040&quot; prop=&quot;&quot; def=&quot;&quot; dst=&quot;0&quot; changed=&quot;false&quot; &gt;21 februari 2019&lt;/Vergadering&gt;_x000d__x000a_&lt;Verzonden id=&quot;VV018BE39906399842A8DF218479A38FBB&quot; prop=&quot;datum&quot; def=&quot;&quot; dst=&quot;0&quot; changed=&quot;true&quot; &gt;7 februari 2019&lt;/Verzonden&gt;_x000d__x000a_&lt;Onderwerp id=&quot;VV2DAD3EB8EFA7494A9A0BBB387FD5F1E9&quot; prop=&quot;inhoud&quot; def=&quot;&quot; dst=&quot;0&quot; changed=&quot;true&quot; &gt;Voorstellen van de ...... t/m ......e begrotingswijziging 2019&lt;/Onderwerp&gt;_x000d__x000a_&lt;Portefeuillehouder id=&quot;VVC0B238C6CAD90B4AB5B3F230F45611EC&quot; prop=&quot;&quot; def=&quot;&quot; dst=&quot;0&quot; changed=&quot;true&quot; &gt;drs. M. Mulder MSc.&lt;/Portefeuillehouder&gt;_x000d__x000a_&lt;Portefeuillehouder2 id=&quot;VVA71A8E15CDA753458914E4D484D5ECAA&quot; prop=&quot;&quot; def=&quot;&quot; dst=&quot;0&quot; changed=&quot;true&quot; &gt;&lt;/Portefeuillehouder2&gt;_x000d__x000a_&lt;Programma id=&quot;VVE162780BFA21E44A99C2E7019FC8EE7C&quot; prop=&quot;&quot; def=&quot;&quot; dst=&quot;0&quot; changed=&quot;true&quot; &gt;Bestuur en financiën&lt;/Programma&gt;_x000d__x000a_&lt;Type_document id=&quot;VV44A45181BCCC4044A757B81188F7B478&quot; prop=&quot;KNM_TYPIDOC&quot; def=&quot;Raad&quot; dst=&quot;0&quot; changed=&quot;true&quot; &gt;Raad&lt;/Type_document&gt;_x000d__x000a_&lt;Afgehandeld id=&quot;VVD876907AD6691F4293EFAA9C57569D45&quot; prop=&quot;poststuk.afgehandeld&quot; def=&quot;Ja&quot; dst=&quot;0&quot; changed=&quot;true&quot; &gt;Ja&lt;/Afgehandeld&gt;_x000d__x000a_&lt;Inhoud id=&quot;VV947A36D2833F5D4DBD453DD02E6B290A&quot; prop=&quot;onderwerp&quot; def=&quot;=[Onderwerp]&quot; dst=&quot;1&quot; changed=&quot;true&quot; &gt;Voorstellen van de ...... t/m ......e begrotingswijziging 2019&lt;/Inhoud&gt;_x000d__x000a_&lt;/MITOUTPUT&gt;"/>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1FCA1F1FBDC71F499D164282A42F9EE6&lt;/GroupID&gt;&lt;GroupName&gt;Agendapunt&lt;/GroupName&gt;&lt;GroupDescription /&gt;&lt;GroupIndex&gt;1&lt;/GroupIndex&gt;&lt;GroupFields&gt;&lt;QuestionField&gt;&lt;FieldMask /&gt;&lt;FieldListSettings&gt;&lt;DisplayDirection&gt;Vertical&lt;/DisplayDirection&gt;&lt;/FieldListSettings&gt;&lt;FieldValues /&gt;&lt;FieldMerge&gt;false&lt;/FieldMerge&gt;&lt;FieldParent&gt;GR1FCA1F1FBDC71F499D164282A42F9EE6&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Agendapunt&lt;/FieldPrompt&gt;&lt;FieldIndex&gt;2&lt;/FieldIndex&gt;&lt;FieldDescription /&gt;&lt;FieldName&gt;Agendapunt&lt;/FieldName&gt;&lt;FieldID&gt;VV32CCE3122826E94DAC09E86D706208A2&lt;/FieldID&gt;&lt;FieldXpath /&gt;&lt;FieldXpathAlternatives /&gt;&lt;FieldLinkedProp /&gt;&lt;/QuestionField&gt;&lt;QuestionField&gt;&lt;FieldMask /&gt;&lt;FieldListSettings&gt;&lt;DisplayDirection&gt;Vertical&lt;/DisplayDirection&gt;&lt;/FieldListSettings&gt;&lt;FieldValues /&gt;&lt;FieldMerge&gt;false&lt;/FieldMerge&gt;&lt;FieldParent&gt;GR1FCA1F1FBDC71F499D164282A42F9EE6&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d MMMM yyyy&lt;/FieldFormat&gt;&lt;FieldDataType&gt;2&lt;/FieldDataType&gt;&lt;FieldTip /&gt;&lt;FieldPrompt&gt;Vergadering&lt;/FieldPrompt&gt;&lt;FieldIndex&gt;3&lt;/FieldIndex&gt;&lt;FieldDescription /&gt;&lt;FieldName&gt;Vergadering&lt;/FieldName&gt;&lt;FieldID&gt;VV2E1050EB4C1B4743816BE8DE87B91040&lt;/FieldID&gt;&lt;FieldXpath /&gt;&lt;FieldXpathAlternatives /&gt;&lt;FieldLinkedProp /&gt;&lt;/QuestionField&gt;&lt;QuestionField&gt;&lt;FieldMask /&gt;&lt;FieldListSettings&gt;&lt;DisplayDirection&gt;Vertical&lt;/DisplayDirection&gt;&lt;/FieldListSettings&gt;&lt;FieldValues /&gt;&lt;FieldMerge&gt;false&lt;/FieldMerge&gt;&lt;FieldParent&gt;GR1FCA1F1FBDC71F499D164282A42F9EE6&lt;/FieldParent&gt;&lt;FieldRun&gt;0&lt;/FieldRun&gt;&lt;FieldDataSource&gt;0&lt;/FieldDataSource&gt;&lt;FieldList&gt;0&lt;/FieldList&gt;&lt;FieldRequired&gt;0&lt;/FieldRequired&gt;&lt;FieldLen&gt;-1&lt;/FieldLen&gt;&lt;FieldHelp /&gt;&lt;FieldDocProp&gt;datum&lt;/FieldDocProp&gt;&lt;FieldEmptyDate&gt;false&lt;/FieldEmptyDate&gt;&lt;FieldDefault xsi:type=&quot;xsd:string&quot;&gt;&lt;/FieldDefault&gt;&lt;FieldFormat&gt;d MMMM yyyy&lt;/FieldFormat&gt;&lt;FieldDataType&gt;2&lt;/FieldDataType&gt;&lt;FieldTip /&gt;&lt;FieldPrompt&gt;Verzonden&lt;/FieldPrompt&gt;&lt;FieldIndex&gt;4&lt;/FieldIndex&gt;&lt;FieldDescription /&gt;&lt;FieldName&gt;Verzonden&lt;/FieldName&gt;&lt;FieldID&gt;VV018BE39906399842A8DF218479A38FBB&lt;/FieldID&gt;&lt;FieldXpath /&gt;&lt;FieldXpathAlternatives /&gt;&lt;FieldLinkedProp /&gt;&lt;/QuestionField&gt;&lt;QuestionField&gt;&lt;FieldMask /&gt;&lt;FieldListSettings&gt;&lt;DisplayDirection&gt;Vertical&lt;/DisplayDirection&gt;&lt;/FieldListSettings&gt;&lt;FieldValues /&gt;&lt;FieldMerge&gt;false&lt;/FieldMerge&gt;&lt;FieldParent&gt;GR1FCA1F1FBDC71F499D164282A42F9EE6&lt;/FieldParent&gt;&lt;FieldRun&gt;0&lt;/FieldRun&gt;&lt;FieldDataSource&gt;0&lt;/FieldDataSource&gt;&lt;FieldList&gt;0&lt;/FieldList&gt;&lt;FieldRequired&gt;1&lt;/FieldRequired&gt;&lt;FieldLen&gt;-1&lt;/FieldLen&gt;&lt;FieldHelp /&gt;&lt;FieldDocProp&gt;inhoud&lt;/FieldDocProp&gt;&lt;FieldEmptyDate&gt;false&lt;/FieldEmptyDate&gt;&lt;FieldDefault xsi:type=&quot;xsd:string&quot;&gt;&lt;/FieldDefault&gt;&lt;FieldFormat&gt;geen&lt;/FieldFormat&gt;&lt;FieldDataType&gt;0&lt;/FieldDataType&gt;&lt;FieldTip /&gt;&lt;FieldPrompt&gt;Onderwerp&lt;/FieldPrompt&gt;&lt;FieldIndex&gt;5&lt;/FieldIndex&gt;&lt;FieldDescription /&gt;&lt;FieldName&gt;Onderwerp&lt;/FieldName&gt;&lt;FieldID&gt;VV2DAD3EB8EFA7494A9A0BBB387FD5F1E9&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0&lt;/ValueIndex&gt;&lt;ValueExValue /&gt;&lt;ValueName&gt;(nodata)&lt;/ValueName&gt;&lt;ValueParentID&gt;VV4B1F68DC5B2947609A998F839A9C3CD8&lt;/ValueParentID&gt;&lt;ValueID&gt;CA28D69D4EFC4248962DF8FC2CDD0255~0&lt;/ValueID&gt;&lt;/QuestionValue&gt;&lt;QuestionValue&gt;&lt;ValueData xsi:nil=&quot;true&quot; /&gt;&lt;FollowUpFields /&gt;&lt;ValueIndex&gt;1&lt;/ValueIndex&gt;&lt;ValueExValue /&gt;&lt;ValueName&gt;drs. M. Mulder MSc.&lt;/ValueName&gt;&lt;ValueParentID&gt;VV4B1F68DC5B2947609A998F839A9C3CD8&lt;/ValueParentID&gt;&lt;ValueID&gt;ECA75B1D2AF74ADC9EC4B13976C97FFF~0&lt;/ValueID&gt;&lt;/QuestionValue&gt;&lt;QuestionValue&gt;&lt;ValueData xsi:nil=&quot;true&quot; /&gt;&lt;FollowUpFields /&gt;&lt;ValueIndex&gt;2&lt;/ValueIndex&gt;&lt;ValueExValue /&gt;&lt;ValueName&gt;D.A. Alssema&lt;/ValueName&gt;&lt;ValueParentID&gt;VV4B1F68DC5B2947609A998F839A9C3CD8&lt;/ValueParentID&gt;&lt;ValueID&gt;A030291AE3E1EC4F968685DD5593343B~0&lt;/ValueID&gt;&lt;/QuestionValue&gt;&lt;QuestionValue&gt;&lt;ValueData xsi:nil=&quot;true&quot; /&gt;&lt;FollowUpFields /&gt;&lt;ValueIndex&gt;3&lt;/ValueIndex&gt;&lt;ValueExValue /&gt;&lt;ValueName&gt;A.B. van der Reest&lt;/ValueName&gt;&lt;ValueParentID&gt;VV4B1F68DC5B2947609A998F839A9C3CD8&lt;/ValueParentID&gt;&lt;ValueID&gt;C403478932A6D54F917C147E5A6EBDBF~0&lt;/ValueID&gt;&lt;/QuestionValue&gt;&lt;QuestionValue&gt;&lt;ValueData xsi:nil=&quot;true&quot; /&gt;&lt;FollowUpFields /&gt;&lt;ValueIndex&gt;4&lt;/ValueIndex&gt;&lt;ValueExValue /&gt;&lt;ValueName&gt;drs. G.L. Meeuwisse&lt;/ValueName&gt;&lt;ValueParentID&gt;VV4B1F68DC5B2947609A998F839A9C3CD8&lt;/ValueParentID&gt;&lt;ValueID&gt;E72E7C99FEA38947B3A5FE0743662151~0&lt;/ValueID&gt;&lt;/QuestionValue&gt;&lt;/FieldValues&gt;&lt;FieldMerge&gt;false&lt;/FieldMerge&gt;&lt;FieldParent&gt;GR1FCA1F1FBDC71F499D164282A42F9EE6&lt;/FieldParent&gt;&lt;FieldRun&gt;0&lt;/FieldRun&gt;&lt;FieldDataSource&gt;0&lt;/FieldDataSource&gt;&lt;FieldList&gt;1&lt;/FieldList&gt;&lt;FieldRequired&gt;2&lt;/FieldRequired&gt;&lt;FieldLen&gt;-1&lt;/FieldLen&gt;&lt;FieldHelp /&gt;&lt;FieldDocProp /&gt;&lt;FieldEmptyDate&gt;false&lt;/FieldEmptyDate&gt;&lt;FieldDefault xsi:type=&quot;xsd:string&quot;&gt;&lt;/FieldDefault&gt;&lt;FieldFormat&gt;geen&lt;/FieldFormat&gt;&lt;FieldDataType&gt;0&lt;/FieldDataType&gt;&lt;FieldTip /&gt;&lt;FieldPrompt&gt;Portefeuillehouder&lt;/FieldPrompt&gt;&lt;FieldIndex&gt;6&lt;/FieldIndex&gt;&lt;FieldDescription /&gt;&lt;FieldName&gt;Portefeuillehouder&lt;/FieldName&gt;&lt;FieldID&gt;VVC0B238C6CAD90B4AB5B3F230F45611EC&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0&lt;/ValueIndex&gt;&lt;ValueExValue /&gt;&lt;ValueName&gt;(nodata)&lt;/ValueName&gt;&lt;ValueParentID&gt;VVEFBC488097B64B10BD094EDF4C8CB59D&lt;/ValueParentID&gt;&lt;ValueID&gt;5A555BA26034401E98253AACD9AF21D6~0&lt;/ValueID&gt;&lt;/QuestionValue&gt;&lt;QuestionValue&gt;&lt;ValueData xsi:nil=&quot;true&quot; /&gt;&lt;FollowUpFields /&gt;&lt;ValueIndex&gt;1&lt;/ValueIndex&gt;&lt;ValueExValue /&gt;&lt;ValueName&gt;/ mr. M. Mulder MSc.&lt;/ValueName&gt;&lt;ValueParentID&gt;VVEFBC488097B64B10BD094EDF4C8CB59D&lt;/ValueParentID&gt;&lt;ValueID&gt;FC591FF2FC1D464180C91B3F9F1EF998~0&lt;/ValueID&gt;&lt;/QuestionValue&gt;&lt;QuestionValue&gt;&lt;ValueData xsi:nil=&quot;true&quot; /&gt;&lt;FollowUpFields /&gt;&lt;ValueIndex&gt;2&lt;/ValueIndex&gt;&lt;ValueExValue /&gt;&lt;ValueName&gt;/ D.A. Alssema&lt;/ValueName&gt;&lt;ValueParentID&gt;VVEFBC488097B64B10BD094EDF4C8CB59D&lt;/ValueParentID&gt;&lt;ValueID&gt;E8843985A196402B8C8621D0DA156A01~0&lt;/ValueID&gt;&lt;/QuestionValue&gt;&lt;QuestionValue&gt;&lt;ValueData xsi:nil=&quot;true&quot; /&gt;&lt;FollowUpFields /&gt;&lt;ValueIndex&gt;3&lt;/ValueIndex&gt;&lt;ValueExValue /&gt;&lt;ValueName&gt;/ A.B. van der Reest&lt;/ValueName&gt;&lt;ValueParentID&gt;VVEFBC488097B64B10BD094EDF4C8CB59D&lt;/ValueParentID&gt;&lt;ValueID&gt;E847ADEC5C1F41B7A8B2F3E1F1EE34B5~0&lt;/ValueID&gt;&lt;/QuestionValue&gt;&lt;QuestionValue&gt;&lt;ValueData xsi:nil=&quot;true&quot; /&gt;&lt;FollowUpFields /&gt;&lt;ValueIndex&gt;4&lt;/ValueIndex&gt;&lt;ValueExValue /&gt;&lt;ValueName&gt;/ drs. G.L. Meeuwisse&lt;/ValueName&gt;&lt;ValueParentID&gt;VVEFBC488097B64B10BD094EDF4C8CB59D&lt;/ValueParentID&gt;&lt;ValueID&gt;25460DF0596746EDA1C5FB67563D48FE~0&lt;/ValueID&gt;&lt;/QuestionValue&gt;&lt;/FieldValues&gt;&lt;FieldMerge&gt;false&lt;/FieldMerge&gt;&lt;FieldParent&gt;GR1FCA1F1FBDC71F499D164282A42F9EE6&lt;/FieldParent&gt;&lt;FieldRun&gt;0&lt;/FieldRun&gt;&lt;FieldDataSource&gt;0&lt;/FieldDataSource&gt;&lt;FieldList&gt;1&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Portefeuillehouder&lt;/FieldPrompt&gt;&lt;FieldIndex&gt;7&lt;/FieldIndex&gt;&lt;FieldDescription /&gt;&lt;FieldName&gt;Portefeuillehouder2&lt;/FieldName&gt;&lt;FieldID&gt;VVA71A8E15CDA753458914E4D484D5ECAA&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0&lt;/ValueIndex&gt;&lt;ValueExValue /&gt;&lt;ValueName&gt;Bestuur en financiën&lt;/ValueName&gt;&lt;ValueParentID&gt;VVEEECFE53EE294D16A62F6A578AAE5C79&lt;/ValueParentID&gt;&lt;ValueID&gt;C62EBABF55A84C7087EBC7DCEC31EF78~0&lt;/ValueID&gt;&lt;/QuestionValue&gt;&lt;QuestionValue&gt;&lt;ValueData xsi:nil=&quot;true&quot; /&gt;&lt;FollowUpFields /&gt;&lt;ValueIndex&gt;1&lt;/ValueIndex&gt;&lt;ValueExValue /&gt;&lt;ValueName&gt;Ruimte en economie&lt;/ValueName&gt;&lt;ValueParentID&gt;VVEEECFE53EE294D16A62F6A578AAE5C79&lt;/ValueParentID&gt;&lt;ValueID&gt;567B5BFE60204F2C82F5DF4D248866A8~0&lt;/ValueID&gt;&lt;/QuestionValue&gt;&lt;QuestionValue&gt;&lt;ValueData xsi:nil=&quot;true&quot; /&gt;&lt;FollowUpFields /&gt;&lt;ValueIndex&gt;2&lt;/ValueIndex&gt;&lt;ValueExValue /&gt;&lt;ValueName&gt;Onderwijs sport en cultuur&lt;/ValueName&gt;&lt;ValueParentID&gt;VVEEECFE53EE294D16A62F6A578AAE5C79&lt;/ValueParentID&gt;&lt;ValueID&gt;AFC7E65B1F2440EFBEF9010FFD9BC03F~0&lt;/ValueID&gt;&lt;/QuestionValue&gt;&lt;QuestionValue&gt;&lt;ValueData xsi:nil=&quot;true&quot; /&gt;&lt;FollowUpFields /&gt;&lt;ValueIndex&gt;3&lt;/ValueIndex&gt;&lt;ValueExValue /&gt;&lt;ValueName&gt;Sociaal Domein&lt;/ValueName&gt;&lt;ValueParentID&gt;VVEEECFE53EE294D16A62F6A578AAE5C79&lt;/ValueParentID&gt;&lt;ValueID&gt;C7DCD0F7DD88479E9041B1C3078B35AC~0&lt;/ValueID&gt;&lt;/QuestionValue&gt;&lt;QuestionValue&gt;&lt;ValueData xsi:nil=&quot;true&quot; /&gt;&lt;FollowUpFields /&gt;&lt;ValueIndex&gt;4&lt;/ValueIndex&gt;&lt;ValueExValue /&gt;&lt;ValueName&gt;Milieu&lt;/ValueName&gt;&lt;ValueParentID&gt;VVEEECFE53EE294D16A62F6A578AAE5C79&lt;/ValueParentID&gt;&lt;ValueID&gt;8A753BAD769E4408885AF81B688F8D77~0&lt;/ValueID&gt;&lt;/QuestionValue&gt;&lt;/FieldValues&gt;&lt;FieldMerge&gt;false&lt;/FieldMerge&gt;&lt;FieldParent&gt;GR1FCA1F1FBDC71F499D164282A42F9EE6&lt;/FieldParent&gt;&lt;FieldRun&gt;0&lt;/FieldRun&gt;&lt;FieldDataSource&gt;0&lt;/FieldDataSource&gt;&lt;FieldList&gt;1&lt;/FieldList&gt;&lt;FieldRequired&gt;1&lt;/FieldRequired&gt;&lt;FieldLen&gt;-1&lt;/FieldLen&gt;&lt;FieldHelp /&gt;&lt;FieldDocProp /&gt;&lt;FieldEmptyDate&gt;false&lt;/FieldEmptyDate&gt;&lt;FieldDefault xsi:type=&quot;xsd:string&quot;&gt;&lt;/FieldDefault&gt;&lt;FieldFormat&gt;geen&lt;/FieldFormat&gt;&lt;FieldDataType&gt;0&lt;/FieldDataType&gt;&lt;FieldTip /&gt;&lt;FieldPrompt&gt;Programma&lt;/FieldPrompt&gt;&lt;FieldIndex&gt;8&lt;/FieldIndex&gt;&lt;FieldDescription /&gt;&lt;FieldName&gt;Programma&lt;/FieldName&gt;&lt;FieldID&gt;VVE162780BFA21E44A99C2E7019FC8EE7C&lt;/FieldID&gt;&lt;FieldXpath /&gt;&lt;FieldXpathAlternatives /&gt;&lt;FieldLinkedProp /&gt;&lt;/QuestionField&gt;&lt;QuestionField&gt;&lt;FieldMask /&gt;&lt;FieldListSettings&gt;&lt;DisplayDirection&gt;Vertical&lt;/DisplayDirection&gt;&lt;/FieldListSettings&gt;&lt;FieldValues /&gt;&lt;FieldMerge&gt;false&lt;/FieldMerge&gt;&lt;FieldParent&gt;GR1FCA1F1FBDC71F499D164282A42F9EE6&lt;/FieldParent&gt;&lt;FieldRun&gt;1&lt;/FieldRun&gt;&lt;FieldDataSource&gt;0&lt;/FieldDataSource&gt;&lt;FieldList&gt;0&lt;/FieldList&gt;&lt;FieldRequired&gt;0&lt;/FieldRequired&gt;&lt;FieldLen&gt;-1&lt;/FieldLen&gt;&lt;FieldHelp /&gt;&lt;FieldDocProp&gt;KNM_TYPIDOC&lt;/FieldDocProp&gt;&lt;FieldEmptyDate&gt;false&lt;/FieldEmptyDate&gt;&lt;FieldDefault xsi:type=&quot;xsd:string&quot;&gt;Raad&lt;/FieldDefault&gt;&lt;FieldFormat&gt;geen&lt;/FieldFormat&gt;&lt;FieldDataType&gt;0&lt;/FieldDataType&gt;&lt;FieldTip /&gt;&lt;FieldPrompt&gt;Type_document&lt;/FieldPrompt&gt;&lt;FieldIndex&gt;9&lt;/FieldIndex&gt;&lt;FieldDescription /&gt;&lt;FieldName&gt;Type_document&lt;/FieldName&gt;&lt;FieldID&gt;VV44A45181BCCC4044A757B81188F7B478&lt;/FieldID&gt;&lt;FieldXpath /&gt;&lt;FieldXpathAlternatives /&gt;&lt;FieldLinkedProp /&gt;&lt;/QuestionField&gt;&lt;QuestionField&gt;&lt;FieldMask /&gt;&lt;FieldListSettings&gt;&lt;DisplayDirection&gt;Vertical&lt;/DisplayDirection&gt;&lt;/FieldListSettings&gt;&lt;FieldValues /&gt;&lt;FieldMerge&gt;false&lt;/FieldMerge&gt;&lt;FieldParent&gt;GR1FCA1F1FBDC71F499D164282A42F9EE6&lt;/FieldParent&gt;&lt;FieldRun&gt;1&lt;/FieldRun&gt;&lt;FieldDataSource&gt;0&lt;/FieldDataSource&gt;&lt;FieldList&gt;0&lt;/FieldList&gt;&lt;FieldRequired&gt;0&lt;/FieldRequired&gt;&lt;FieldLen&gt;-1&lt;/FieldLen&gt;&lt;FieldHelp /&gt;&lt;FieldDocProp&gt;poststuk.afgehandeld&lt;/FieldDocProp&gt;&lt;FieldEmptyDate&gt;false&lt;/FieldEmptyDate&gt;&lt;FieldDefault xsi:type=&quot;xsd:string&quot;&gt;Ja&lt;/FieldDefault&gt;&lt;FieldFormat&gt;geen&lt;/FieldFormat&gt;&lt;FieldDataType&gt;0&lt;/FieldDataType&gt;&lt;FieldTip /&gt;&lt;FieldPrompt&gt;Afgehandeld&lt;/FieldPrompt&gt;&lt;FieldIndex&gt;10&lt;/FieldIndex&gt;&lt;FieldDescription /&gt;&lt;FieldName&gt;Afgehandeld&lt;/FieldName&gt;&lt;FieldID&gt;VVD876907AD6691F4293EFAA9C57569D45&lt;/FieldID&gt;&lt;FieldXpath /&gt;&lt;FieldXpathAlternatives /&gt;&lt;FieldLinkedProp /&gt;&lt;/QuestionField&gt;&lt;QuestionField&gt;&lt;FieldMask /&gt;&lt;FieldListSettings&gt;&lt;DisplayDirection&gt;Vertical&lt;/DisplayDirection&gt;&lt;/FieldListSettings&gt;&lt;FieldValues /&gt;&lt;FieldMerge&gt;false&lt;/FieldMerge&gt;&lt;FieldParent&gt;GR1FCA1F1FBDC71F499D164282A42F9EE6&lt;/FieldParent&gt;&lt;FieldRun&gt;1&lt;/FieldRun&gt;&lt;FieldDataSource&gt;1&lt;/FieldDataSource&gt;&lt;FieldList&gt;0&lt;/FieldList&gt;&lt;FieldRequired&gt;0&lt;/FieldRequired&gt;&lt;FieldLen&gt;-1&lt;/FieldLen&gt;&lt;FieldHelp /&gt;&lt;FieldDocProp&gt;onderwerp&lt;/FieldDocProp&gt;&lt;FieldEmptyDate&gt;false&lt;/FieldEmptyDate&gt;&lt;FieldDefault xsi:type=&quot;xsd:string&quot;&gt;=[Onderwerp]&lt;/FieldDefault&gt;&lt;FieldFormat&gt;geen&lt;/FieldFormat&gt;&lt;FieldDataType&gt;0&lt;/FieldDataType&gt;&lt;FieldTip /&gt;&lt;FieldPrompt&gt;Inhoud&lt;/FieldPrompt&gt;&lt;FieldIndex&gt;11&lt;/FieldIndex&gt;&lt;FieldDescription&gt;Dit veld staat gekoppeld aan het veld onderwerp in Corsa&lt;/FieldDescription&gt;&lt;FieldName&gt;Inhoud&lt;/FieldName&gt;&lt;FieldID&gt;VV947A36D2833F5D4DBD453DD02E6B290A&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E162780BFA21E44A99C2E7019FC8EE7C&lt;/ID&gt;_x000d__x000a_      &lt;PROMPT&gt;_x000d__x000a_        &lt;NLNL&gt;Programma&lt;/NLNL&gt;_x000d__x000a_        &lt;NLBE /&gt;_x000d__x000a_        &lt;FRFR /&gt;_x000d__x000a_        &lt;FRBE /&gt;_x000d__x000a_        &lt;ENUS&gt;Programma&lt;/ENUS&gt;_x000d__x000a_        &lt;DEDE&gt;Programma&lt;/DEDE&gt;_x000d__x000a_        &lt;DADK /&gt;_x000d__x000a_        &lt;PLPL /&gt;_x000d__x000a_        &lt;SVSE /&gt;_x000d__x000a_        &lt;EN&gt;Programma&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C0B238C6CAD90B4AB5B3F230F45611EC&lt;/ID&gt;_x000d__x000a_      &lt;PROMPT&gt;_x000d__x000a_        &lt;NLNL&gt;Portefeuillehouder&lt;/NLNL&gt;_x000d__x000a_        &lt;NLBE /&gt;_x000d__x000a_        &lt;FRFR /&gt;_x000d__x000a_        &lt;FRBE /&gt;_x000d__x000a_        &lt;ENUS&gt;Portefeuillehouder&lt;/ENUS&gt;_x000d__x000a_        &lt;DEDE&gt;Portefeuillehouder&lt;/DEDE&gt;_x000d__x000a_        &lt;DADK /&gt;_x000d__x000a_        &lt;PLPL /&gt;_x000d__x000a_        &lt;SVSE /&gt;_x000d__x000a_        &lt;EN&gt;Portefeuillehouder&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71A8E15CDA753458914E4D484D5ECAA&lt;/ID&gt;_x000d__x000a_      &lt;PROMPT&gt;_x000d__x000a_        &lt;NLNL&gt;Portefeuillehouder&lt;/NLNL&gt;_x000d__x000a_        &lt;NLBE /&gt;_x000d__x000a_        &lt;FRFR /&gt;_x000d__x000a_        &lt;FRBE /&gt;_x000d__x000a_        &lt;ENUS&gt;Portefeuillehouder&lt;/ENUS&gt;_x000d__x000a_        &lt;DEDE&gt;Portefeuillehouder&lt;/DEDE&gt;_x000d__x000a_        &lt;DADK /&gt;_x000d__x000a_        &lt;PLPL /&gt;_x000d__x000a_        &lt;SVSE /&gt;_x000d__x000a_        &lt;EN&gt;Portefeuillehouder&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 /&gt;_x000d__x000a_  &lt;VALUES&gt;_x000d__x000a_    &lt;VALUE&gt;_x000d__x000a_      &lt;ID&gt;0032EBE0D8ECC34AA8D885B867C276D6~0&lt;/ID&gt;_x000d__x000a_      &lt;VALUESINGLE&gt;_x000d__x000a_        &lt;NLNL&gt;mr. L.J. Verhulst&lt;/NLNL&gt;_x000d__x000a_        &lt;NLBE /&gt;_x000d__x000a_        &lt;FRFR /&gt;_x000d__x000a_        &lt;FRBE /&gt;_x000d__x000a_        &lt;ENUS&gt;mr. L.J. Verhulst&lt;/ENUS&gt;_x000d__x000a_        &lt;DEDE&gt;mr. L.J. Verhulst&lt;/DEDE&gt;_x000d__x000a_        &lt;DADK /&gt;_x000d__x000a_        &lt;PLPL /&gt;_x000d__x000a_        &lt;SVSE /&gt;_x000d__x000a_        &lt;EN&gt;mr. L.J. Verhulst&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AF3271012A7446B6864CE86397701944~0&lt;/ID&gt;_x000d__x000a_      &lt;VALUESINGLE&gt;_x000d__x000a_        &lt;NLNL&gt;/ mr. L.J. Verhulst&lt;/NLNL&gt;_x000d__x000a_        &lt;NLBE /&gt;_x000d__x000a_        &lt;FRFR /&gt;_x000d__x000a_        &lt;FRBE /&gt;_x000d__x000a_        &lt;ENUS&gt;/ mr. L.J. Verhulst&lt;/ENUS&gt;_x000d__x000a_        &lt;DEDE&gt;/ mr. L.J. Verhulst&lt;/DEDE&gt;_x000d__x000a_        &lt;DADK /&gt;_x000d__x000a_        &lt;PLPL /&gt;_x000d__x000a_        &lt;SVSE /&gt;_x000d__x000a_        &lt;EN&gt;/ mr. L.J. Verhulst&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6593D79F623BFF4D8AC053EDA097DF2A~0&lt;/ID&gt;_x000d__x000a_      &lt;VALUESINGLE&gt;_x000d__x000a_        &lt;NLNL&gt;Bestuur&lt;/NLNL&gt;_x000d__x000a_        &lt;NLBE /&gt;_x000d__x000a_        &lt;FRFR /&gt;_x000d__x000a_        &lt;FRBE /&gt;_x000d__x000a_        &lt;ENUS&gt;Bestuur&lt;/ENUS&gt;_x000d__x000a_        &lt;DEDE&gt;Bestuur&lt;/DEDE&gt;_x000d__x000a_        &lt;DADK /&gt;_x000d__x000a_        &lt;PLPL /&gt;_x000d__x000a_        &lt;SVSE /&gt;_x000d__x000a_        &lt;EN&gt;Bestuur&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0A71030D93D6DB4D9AA5C2B80C569F8A~0&lt;/ID&gt;_x000d__x000a_      &lt;VALUESINGLE&gt;_x000d__x000a_        &lt;NLNL&gt;Openbare orde en veiligheid&lt;/NLNL&gt;_x000d__x000a_        &lt;NLBE /&gt;_x000d__x000a_        &lt;FRFR /&gt;_x000d__x000a_        &lt;FRBE /&gt;_x000d__x000a_        &lt;ENUS&gt;Openbare orde en veiligheid&lt;/ENUS&gt;_x000d__x000a_        &lt;DEDE&gt;Openbare orde en veiligheid&lt;/DEDE&gt;_x000d__x000a_        &lt;DADK /&gt;_x000d__x000a_        &lt;PLPL /&gt;_x000d__x000a_        &lt;SVSE /&gt;_x000d__x000a_        &lt;EN&gt;Openbare orde en veiligheid&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997EDC7FB2955B4285131DA2C9FC67A4~0&lt;/ID&gt;_x000d__x000a_      &lt;VALUESINGLE&gt;_x000d__x000a_        &lt;NLNL&gt;Vervoer en openbare ruimte&lt;/NLNL&gt;_x000d__x000a_        &lt;NLBE /&gt;_x000d__x000a_        &lt;FRFR /&gt;_x000d__x000a_        &lt;FRBE /&gt;_x000d__x000a_        &lt;ENUS&gt;Vervoer en openbare ruimte&lt;/ENUS&gt;_x000d__x000a_        &lt;DEDE&gt;Vervoer en openbare ruimte&lt;/DEDE&gt;_x000d__x000a_        &lt;DADK /&gt;_x000d__x000a_        &lt;PLPL /&gt;_x000d__x000a_        &lt;SVSE /&gt;_x000d__x000a_        &lt;EN&gt;Vervoer en openbare ruimte&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B68A01413C61C24A8FF6395F8D5D0461~0&lt;/ID&gt;_x000d__x000a_      &lt;VALUESINGLE&gt;_x000d__x000a_        &lt;NLNL&gt;Economische zaken en toerisme&lt;/NLNL&gt;_x000d__x000a_        &lt;NLBE /&gt;_x000d__x000a_        &lt;FRFR /&gt;_x000d__x000a_        &lt;FRBE /&gt;_x000d__x000a_        &lt;ENUS&gt;Economische zaken en toerisme&lt;/ENUS&gt;_x000d__x000a_        &lt;DEDE&gt;Economische zaken en toerisme&lt;/DEDE&gt;_x000d__x000a_        &lt;DADK /&gt;_x000d__x000a_        &lt;PLPL /&gt;_x000d__x000a_        &lt;SVSE /&gt;_x000d__x000a_        &lt;EN&gt;Economische zaken en toerisme&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C7508DE574C7AE4190FD52DF03C8B4C4~0&lt;/ID&gt;_x000d__x000a_      &lt;VALUESINGLE&gt;_x000d__x000a_        &lt;NLNL&gt;Onderwijs&lt;/NLNL&gt;_x000d__x000a_        &lt;NLBE /&gt;_x000d__x000a_        &lt;FRFR /&gt;_x000d__x000a_        &lt;FRBE /&gt;_x000d__x000a_        &lt;ENUS&gt;Onderwijs&lt;/ENUS&gt;_x000d__x000a_        &lt;DEDE&gt;Onderwijs&lt;/DEDE&gt;_x000d__x000a_        &lt;DADK /&gt;_x000d__x000a_        &lt;PLPL /&gt;_x000d__x000a_        &lt;SVSE /&gt;_x000d__x000a_        &lt;EN&gt;Onderwijs&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1D6F78C133DED2468CB082BADA3ED77C~0&lt;/ID&gt;_x000d__x000a_      &lt;VALUESINGLE&gt;_x000d__x000a_        &lt;NLNL&gt;Welzijn&lt;/NLNL&gt;_x000d__x000a_        &lt;NLBE /&gt;_x000d__x000a_        &lt;FRFR /&gt;_x000d__x000a_        &lt;FRBE /&gt;_x000d__x000a_        &lt;ENUS&gt;Welzijn&lt;/ENUS&gt;_x000d__x000a_        &lt;DEDE&gt;Welzijn&lt;/DEDE&gt;_x000d__x000a_        &lt;DADK /&gt;_x000d__x000a_        &lt;PLPL /&gt;_x000d__x000a_        &lt;SVSE /&gt;_x000d__x000a_        &lt;EN&gt;Welzijn&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DA8D562CF140B5408033BA82275199D6~0&lt;/ID&gt;_x000d__x000a_      &lt;VALUESINGLE&gt;_x000d__x000a_        &lt;NLNL&gt;Werk, inkomen en zorg&lt;/NLNL&gt;_x000d__x000a_        &lt;NLBE /&gt;_x000d__x000a_        &lt;FRFR /&gt;_x000d__x000a_        &lt;FRBE /&gt;_x000d__x000a_        &lt;ENUS&gt;Werk, inkomen en zorg&lt;/ENUS&gt;_x000d__x000a_        &lt;DEDE&gt;Werk, inkomen en zorg&lt;/DEDE&gt;_x000d__x000a_        &lt;DADK /&gt;_x000d__x000a_        &lt;PLPL /&gt;_x000d__x000a_        &lt;SVSE /&gt;_x000d__x000a_        &lt;EN&gt;Werk, inkomen en zorg&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ABE55CEE1E3485439537990608A75030~0&lt;/ID&gt;_x000d__x000a_      &lt;VALUESINGLE&gt;_x000d__x000a_        &lt;NLNL&gt;Milieu&lt;/NLNL&gt;_x000d__x000a_        &lt;NLBE /&gt;_x000d__x000a_        &lt;FRFR /&gt;_x000d__x000a_        &lt;FRBE /&gt;_x000d__x000a_        &lt;ENUS&gt;Milieu&lt;/ENUS&gt;_x000d__x000a_        &lt;DEDE&gt;Milieu&lt;/DEDE&gt;_x000d__x000a_        &lt;DADK /&gt;_x000d__x000a_        &lt;PLPL /&gt;_x000d__x000a_        &lt;SVSE /&gt;_x000d__x000a_        &lt;EN&gt;Milieu&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86BAB47806A9D04A8A2ACCFBACA94527~0&lt;/ID&gt;_x000d__x000a_      &lt;VALUESINGLE&gt;_x000d__x000a_        &lt;NLNL&gt;Bouwen aan ruimte&lt;/NLNL&gt;_x000d__x000a_        &lt;NLBE /&gt;_x000d__x000a_        &lt;FRFR /&gt;_x000d__x000a_        &lt;FRBE /&gt;_x000d__x000a_        &lt;ENUS&gt;Bouwen aan ruimte&lt;/ENUS&gt;_x000d__x000a_        &lt;DEDE&gt;Bouwen aan ruimte&lt;/DEDE&gt;_x000d__x000a_        &lt;DADK /&gt;_x000d__x000a_        &lt;PLPL /&gt;_x000d__x000a_        &lt;SVSE /&gt;_x000d__x000a_        &lt;EN&gt;Bouwen aan ruimte&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C62EBABF55A84C7087EBC7DCEC31EF78~0&lt;/ID&gt;_x000d__x000a_      &lt;VALUESINGLE&gt;_x000d__x000a_        &lt;NLNL&gt;Bestuur en financië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567B5BFE60204F2C82F5DF4D248866A8~0&lt;/ID&gt;_x000d__x000a_      &lt;VALUESINGLE&gt;_x000d__x000a_        &lt;NLNL&gt;Ruimte en economi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AFC7E65B1F2440EFBEF9010FFD9BC03F~0&lt;/ID&gt;_x000d__x000a_      &lt;VALUESINGLE&gt;_x000d__x000a_        &lt;NLNL&gt;Onderwijs sport en cultuur&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C7DCD0F7DD88479E9041B1C3078B35AC~0&lt;/ID&gt;_x000d__x000a_      &lt;VALUESINGLE&gt;_x000d__x000a_        &lt;NLNL&gt;Sociaal Domei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8A753BAD769E4408885AF81B688F8D77~0&lt;/ID&gt;_x000d__x000a_      &lt;VALUESINGLE&gt;_x000d__x000a_        &lt;NLNL&gt;Milieu&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CA28D69D4EFC4248962DF8FC2CDD0255~0&lt;/ID&gt;_x000d__x000a_      &lt;VALUESINGLE&gt;_x000d__x000a_        &lt;NLNL&gt;(nodata)&lt;/NLNL&gt;_x000d__x000a_        &lt;NLBE /&gt;_x000d__x000a_        &lt;FRFR /&gt;_x000d__x000a_        &lt;FRBE /&gt;_x000d__x000a_        &lt;ENUS&gt;(nodata)&lt;/ENUS&gt;_x000d__x000a_        &lt;DEDE&gt;(nodata)&lt;/DEDE&gt;_x000d__x000a_        &lt;DADK /&gt;_x000d__x000a_        &lt;PLPL /&gt;_x000d__x000a_        &lt;SVSE /&gt;_x000d__x000a_        &lt;EN&gt;(nodata)&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ECA75B1D2AF74ADC9EC4B13976C97FFF~0&lt;/ID&gt;_x000d__x000a_      &lt;VALUESINGLE&gt;_x000d__x000a_        &lt;NLNL&gt;drs. M. Mulder MSc.&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A030291AE3E1EC4F968685DD5593343B~0&lt;/ID&gt;_x000d__x000a_      &lt;VALUESINGLE&gt;_x000d__x000a_        &lt;NLNL&gt;D.A. Alssema&lt;/NLNL&gt;_x000d__x000a_        &lt;NLBE /&gt;_x000d__x000a_        &lt;FRFR /&gt;_x000d__x000a_        &lt;FRBE /&gt;_x000d__x000a_        &lt;ENUS&gt;D.A. Alssema&lt;/ENUS&gt;_x000d__x000a_        &lt;DEDE&gt;D.A. Alssema&lt;/DEDE&gt;_x000d__x000a_        &lt;DADK /&gt;_x000d__x000a_        &lt;PLPL /&gt;_x000d__x000a_        &lt;SVSE /&gt;_x000d__x000a_        &lt;EN&gt;D.A. Alssema&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C403478932A6D54F917C147E5A6EBDBF~0&lt;/ID&gt;_x000d__x000a_      &lt;VALUESINGLE&gt;_x000d__x000a_        &lt;NLNL&gt;A.B. van der Reest&lt;/NLNL&gt;_x000d__x000a_        &lt;NLBE /&gt;_x000d__x000a_        &lt;FRFR /&gt;_x000d__x000a_        &lt;FRBE /&gt;_x000d__x000a_        &lt;ENUS&gt;A.B. van der Reest&lt;/ENUS&gt;_x000d__x000a_        &lt;DEDE&gt;A.B. van der Reest&lt;/DEDE&gt;_x000d__x000a_        &lt;DADK /&gt;_x000d__x000a_        &lt;PLPL /&gt;_x000d__x000a_        &lt;SVSE /&gt;_x000d__x000a_        &lt;EN&gt;A.B. van der Reest&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E72E7C99FEA38947B3A5FE0743662151~0&lt;/ID&gt;_x000d__x000a_      &lt;VALUESINGLE&gt;_x000d__x000a_        &lt;NLNL&gt;drs. G.L. Meeuwisse&lt;/NLNL&gt;_x000d__x000a_        &lt;NLBE /&gt;_x000d__x000a_        &lt;FRFR /&gt;_x000d__x000a_        &lt;FRBE /&gt;_x000d__x000a_        &lt;ENUS&gt;drs. G.L. Meeuwisse&lt;/ENUS&gt;_x000d__x000a_        &lt;DEDE&gt;drs. G.L. Meeuwisse&lt;/DEDE&gt;_x000d__x000a_        &lt;DADK /&gt;_x000d__x000a_        &lt;PLPL /&gt;_x000d__x000a_        &lt;SVSE /&gt;_x000d__x000a_        &lt;EN&gt;drs. G.L. Meeuwisse&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5A555BA26034401E98253AACD9AF21D6~0&lt;/ID&gt;_x000d__x000a_      &lt;VALUESINGLE&gt;_x000d__x000a_        &lt;NLNL&gt;(nodata)&lt;/NLNL&gt;_x000d__x000a_        &lt;NLBE /&gt;_x000d__x000a_        &lt;FRFR /&gt;_x000d__x000a_        &lt;FRBE /&gt;_x000d__x000a_        &lt;ENUS&gt;(nodata)&lt;/ENUS&gt;_x000d__x000a_        &lt;DEDE&gt;(nodata)&lt;/DEDE&gt;_x000d__x000a_        &lt;DADK /&gt;_x000d__x000a_        &lt;PLPL /&gt;_x000d__x000a_        &lt;SVSE /&gt;_x000d__x000a_        &lt;EN&gt;(nodata)&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FC591FF2FC1D464180C91B3F9F1EF998~0&lt;/ID&gt;_x000d__x000a_      &lt;VALUESINGLE&gt;_x000d__x000a_        &lt;NLNL&gt;/ mr. M. Mulder MSc.&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E8843985A196402B8C8621D0DA156A01~0&lt;/ID&gt;_x000d__x000a_      &lt;VALUESINGLE&gt;_x000d__x000a_        &lt;NLNL&gt;/ D.A. Alssema&lt;/NLNL&gt;_x000d__x000a_        &lt;NLBE /&gt;_x000d__x000a_        &lt;FRFR /&gt;_x000d__x000a_        &lt;FRBE /&gt;_x000d__x000a_        &lt;ENUS&gt;/ D.A. Alssema&lt;/ENUS&gt;_x000d__x000a_        &lt;DEDE&gt;/ D.A. Alssema&lt;/DEDE&gt;_x000d__x000a_        &lt;DADK /&gt;_x000d__x000a_        &lt;PLPL /&gt;_x000d__x000a_        &lt;SVSE /&gt;_x000d__x000a_        &lt;EN&gt;/ D.A. Alssema&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E847ADEC5C1F41B7A8B2F3E1F1EE34B5~0&lt;/ID&gt;_x000d__x000a_      &lt;VALUESINGLE&gt;_x000d__x000a_        &lt;NLNL&gt;/ A.B. van der Reest&lt;/NLNL&gt;_x000d__x000a_        &lt;NLBE /&gt;_x000d__x000a_        &lt;FRFR /&gt;_x000d__x000a_        &lt;FRBE /&gt;_x000d__x000a_        &lt;ENUS&gt;/ A.B. van der Reest&lt;/ENUS&gt;_x000d__x000a_        &lt;DEDE&gt;/ A.B. van der Reest&lt;/DEDE&gt;_x000d__x000a_        &lt;DADK /&gt;_x000d__x000a_        &lt;PLPL /&gt;_x000d__x000a_        &lt;SVSE /&gt;_x000d__x000a_        &lt;EN&gt;/ A.B. van der Reest&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25460DF0596746EDA1C5FB67563D48FE~0&lt;/ID&gt;_x000d__x000a_      &lt;VALUESINGLE&gt;_x000d__x000a_        &lt;NLNL&gt;/ drs. G.L. Meeuwisse&lt;/NLNL&gt;_x000d__x000a_        &lt;NLBE /&gt;_x000d__x000a_        &lt;FRFR /&gt;_x000d__x000a_        &lt;FRBE /&gt;_x000d__x000a_        &lt;ENUS&gt;/ drs. G.L. Meeuwisse&lt;/ENUS&gt;_x000d__x000a_        &lt;DEDE&gt;/ drs. G.L. Meeuwisse&lt;/DEDE&gt;_x000d__x000a_        &lt;DADK /&gt;_x000d__x000a_        &lt;PLPL /&gt;_x000d__x000a_        &lt;SVSE /&gt;_x000d__x000a_        &lt;EN&gt;/ drs. G.L. Meeuwisse&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S&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7401"/>
  </w:docVars>
  <w:rsids>
    <w:rsidRoot w:val="00563AEB"/>
    <w:rsid w:val="0000545D"/>
    <w:rsid w:val="000174D2"/>
    <w:rsid w:val="000243BE"/>
    <w:rsid w:val="0002466A"/>
    <w:rsid w:val="0005352E"/>
    <w:rsid w:val="00061AEF"/>
    <w:rsid w:val="0006725B"/>
    <w:rsid w:val="000904DB"/>
    <w:rsid w:val="000C11D9"/>
    <w:rsid w:val="000C5DF7"/>
    <w:rsid w:val="000C5F05"/>
    <w:rsid w:val="00100AF1"/>
    <w:rsid w:val="001146AB"/>
    <w:rsid w:val="00116122"/>
    <w:rsid w:val="00135894"/>
    <w:rsid w:val="00141FAE"/>
    <w:rsid w:val="001516B5"/>
    <w:rsid w:val="001550EF"/>
    <w:rsid w:val="00156423"/>
    <w:rsid w:val="00157691"/>
    <w:rsid w:val="00160743"/>
    <w:rsid w:val="00162A3C"/>
    <w:rsid w:val="0017245D"/>
    <w:rsid w:val="00191B85"/>
    <w:rsid w:val="001968EB"/>
    <w:rsid w:val="001A5B3D"/>
    <w:rsid w:val="001B574C"/>
    <w:rsid w:val="001C69AB"/>
    <w:rsid w:val="001D0B1F"/>
    <w:rsid w:val="001D34A7"/>
    <w:rsid w:val="001F4624"/>
    <w:rsid w:val="002003E9"/>
    <w:rsid w:val="00203294"/>
    <w:rsid w:val="0021276B"/>
    <w:rsid w:val="00230078"/>
    <w:rsid w:val="00232205"/>
    <w:rsid w:val="00232469"/>
    <w:rsid w:val="00235B85"/>
    <w:rsid w:val="00242D40"/>
    <w:rsid w:val="00255051"/>
    <w:rsid w:val="00261D1F"/>
    <w:rsid w:val="00267EF6"/>
    <w:rsid w:val="00271FF8"/>
    <w:rsid w:val="00274E39"/>
    <w:rsid w:val="002B1FC9"/>
    <w:rsid w:val="002E20D3"/>
    <w:rsid w:val="002F5D84"/>
    <w:rsid w:val="00317A42"/>
    <w:rsid w:val="00340ACC"/>
    <w:rsid w:val="00342E1A"/>
    <w:rsid w:val="00345C61"/>
    <w:rsid w:val="00361B85"/>
    <w:rsid w:val="003743D9"/>
    <w:rsid w:val="003762E3"/>
    <w:rsid w:val="0039125D"/>
    <w:rsid w:val="00395FBF"/>
    <w:rsid w:val="003A1FC8"/>
    <w:rsid w:val="003A7156"/>
    <w:rsid w:val="003B6545"/>
    <w:rsid w:val="003C0F60"/>
    <w:rsid w:val="003C69B9"/>
    <w:rsid w:val="003D657C"/>
    <w:rsid w:val="003F21FB"/>
    <w:rsid w:val="003F2F91"/>
    <w:rsid w:val="00400404"/>
    <w:rsid w:val="00424815"/>
    <w:rsid w:val="00431AC1"/>
    <w:rsid w:val="00434912"/>
    <w:rsid w:val="004428B6"/>
    <w:rsid w:val="004437AB"/>
    <w:rsid w:val="00445C27"/>
    <w:rsid w:val="004528FC"/>
    <w:rsid w:val="0047241E"/>
    <w:rsid w:val="004B562B"/>
    <w:rsid w:val="004E6186"/>
    <w:rsid w:val="00512533"/>
    <w:rsid w:val="00516602"/>
    <w:rsid w:val="00522039"/>
    <w:rsid w:val="00527336"/>
    <w:rsid w:val="00563AEB"/>
    <w:rsid w:val="00573B4E"/>
    <w:rsid w:val="00580AA7"/>
    <w:rsid w:val="00584B4B"/>
    <w:rsid w:val="005B7764"/>
    <w:rsid w:val="005C2554"/>
    <w:rsid w:val="005C30D5"/>
    <w:rsid w:val="005D0D26"/>
    <w:rsid w:val="005D33BB"/>
    <w:rsid w:val="005E32C4"/>
    <w:rsid w:val="00612605"/>
    <w:rsid w:val="0065716B"/>
    <w:rsid w:val="00667FEB"/>
    <w:rsid w:val="006707FE"/>
    <w:rsid w:val="0067283C"/>
    <w:rsid w:val="00681CBD"/>
    <w:rsid w:val="006841D4"/>
    <w:rsid w:val="00684AA9"/>
    <w:rsid w:val="0069062E"/>
    <w:rsid w:val="006B4D81"/>
    <w:rsid w:val="006C6B64"/>
    <w:rsid w:val="006C6BD3"/>
    <w:rsid w:val="006D17D1"/>
    <w:rsid w:val="006E2D53"/>
    <w:rsid w:val="006E736B"/>
    <w:rsid w:val="0071441B"/>
    <w:rsid w:val="00716E17"/>
    <w:rsid w:val="00723F8A"/>
    <w:rsid w:val="00737737"/>
    <w:rsid w:val="007430BB"/>
    <w:rsid w:val="007540FE"/>
    <w:rsid w:val="007544D8"/>
    <w:rsid w:val="00754D28"/>
    <w:rsid w:val="00762DD2"/>
    <w:rsid w:val="00764933"/>
    <w:rsid w:val="007818EA"/>
    <w:rsid w:val="00794588"/>
    <w:rsid w:val="007A2B20"/>
    <w:rsid w:val="007D3A6C"/>
    <w:rsid w:val="00807646"/>
    <w:rsid w:val="008326A5"/>
    <w:rsid w:val="00866CDF"/>
    <w:rsid w:val="008A7757"/>
    <w:rsid w:val="008B30FC"/>
    <w:rsid w:val="008B3671"/>
    <w:rsid w:val="008B6E44"/>
    <w:rsid w:val="008D64B6"/>
    <w:rsid w:val="008E13C4"/>
    <w:rsid w:val="008F05D3"/>
    <w:rsid w:val="008F3033"/>
    <w:rsid w:val="008F3898"/>
    <w:rsid w:val="009210D1"/>
    <w:rsid w:val="00930050"/>
    <w:rsid w:val="00931C29"/>
    <w:rsid w:val="0094487D"/>
    <w:rsid w:val="00962BBB"/>
    <w:rsid w:val="009868ED"/>
    <w:rsid w:val="0098715B"/>
    <w:rsid w:val="009B673C"/>
    <w:rsid w:val="009C7934"/>
    <w:rsid w:val="009E715E"/>
    <w:rsid w:val="00A63A4D"/>
    <w:rsid w:val="00AA30A0"/>
    <w:rsid w:val="00AA5354"/>
    <w:rsid w:val="00AA7CB3"/>
    <w:rsid w:val="00AB5735"/>
    <w:rsid w:val="00AC1C3A"/>
    <w:rsid w:val="00B073B6"/>
    <w:rsid w:val="00B33DC6"/>
    <w:rsid w:val="00B36E3F"/>
    <w:rsid w:val="00B37269"/>
    <w:rsid w:val="00B375A8"/>
    <w:rsid w:val="00B477B6"/>
    <w:rsid w:val="00B60C88"/>
    <w:rsid w:val="00B87BDB"/>
    <w:rsid w:val="00B92B1B"/>
    <w:rsid w:val="00B95A3B"/>
    <w:rsid w:val="00BA09B8"/>
    <w:rsid w:val="00BA44FC"/>
    <w:rsid w:val="00BB1686"/>
    <w:rsid w:val="00BB6FF5"/>
    <w:rsid w:val="00BD7B55"/>
    <w:rsid w:val="00BD7CB8"/>
    <w:rsid w:val="00C15379"/>
    <w:rsid w:val="00C46A09"/>
    <w:rsid w:val="00C6350D"/>
    <w:rsid w:val="00C86EB7"/>
    <w:rsid w:val="00C87AC4"/>
    <w:rsid w:val="00C93124"/>
    <w:rsid w:val="00CE3220"/>
    <w:rsid w:val="00CF6F7B"/>
    <w:rsid w:val="00D0086B"/>
    <w:rsid w:val="00D334A3"/>
    <w:rsid w:val="00D35C53"/>
    <w:rsid w:val="00D37197"/>
    <w:rsid w:val="00D87297"/>
    <w:rsid w:val="00DB003D"/>
    <w:rsid w:val="00DB70DC"/>
    <w:rsid w:val="00DD19F5"/>
    <w:rsid w:val="00DD21BF"/>
    <w:rsid w:val="00E05FE1"/>
    <w:rsid w:val="00E22929"/>
    <w:rsid w:val="00E52F17"/>
    <w:rsid w:val="00E53A47"/>
    <w:rsid w:val="00E6134D"/>
    <w:rsid w:val="00E6236D"/>
    <w:rsid w:val="00EA15F1"/>
    <w:rsid w:val="00EB58DE"/>
    <w:rsid w:val="00ED511C"/>
    <w:rsid w:val="00EE04BD"/>
    <w:rsid w:val="00EE542F"/>
    <w:rsid w:val="00F10C3F"/>
    <w:rsid w:val="00F11C96"/>
    <w:rsid w:val="00F17D37"/>
    <w:rsid w:val="00F2383D"/>
    <w:rsid w:val="00F25E26"/>
    <w:rsid w:val="00F36BD3"/>
    <w:rsid w:val="00F37D0A"/>
    <w:rsid w:val="00F620DC"/>
    <w:rsid w:val="00F81FC9"/>
    <w:rsid w:val="00F867AD"/>
    <w:rsid w:val="00F91A55"/>
    <w:rsid w:val="00F92E92"/>
    <w:rsid w:val="00F9593A"/>
    <w:rsid w:val="00F96F22"/>
    <w:rsid w:val="00FB34F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1"/>
    </o:shapelayout>
  </w:shapeDefaults>
  <w:decimalSymbol w:val=","/>
  <w:listSeparator w:val=";"/>
  <w14:docId w14:val="0C995009"/>
  <w15:docId w15:val="{EA22A18A-6C39-41E8-A961-929584419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ard">
    <w:name w:val="Normal"/>
    <w:qFormat/>
    <w:rsid w:val="00F81FC9"/>
    <w:pPr>
      <w:tabs>
        <w:tab w:val="left" w:pos="397"/>
        <w:tab w:val="left" w:pos="794"/>
        <w:tab w:val="left" w:pos="1191"/>
        <w:tab w:val="left" w:pos="1588"/>
        <w:tab w:val="left" w:pos="1985"/>
        <w:tab w:val="left" w:pos="2381"/>
        <w:tab w:val="left" w:pos="2778"/>
        <w:tab w:val="left" w:pos="3175"/>
        <w:tab w:val="left" w:pos="3572"/>
        <w:tab w:val="left" w:pos="3969"/>
      </w:tabs>
      <w:spacing w:line="240" w:lineRule="atLeast"/>
    </w:pPr>
    <w:rPr>
      <w:rFonts w:ascii="Arial" w:hAnsi="Arial"/>
    </w:rPr>
  </w:style>
  <w:style w:type="paragraph" w:styleId="Kop1">
    <w:name w:val="heading 1"/>
    <w:basedOn w:val="Standaard"/>
    <w:next w:val="Standaard"/>
    <w:qFormat/>
    <w:rsid w:val="00F81FC9"/>
    <w:pPr>
      <w:keepNext/>
      <w:spacing w:before="240" w:after="60"/>
      <w:outlineLvl w:val="0"/>
    </w:pPr>
    <w:rPr>
      <w:b/>
      <w:kern w:val="28"/>
      <w:sz w:val="28"/>
    </w:rPr>
  </w:style>
  <w:style w:type="paragraph" w:styleId="Kop2">
    <w:name w:val="heading 2"/>
    <w:basedOn w:val="Standaard"/>
    <w:next w:val="Standaard"/>
    <w:qFormat/>
    <w:rsid w:val="00F81FC9"/>
    <w:pPr>
      <w:keepNext/>
      <w:spacing w:before="240" w:after="60"/>
      <w:outlineLvl w:val="1"/>
    </w:pPr>
    <w:rPr>
      <w:b/>
      <w:i/>
      <w:sz w:val="24"/>
    </w:rPr>
  </w:style>
  <w:style w:type="paragraph" w:styleId="Kop3">
    <w:name w:val="heading 3"/>
    <w:basedOn w:val="Standaard"/>
    <w:next w:val="Standaard"/>
    <w:qFormat/>
    <w:rsid w:val="00F81FC9"/>
    <w:pPr>
      <w:keepNext/>
      <w:spacing w:before="240" w:after="60"/>
      <w:outlineLvl w:val="2"/>
    </w:pPr>
    <w:rPr>
      <w:b/>
    </w:rPr>
  </w:style>
  <w:style w:type="paragraph" w:styleId="Kop4">
    <w:name w:val="heading 4"/>
    <w:basedOn w:val="Standaard"/>
    <w:next w:val="Standaard"/>
    <w:qFormat/>
    <w:rsid w:val="00F81FC9"/>
    <w:pPr>
      <w:keepNext/>
      <w:spacing w:before="240" w:after="60"/>
      <w:outlineLvl w:val="3"/>
    </w:pPr>
    <w:rPr>
      <w:b/>
      <w:bCs/>
      <w:i/>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formuliernaamgroot">
    <w:name w:val="formuliernaam groot"/>
    <w:basedOn w:val="Standaard"/>
    <w:next w:val="Standaard"/>
    <w:rsid w:val="00F81FC9"/>
    <w:rPr>
      <w:b/>
      <w:color w:val="C0C0C0"/>
      <w:sz w:val="36"/>
      <w:szCs w:val="36"/>
      <w:lang w:eastAsia="en-US"/>
    </w:rPr>
  </w:style>
  <w:style w:type="paragraph" w:customStyle="1" w:styleId="inspring1">
    <w:name w:val="inspring 1"/>
    <w:basedOn w:val="Standaard"/>
    <w:next w:val="Standaard"/>
    <w:rsid w:val="00F81FC9"/>
    <w:pPr>
      <w:ind w:left="397" w:hanging="397"/>
    </w:pPr>
    <w:rPr>
      <w:lang w:eastAsia="en-US"/>
    </w:rPr>
  </w:style>
  <w:style w:type="paragraph" w:customStyle="1" w:styleId="inspring2">
    <w:name w:val="inspring 2"/>
    <w:basedOn w:val="Standaard"/>
    <w:next w:val="Standaard"/>
    <w:rsid w:val="00F81FC9"/>
    <w:pPr>
      <w:ind w:left="794" w:hanging="397"/>
    </w:pPr>
    <w:rPr>
      <w:lang w:eastAsia="en-US"/>
    </w:rPr>
  </w:style>
  <w:style w:type="paragraph" w:customStyle="1" w:styleId="inspring3">
    <w:name w:val="inspring 3"/>
    <w:basedOn w:val="Standaard"/>
    <w:next w:val="Standaard"/>
    <w:rsid w:val="00F81FC9"/>
    <w:pPr>
      <w:ind w:left="1191" w:hanging="397"/>
    </w:pPr>
    <w:rPr>
      <w:lang w:eastAsia="en-US"/>
    </w:rPr>
  </w:style>
  <w:style w:type="paragraph" w:customStyle="1" w:styleId="inspring4">
    <w:name w:val="inspring 4"/>
    <w:basedOn w:val="Standaard"/>
    <w:next w:val="Standaard"/>
    <w:rsid w:val="00F81FC9"/>
    <w:pPr>
      <w:ind w:left="1588" w:hanging="397"/>
    </w:pPr>
    <w:rPr>
      <w:lang w:eastAsia="en-US"/>
    </w:rPr>
  </w:style>
  <w:style w:type="paragraph" w:customStyle="1" w:styleId="Refkop">
    <w:name w:val="Ref_kop"/>
    <w:basedOn w:val="Standaard"/>
    <w:rsid w:val="00F81FC9"/>
    <w:pPr>
      <w:spacing w:line="180" w:lineRule="atLeast"/>
    </w:pPr>
    <w:rPr>
      <w:sz w:val="16"/>
    </w:rPr>
  </w:style>
  <w:style w:type="paragraph" w:customStyle="1" w:styleId="Refkopvet">
    <w:name w:val="Ref_kop_vet"/>
    <w:basedOn w:val="Standaard"/>
    <w:next w:val="Standaard"/>
    <w:rsid w:val="00F81FC9"/>
    <w:pPr>
      <w:spacing w:line="180" w:lineRule="atLeast"/>
    </w:pPr>
    <w:rPr>
      <w:b/>
      <w:sz w:val="16"/>
    </w:rPr>
  </w:style>
  <w:style w:type="character" w:customStyle="1" w:styleId="Barcode">
    <w:name w:val="Barcode"/>
    <w:rsid w:val="00F81FC9"/>
    <w:rPr>
      <w:rFonts w:ascii="Z: 3of 9 BarCode" w:hAnsi="Z: 3of 9 BarCode"/>
      <w:sz w:val="20"/>
    </w:rPr>
  </w:style>
  <w:style w:type="paragraph" w:customStyle="1" w:styleId="genummerdkop1">
    <w:name w:val="genummerd kop 1"/>
    <w:basedOn w:val="Kop1"/>
    <w:next w:val="Standaard"/>
    <w:rsid w:val="00F81FC9"/>
    <w:pPr>
      <w:numPr>
        <w:numId w:val="1"/>
      </w:numPr>
      <w:tabs>
        <w:tab w:val="clear" w:pos="360"/>
      </w:tabs>
    </w:pPr>
  </w:style>
  <w:style w:type="paragraph" w:customStyle="1" w:styleId="genummerdkop2">
    <w:name w:val="genummerd kop 2"/>
    <w:basedOn w:val="Kop2"/>
    <w:rsid w:val="00F81FC9"/>
    <w:pPr>
      <w:numPr>
        <w:ilvl w:val="1"/>
        <w:numId w:val="1"/>
      </w:numPr>
    </w:pPr>
  </w:style>
  <w:style w:type="paragraph" w:styleId="Koptekst">
    <w:name w:val="header"/>
    <w:basedOn w:val="Standaard"/>
    <w:rsid w:val="00A63A4D"/>
    <w:pPr>
      <w:tabs>
        <w:tab w:val="clear" w:pos="397"/>
        <w:tab w:val="clear" w:pos="794"/>
        <w:tab w:val="clear" w:pos="1191"/>
        <w:tab w:val="clear" w:pos="1588"/>
        <w:tab w:val="clear" w:pos="1985"/>
        <w:tab w:val="clear" w:pos="2381"/>
        <w:tab w:val="clear" w:pos="2778"/>
        <w:tab w:val="clear" w:pos="3175"/>
        <w:tab w:val="clear" w:pos="3572"/>
        <w:tab w:val="clear" w:pos="3969"/>
        <w:tab w:val="center" w:pos="4536"/>
        <w:tab w:val="right" w:pos="9072"/>
      </w:tabs>
    </w:pPr>
  </w:style>
  <w:style w:type="paragraph" w:styleId="Voettekst">
    <w:name w:val="footer"/>
    <w:basedOn w:val="Standaard"/>
    <w:rsid w:val="00A63A4D"/>
    <w:pPr>
      <w:tabs>
        <w:tab w:val="clear" w:pos="397"/>
        <w:tab w:val="clear" w:pos="794"/>
        <w:tab w:val="clear" w:pos="1191"/>
        <w:tab w:val="clear" w:pos="1588"/>
        <w:tab w:val="clear" w:pos="1985"/>
        <w:tab w:val="clear" w:pos="2381"/>
        <w:tab w:val="clear" w:pos="2778"/>
        <w:tab w:val="clear" w:pos="3175"/>
        <w:tab w:val="clear" w:pos="3572"/>
        <w:tab w:val="clear" w:pos="3969"/>
        <w:tab w:val="center" w:pos="4536"/>
        <w:tab w:val="right" w:pos="9072"/>
      </w:tabs>
    </w:pPr>
  </w:style>
  <w:style w:type="table" w:styleId="Tabelraster">
    <w:name w:val="Table Grid"/>
    <w:basedOn w:val="Standaardtabel"/>
    <w:rsid w:val="00230078"/>
    <w:pPr>
      <w:tabs>
        <w:tab w:val="left" w:pos="397"/>
        <w:tab w:val="left" w:pos="794"/>
        <w:tab w:val="left" w:pos="1191"/>
        <w:tab w:val="left" w:pos="1588"/>
        <w:tab w:val="left" w:pos="1985"/>
        <w:tab w:val="left" w:pos="2381"/>
        <w:tab w:val="left" w:pos="2778"/>
        <w:tab w:val="left" w:pos="3175"/>
        <w:tab w:val="left" w:pos="3572"/>
        <w:tab w:val="left" w:pos="396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67FEB"/>
    <w:pPr>
      <w:autoSpaceDE w:val="0"/>
      <w:autoSpaceDN w:val="0"/>
      <w:adjustRightInd w:val="0"/>
    </w:pPr>
    <w:rPr>
      <w:rFonts w:eastAsia="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2601">
      <w:bodyDiv w:val="1"/>
      <w:marLeft w:val="0"/>
      <w:marRight w:val="0"/>
      <w:marTop w:val="0"/>
      <w:marBottom w:val="0"/>
      <w:divBdr>
        <w:top w:val="none" w:sz="0" w:space="0" w:color="auto"/>
        <w:left w:val="none" w:sz="0" w:space="0" w:color="auto"/>
        <w:bottom w:val="none" w:sz="0" w:space="0" w:color="auto"/>
        <w:right w:val="none" w:sz="0" w:space="0" w:color="auto"/>
      </w:divBdr>
    </w:div>
    <w:div w:id="183054886">
      <w:bodyDiv w:val="1"/>
      <w:marLeft w:val="0"/>
      <w:marRight w:val="0"/>
      <w:marTop w:val="0"/>
      <w:marBottom w:val="0"/>
      <w:divBdr>
        <w:top w:val="none" w:sz="0" w:space="0" w:color="auto"/>
        <w:left w:val="none" w:sz="0" w:space="0" w:color="auto"/>
        <w:bottom w:val="none" w:sz="0" w:space="0" w:color="auto"/>
        <w:right w:val="none" w:sz="0" w:space="0" w:color="auto"/>
      </w:divBdr>
    </w:div>
    <w:div w:id="280036030">
      <w:bodyDiv w:val="1"/>
      <w:marLeft w:val="0"/>
      <w:marRight w:val="0"/>
      <w:marTop w:val="0"/>
      <w:marBottom w:val="0"/>
      <w:divBdr>
        <w:top w:val="none" w:sz="0" w:space="0" w:color="auto"/>
        <w:left w:val="none" w:sz="0" w:space="0" w:color="auto"/>
        <w:bottom w:val="none" w:sz="0" w:space="0" w:color="auto"/>
        <w:right w:val="none" w:sz="0" w:space="0" w:color="auto"/>
      </w:divBdr>
    </w:div>
    <w:div w:id="416292974">
      <w:bodyDiv w:val="1"/>
      <w:marLeft w:val="0"/>
      <w:marRight w:val="0"/>
      <w:marTop w:val="0"/>
      <w:marBottom w:val="0"/>
      <w:divBdr>
        <w:top w:val="none" w:sz="0" w:space="0" w:color="auto"/>
        <w:left w:val="none" w:sz="0" w:space="0" w:color="auto"/>
        <w:bottom w:val="none" w:sz="0" w:space="0" w:color="auto"/>
        <w:right w:val="none" w:sz="0" w:space="0" w:color="auto"/>
      </w:divBdr>
    </w:div>
    <w:div w:id="534467020">
      <w:bodyDiv w:val="1"/>
      <w:marLeft w:val="0"/>
      <w:marRight w:val="0"/>
      <w:marTop w:val="0"/>
      <w:marBottom w:val="0"/>
      <w:divBdr>
        <w:top w:val="none" w:sz="0" w:space="0" w:color="auto"/>
        <w:left w:val="none" w:sz="0" w:space="0" w:color="auto"/>
        <w:bottom w:val="none" w:sz="0" w:space="0" w:color="auto"/>
        <w:right w:val="none" w:sz="0" w:space="0" w:color="auto"/>
      </w:divBdr>
    </w:div>
    <w:div w:id="1114833901">
      <w:bodyDiv w:val="1"/>
      <w:marLeft w:val="0"/>
      <w:marRight w:val="0"/>
      <w:marTop w:val="0"/>
      <w:marBottom w:val="0"/>
      <w:divBdr>
        <w:top w:val="none" w:sz="0" w:space="0" w:color="auto"/>
        <w:left w:val="none" w:sz="0" w:space="0" w:color="auto"/>
        <w:bottom w:val="none" w:sz="0" w:space="0" w:color="auto"/>
        <w:right w:val="none" w:sz="0" w:space="0" w:color="auto"/>
      </w:divBdr>
    </w:div>
    <w:div w:id="1235631255">
      <w:bodyDiv w:val="1"/>
      <w:marLeft w:val="0"/>
      <w:marRight w:val="0"/>
      <w:marTop w:val="0"/>
      <w:marBottom w:val="0"/>
      <w:divBdr>
        <w:top w:val="none" w:sz="0" w:space="0" w:color="auto"/>
        <w:left w:val="none" w:sz="0" w:space="0" w:color="auto"/>
        <w:bottom w:val="none" w:sz="0" w:space="0" w:color="auto"/>
        <w:right w:val="none" w:sz="0" w:space="0" w:color="auto"/>
      </w:divBdr>
    </w:div>
    <w:div w:id="2146923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ETHE~1\AppData\Local\Temp\IWRITER\06.%20Raadsvoorstel.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06. Raadsvoorstel</Template>
  <TotalTime>15</TotalTime>
  <Pages>3</Pages>
  <Words>816</Words>
  <Characters>4493</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gemeente Goes</Company>
  <LinksUpToDate>false</LinksUpToDate>
  <CharactersWithSpaces>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Voorstellen van de ...... t/m ......e begrotingswijziging 2019</dc:subject>
  <dc:creator>Goetheer, Erik</dc:creator>
  <dc:description>Voorstellen van de ...... t/m ......e begrotingswijziging 2019</dc:description>
  <cp:lastModifiedBy>Kim van de Schraaf - van der Blom</cp:lastModifiedBy>
  <cp:revision>6</cp:revision>
  <dcterms:created xsi:type="dcterms:W3CDTF">2019-11-13T08:47:00Z</dcterms:created>
  <dcterms:modified xsi:type="dcterms:W3CDTF">2019-11-19T09:37:00Z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um">
    <vt:lpwstr>07/02/2019</vt:lpwstr>
  </property>
  <property fmtid="{D5CDD505-2E9C-101B-9397-08002B2CF9AE}" pid="3" name="KNM_TYPIDOC">
    <vt:lpwstr>Raad</vt:lpwstr>
  </property>
  <property fmtid="{D5CDD505-2E9C-101B-9397-08002B2CF9AE}" pid="4" name="poststuk.afgehandeld">
    <vt:lpwstr>Ja</vt:lpwstr>
  </property>
  <property fmtid="{D5CDD505-2E9C-101B-9397-08002B2CF9AE}" pid="5" name="FileDescription">
    <vt:lpwstr>19INT01689</vt:lpwstr>
  </property>
</Properties>
</file>