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0BC26A" w14:textId="513C848B" w:rsidR="00991EBA" w:rsidRDefault="00991EBA" w:rsidP="00991EBA">
      <w:pPr>
        <w:pStyle w:val="Geenafstand"/>
      </w:pPr>
      <w:r>
        <w:t>Beste leden van de commissie</w:t>
      </w:r>
      <w:r w:rsidR="00AD30EC">
        <w:t>s</w:t>
      </w:r>
      <w:r>
        <w:t>,</w:t>
      </w:r>
    </w:p>
    <w:p w14:paraId="420BC26B" w14:textId="77777777" w:rsidR="00991EBA" w:rsidRPr="009A23EE" w:rsidRDefault="00991EBA" w:rsidP="00991EBA">
      <w:pPr>
        <w:pStyle w:val="Geenafstand"/>
      </w:pPr>
    </w:p>
    <w:p w14:paraId="420BC26C" w14:textId="4A181429" w:rsidR="00991EBA" w:rsidRDefault="00991EBA" w:rsidP="00991EBA">
      <w:pPr>
        <w:pStyle w:val="Geenafstand"/>
      </w:pPr>
      <w:r w:rsidRPr="009A23EE">
        <w:t>Hierbij w</w:t>
      </w:r>
      <w:r>
        <w:t>ordt u uitgenodigd voor de</w:t>
      </w:r>
      <w:r w:rsidRPr="009A23EE">
        <w:t xml:space="preserve"> vergadering van de </w:t>
      </w:r>
      <w:r w:rsidR="00AD30EC">
        <w:t xml:space="preserve">gecombineerde </w:t>
      </w:r>
      <w:r w:rsidRPr="009A23EE">
        <w:t>commissie</w:t>
      </w:r>
      <w:r w:rsidR="00AD30EC">
        <w:t>.</w:t>
      </w:r>
    </w:p>
    <w:p w14:paraId="420BC26D" w14:textId="77777777" w:rsidR="00991EBA" w:rsidRDefault="00991EBA" w:rsidP="00991EBA">
      <w:pPr>
        <w:pStyle w:val="Geenafstand"/>
      </w:pPr>
      <w:r w:rsidRPr="009A23EE">
        <w:t>Dez</w:t>
      </w:r>
      <w:r>
        <w:t>e vergadering wordt gehouden op:</w:t>
      </w:r>
    </w:p>
    <w:p w14:paraId="420BC26E" w14:textId="042B2FE9" w:rsidR="00991EBA" w:rsidRDefault="00A14EFA" w:rsidP="00991EBA">
      <w:pPr>
        <w:pStyle w:val="Geenafstand"/>
      </w:pPr>
      <w:r>
        <w:rPr>
          <w:b/>
        </w:rPr>
        <w:t xml:space="preserve">Dinsdag </w:t>
      </w:r>
      <w:r w:rsidR="00AD30EC">
        <w:rPr>
          <w:b/>
        </w:rPr>
        <w:t>22 oktober</w:t>
      </w:r>
      <w:r w:rsidR="0032254E">
        <w:rPr>
          <w:b/>
        </w:rPr>
        <w:t xml:space="preserve"> 2019 </w:t>
      </w:r>
      <w:r w:rsidR="00991EBA" w:rsidRPr="009A23EE">
        <w:t xml:space="preserve">in de raadzaal van het </w:t>
      </w:r>
      <w:r w:rsidR="00991EBA">
        <w:t>gemeentehuis van Baarle-Nassau.</w:t>
      </w:r>
    </w:p>
    <w:p w14:paraId="420BC26F" w14:textId="77777777" w:rsidR="00991EBA" w:rsidRDefault="00991EBA" w:rsidP="00991EBA">
      <w:pPr>
        <w:pStyle w:val="Geenafstand"/>
        <w:rPr>
          <w:b/>
        </w:rPr>
      </w:pPr>
      <w:r w:rsidRPr="009A23EE">
        <w:t>De verg</w:t>
      </w:r>
      <w:r>
        <w:t>a</w:t>
      </w:r>
      <w:r w:rsidRPr="009A23EE">
        <w:t>dering is openbaar en begint</w:t>
      </w:r>
      <w:r>
        <w:rPr>
          <w:b/>
        </w:rPr>
        <w:t xml:space="preserve"> om 19.30 uur.</w:t>
      </w:r>
    </w:p>
    <w:p w14:paraId="35DE9A3B" w14:textId="2D9A24FA" w:rsidR="00F6353C" w:rsidRDefault="00F6353C" w:rsidP="00F6353C">
      <w:pPr>
        <w:pStyle w:val="Geenafstand"/>
      </w:pPr>
      <w:r w:rsidRPr="009A23EE">
        <w:t>D</w:t>
      </w:r>
      <w:r w:rsidR="002A0EFA">
        <w:t>e voorzitter v</w:t>
      </w:r>
      <w:r w:rsidR="00060D80">
        <w:t>an deze commissievergadering is de heer Karel Kerremans.</w:t>
      </w:r>
    </w:p>
    <w:p w14:paraId="304A4DDF" w14:textId="67EDBB56" w:rsidR="00060D80" w:rsidRDefault="00060D80" w:rsidP="00F6353C">
      <w:pPr>
        <w:pStyle w:val="Geenafstand"/>
      </w:pPr>
      <w:r>
        <w:t>Bij afwezigheid van de griffier is mevr. Karin van Andel bereid gevonden de honneurs waar te nemen.</w:t>
      </w:r>
      <w:bookmarkStart w:id="0" w:name="_GoBack"/>
      <w:bookmarkEnd w:id="0"/>
    </w:p>
    <w:p w14:paraId="5610D347" w14:textId="77777777" w:rsidR="00F6353C" w:rsidRDefault="00F6353C" w:rsidP="00991EBA">
      <w:pPr>
        <w:pStyle w:val="Geenafstand"/>
      </w:pPr>
    </w:p>
    <w:p w14:paraId="420BC271" w14:textId="77777777" w:rsidR="00991EBA" w:rsidRDefault="00991EBA" w:rsidP="00991EBA">
      <w:pPr>
        <w:pStyle w:val="Geenafstand"/>
        <w:pBdr>
          <w:bottom w:val="single" w:sz="6" w:space="1" w:color="auto"/>
        </w:pBdr>
      </w:pPr>
      <w:r>
        <w:t>De griffier,</w:t>
      </w:r>
    </w:p>
    <w:p w14:paraId="420BC272" w14:textId="77777777" w:rsidR="00991EBA" w:rsidRDefault="00991EBA" w:rsidP="00991EBA">
      <w:pPr>
        <w:pStyle w:val="Geenafstand"/>
        <w:pBdr>
          <w:bottom w:val="single" w:sz="6" w:space="1" w:color="auto"/>
        </w:pBdr>
      </w:pPr>
    </w:p>
    <w:p w14:paraId="420BC273" w14:textId="77777777" w:rsidR="00991EBA" w:rsidRDefault="00991EBA" w:rsidP="00991EBA">
      <w:pPr>
        <w:pStyle w:val="Geenafstand"/>
        <w:pBdr>
          <w:bottom w:val="single" w:sz="6" w:space="1" w:color="auto"/>
        </w:pBdr>
      </w:pPr>
      <w:r>
        <w:t xml:space="preserve">H.H. Dame </w:t>
      </w:r>
    </w:p>
    <w:p w14:paraId="420BC274" w14:textId="77777777" w:rsidR="00991EBA" w:rsidRDefault="00991EBA" w:rsidP="00991EBA">
      <w:pPr>
        <w:pStyle w:val="Geenafstand"/>
        <w:pBdr>
          <w:bottom w:val="single" w:sz="6" w:space="1" w:color="auto"/>
        </w:pBdr>
      </w:pPr>
    </w:p>
    <w:p w14:paraId="420BC275" w14:textId="77777777" w:rsidR="00991EBA" w:rsidRDefault="00991EBA" w:rsidP="00991EBA">
      <w:pPr>
        <w:pStyle w:val="Geenafstand"/>
      </w:pPr>
    </w:p>
    <w:p w14:paraId="420BC276" w14:textId="7D8AF5DD" w:rsidR="00991EBA" w:rsidRDefault="00991EBA" w:rsidP="00991EBA">
      <w:pPr>
        <w:pStyle w:val="Geenafstand"/>
        <w:jc w:val="center"/>
        <w:rPr>
          <w:b/>
          <w:sz w:val="28"/>
          <w:szCs w:val="28"/>
        </w:rPr>
      </w:pPr>
      <w:r w:rsidRPr="009A23EE">
        <w:rPr>
          <w:b/>
          <w:sz w:val="28"/>
          <w:szCs w:val="28"/>
        </w:rPr>
        <w:t>Agenda</w:t>
      </w:r>
      <w:r>
        <w:rPr>
          <w:b/>
          <w:sz w:val="28"/>
          <w:szCs w:val="28"/>
        </w:rPr>
        <w:t xml:space="preserve"> </w:t>
      </w:r>
      <w:r w:rsidR="00AD30EC">
        <w:rPr>
          <w:b/>
          <w:sz w:val="28"/>
          <w:szCs w:val="28"/>
        </w:rPr>
        <w:t xml:space="preserve">gecombineerde </w:t>
      </w:r>
      <w:r>
        <w:rPr>
          <w:b/>
          <w:sz w:val="28"/>
          <w:szCs w:val="28"/>
        </w:rPr>
        <w:t>commissievergadering</w:t>
      </w:r>
      <w:r w:rsidR="00AD30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d.d. </w:t>
      </w:r>
      <w:r w:rsidR="00AD30EC">
        <w:rPr>
          <w:b/>
          <w:sz w:val="28"/>
          <w:szCs w:val="28"/>
        </w:rPr>
        <w:t>22 oktober</w:t>
      </w:r>
      <w:r w:rsidR="00A14EFA">
        <w:rPr>
          <w:b/>
          <w:sz w:val="28"/>
          <w:szCs w:val="28"/>
        </w:rPr>
        <w:t xml:space="preserve"> 2019</w:t>
      </w:r>
    </w:p>
    <w:p w14:paraId="420BC277" w14:textId="77777777" w:rsidR="00991EBA" w:rsidRDefault="00991EBA" w:rsidP="00991EBA">
      <w:pPr>
        <w:pStyle w:val="Geenafstand"/>
      </w:pPr>
    </w:p>
    <w:p w14:paraId="420BC278" w14:textId="77777777" w:rsidR="00991EBA" w:rsidRDefault="00991EBA" w:rsidP="00991EBA">
      <w:pPr>
        <w:pStyle w:val="Geenafstand"/>
        <w:numPr>
          <w:ilvl w:val="0"/>
          <w:numId w:val="1"/>
        </w:numPr>
      </w:pPr>
      <w:r>
        <w:t>Opening</w:t>
      </w:r>
    </w:p>
    <w:p w14:paraId="420BC279" w14:textId="77777777" w:rsidR="00991EBA" w:rsidRDefault="00991EBA" w:rsidP="00991EBA">
      <w:pPr>
        <w:pStyle w:val="Geenafstand"/>
        <w:numPr>
          <w:ilvl w:val="0"/>
          <w:numId w:val="1"/>
        </w:numPr>
      </w:pPr>
      <w:r>
        <w:t>Vaststellen agenda</w:t>
      </w:r>
    </w:p>
    <w:p w14:paraId="420BC27A" w14:textId="77777777" w:rsidR="00991EBA" w:rsidRDefault="00991EBA" w:rsidP="00991EBA">
      <w:pPr>
        <w:pStyle w:val="Geenafstand"/>
        <w:numPr>
          <w:ilvl w:val="0"/>
          <w:numId w:val="1"/>
        </w:numPr>
      </w:pPr>
      <w:r>
        <w:t>Mededelingen</w:t>
      </w:r>
    </w:p>
    <w:p w14:paraId="7021DE17" w14:textId="77777777" w:rsidR="00CD103F" w:rsidRDefault="00991EBA" w:rsidP="00991EBA">
      <w:pPr>
        <w:pStyle w:val="Geenafstand"/>
        <w:numPr>
          <w:ilvl w:val="0"/>
          <w:numId w:val="1"/>
        </w:numPr>
      </w:pPr>
      <w:r>
        <w:t>Spreekrecht belangstellenden</w:t>
      </w:r>
    </w:p>
    <w:p w14:paraId="15484377" w14:textId="77777777" w:rsidR="00CD103F" w:rsidRDefault="00CD103F" w:rsidP="00CD103F">
      <w:pPr>
        <w:pStyle w:val="Geenafstand"/>
        <w:rPr>
          <w:b/>
        </w:rPr>
      </w:pPr>
    </w:p>
    <w:p w14:paraId="62FCBF6A" w14:textId="511D6212" w:rsidR="00CD103F" w:rsidRDefault="00CD103F" w:rsidP="00CD103F">
      <w:pPr>
        <w:pStyle w:val="Geenafstand"/>
        <w:rPr>
          <w:b/>
        </w:rPr>
      </w:pPr>
      <w:r>
        <w:rPr>
          <w:b/>
        </w:rPr>
        <w:t>COMMISSIE B&amp;M</w:t>
      </w:r>
    </w:p>
    <w:p w14:paraId="2588EC0A" w14:textId="5E521A6E" w:rsidR="00CD103F" w:rsidRDefault="00CD103F" w:rsidP="00991EBA">
      <w:pPr>
        <w:pStyle w:val="Geenafstand"/>
        <w:numPr>
          <w:ilvl w:val="0"/>
          <w:numId w:val="1"/>
        </w:numPr>
      </w:pPr>
      <w:r>
        <w:t xml:space="preserve">Memo </w:t>
      </w:r>
      <w:r w:rsidRPr="004E057F">
        <w:t>Wet Inburgering 2021</w:t>
      </w:r>
    </w:p>
    <w:p w14:paraId="4ED15A74" w14:textId="10AAAC86" w:rsidR="00CD103F" w:rsidRDefault="00CD103F" w:rsidP="00991EBA">
      <w:pPr>
        <w:pStyle w:val="Geenafstand"/>
        <w:numPr>
          <w:ilvl w:val="0"/>
          <w:numId w:val="1"/>
        </w:numPr>
      </w:pPr>
      <w:r>
        <w:t xml:space="preserve">Memo </w:t>
      </w:r>
      <w:r w:rsidRPr="004E057F">
        <w:t>Invoering Wet Normalisering Rechtspositie Ambtenaren</w:t>
      </w:r>
    </w:p>
    <w:p w14:paraId="25F62073" w14:textId="6E47B34B" w:rsidR="00CD103F" w:rsidRDefault="00CD103F" w:rsidP="00CD103F">
      <w:pPr>
        <w:pStyle w:val="Geenafstand"/>
        <w:numPr>
          <w:ilvl w:val="0"/>
          <w:numId w:val="1"/>
        </w:numPr>
      </w:pPr>
      <w:r>
        <w:t>Voorstel Bezwaarschrift de heer M.M.J. Aalders tegen raadsbesluit</w:t>
      </w:r>
    </w:p>
    <w:p w14:paraId="6E7CF831" w14:textId="4B4A73D3" w:rsidR="00CD103F" w:rsidRDefault="00CD103F" w:rsidP="00CD103F">
      <w:pPr>
        <w:pStyle w:val="Geenafstand"/>
        <w:numPr>
          <w:ilvl w:val="0"/>
          <w:numId w:val="1"/>
        </w:numPr>
      </w:pPr>
      <w:r>
        <w:t xml:space="preserve">Voorstel Aanpassing Gemeenschappelijke Regeling ABG i.v.m. </w:t>
      </w:r>
      <w:proofErr w:type="spellStart"/>
      <w:r>
        <w:t>Wnra</w:t>
      </w:r>
      <w:proofErr w:type="spellEnd"/>
    </w:p>
    <w:p w14:paraId="7EA94281" w14:textId="57B601BE" w:rsidR="00CD103F" w:rsidRDefault="00CD103F" w:rsidP="00991EBA">
      <w:pPr>
        <w:pStyle w:val="Geenafstand"/>
        <w:numPr>
          <w:ilvl w:val="0"/>
          <w:numId w:val="1"/>
        </w:numPr>
      </w:pPr>
      <w:r>
        <w:t>Voorstel Vaststelling 2</w:t>
      </w:r>
      <w:r w:rsidRPr="00CD103F">
        <w:rPr>
          <w:vertAlign w:val="superscript"/>
        </w:rPr>
        <w:t>e</w:t>
      </w:r>
      <w:r>
        <w:t xml:space="preserve"> </w:t>
      </w:r>
      <w:proofErr w:type="spellStart"/>
      <w:r>
        <w:t>Turap</w:t>
      </w:r>
      <w:proofErr w:type="spellEnd"/>
      <w:r>
        <w:t xml:space="preserve"> 2019</w:t>
      </w:r>
    </w:p>
    <w:p w14:paraId="402E4F4E" w14:textId="77777777" w:rsidR="00CD103F" w:rsidRDefault="00CD103F" w:rsidP="00CD103F">
      <w:pPr>
        <w:pStyle w:val="Geenafstand"/>
      </w:pPr>
    </w:p>
    <w:p w14:paraId="36B33DF4" w14:textId="177F364E" w:rsidR="00CD103F" w:rsidRDefault="00CD103F" w:rsidP="00CD103F">
      <w:pPr>
        <w:pStyle w:val="Geenafstand"/>
        <w:rPr>
          <w:b/>
        </w:rPr>
      </w:pPr>
      <w:r>
        <w:rPr>
          <w:b/>
        </w:rPr>
        <w:t>COMMISSIE M&amp;M</w:t>
      </w:r>
    </w:p>
    <w:p w14:paraId="019CBC3D" w14:textId="77777777" w:rsidR="00CD103F" w:rsidRDefault="00CD103F" w:rsidP="00CD103F">
      <w:pPr>
        <w:pStyle w:val="Geenafstand"/>
        <w:numPr>
          <w:ilvl w:val="0"/>
          <w:numId w:val="1"/>
        </w:numPr>
      </w:pPr>
      <w:r>
        <w:t>Memo</w:t>
      </w:r>
      <w:r w:rsidRPr="004E057F">
        <w:t xml:space="preserve"> Stand van Zaken Huisvesting CCB</w:t>
      </w:r>
    </w:p>
    <w:p w14:paraId="7E77D85A" w14:textId="4D8552CE" w:rsidR="00CD103F" w:rsidRDefault="00CD103F" w:rsidP="00CD103F">
      <w:pPr>
        <w:pStyle w:val="Geenafstand"/>
        <w:numPr>
          <w:ilvl w:val="0"/>
          <w:numId w:val="1"/>
        </w:numPr>
      </w:pPr>
      <w:r>
        <w:t xml:space="preserve">Memo </w:t>
      </w:r>
      <w:r w:rsidR="004E057F" w:rsidRPr="004E057F">
        <w:t xml:space="preserve">WMO </w:t>
      </w:r>
      <w:proofErr w:type="spellStart"/>
      <w:r w:rsidR="004E057F" w:rsidRPr="004E057F">
        <w:t>Cliëntervaringsonderzoek</w:t>
      </w:r>
      <w:proofErr w:type="spellEnd"/>
    </w:p>
    <w:p w14:paraId="63236C47" w14:textId="77777777" w:rsidR="00CD103F" w:rsidRDefault="00D725D4" w:rsidP="00CD103F">
      <w:pPr>
        <w:pStyle w:val="Geenafstand"/>
        <w:numPr>
          <w:ilvl w:val="0"/>
          <w:numId w:val="1"/>
        </w:numPr>
      </w:pPr>
      <w:r w:rsidRPr="00D725D4">
        <w:t xml:space="preserve">Memo </w:t>
      </w:r>
      <w:r w:rsidR="004E057F" w:rsidRPr="004E057F">
        <w:t xml:space="preserve">Voortgang overdracht </w:t>
      </w:r>
      <w:proofErr w:type="spellStart"/>
      <w:r w:rsidR="004E057F" w:rsidRPr="004E057F">
        <w:t>Juzt</w:t>
      </w:r>
      <w:proofErr w:type="spellEnd"/>
    </w:p>
    <w:p w14:paraId="503CAF6E" w14:textId="60FDD222" w:rsidR="00363A0A" w:rsidRDefault="00CD103F" w:rsidP="00CD103F">
      <w:pPr>
        <w:pStyle w:val="Geenafstand"/>
        <w:numPr>
          <w:ilvl w:val="0"/>
          <w:numId w:val="1"/>
        </w:numPr>
      </w:pPr>
      <w:r>
        <w:t>Memo Nieuwsbrief Stand van zaken Hockeyveld Baarle-Nassau</w:t>
      </w:r>
    </w:p>
    <w:p w14:paraId="78938A9E" w14:textId="77777777" w:rsidR="00CD103F" w:rsidRDefault="00CD103F" w:rsidP="00CD103F">
      <w:pPr>
        <w:pStyle w:val="Geenafstand"/>
        <w:numPr>
          <w:ilvl w:val="0"/>
          <w:numId w:val="1"/>
        </w:numPr>
      </w:pPr>
      <w:r>
        <w:t>Voorstel Fusie Opmaat</w:t>
      </w:r>
    </w:p>
    <w:p w14:paraId="06530124" w14:textId="77777777" w:rsidR="00CD103F" w:rsidRDefault="00CD103F" w:rsidP="00CD103F">
      <w:pPr>
        <w:pStyle w:val="Geenafstand"/>
      </w:pPr>
    </w:p>
    <w:p w14:paraId="6FF7F2D6" w14:textId="2D51088F" w:rsidR="00CD103F" w:rsidRDefault="00CD103F" w:rsidP="00CD103F">
      <w:pPr>
        <w:pStyle w:val="Geenafstand"/>
        <w:rPr>
          <w:b/>
        </w:rPr>
      </w:pPr>
      <w:r>
        <w:rPr>
          <w:b/>
        </w:rPr>
        <w:t>COMMISSIE R&amp;E</w:t>
      </w:r>
    </w:p>
    <w:p w14:paraId="1348C5F0" w14:textId="78B2CF1E" w:rsidR="00CD3E26" w:rsidRDefault="00CD103F" w:rsidP="00CD103F">
      <w:pPr>
        <w:pStyle w:val="Geenafstand"/>
        <w:numPr>
          <w:ilvl w:val="0"/>
          <w:numId w:val="1"/>
        </w:numPr>
      </w:pPr>
      <w:r>
        <w:t xml:space="preserve">Memo </w:t>
      </w:r>
      <w:r w:rsidR="004E057F" w:rsidRPr="004E057F">
        <w:t>Beantwoording art. 38 CDA Bodemverontreiniging</w:t>
      </w:r>
    </w:p>
    <w:p w14:paraId="12C9E677" w14:textId="77777777" w:rsidR="00A14EFA" w:rsidRDefault="00A14EFA" w:rsidP="00A14EFA">
      <w:pPr>
        <w:pStyle w:val="Geenafstand"/>
      </w:pPr>
    </w:p>
    <w:p w14:paraId="420BC28B" w14:textId="77777777" w:rsidR="00991EBA" w:rsidRDefault="00991EBA" w:rsidP="00991EBA">
      <w:pPr>
        <w:pStyle w:val="Geenafstand"/>
        <w:numPr>
          <w:ilvl w:val="0"/>
          <w:numId w:val="1"/>
        </w:numPr>
      </w:pPr>
      <w:r>
        <w:t>Rondvraag</w:t>
      </w:r>
    </w:p>
    <w:p w14:paraId="420BC28C" w14:textId="77777777" w:rsidR="003D00C7" w:rsidRDefault="00991EBA" w:rsidP="00B64BF4">
      <w:pPr>
        <w:pStyle w:val="Geenafstand"/>
        <w:numPr>
          <w:ilvl w:val="0"/>
          <w:numId w:val="1"/>
        </w:numPr>
      </w:pPr>
      <w:r>
        <w:t>Sluiting</w:t>
      </w:r>
    </w:p>
    <w:sectPr w:rsidR="003D00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BC28F" w14:textId="77777777" w:rsidR="00991EBA" w:rsidRDefault="00991EBA" w:rsidP="00991EBA">
      <w:pPr>
        <w:spacing w:after="0" w:line="240" w:lineRule="auto"/>
      </w:pPr>
      <w:r>
        <w:separator/>
      </w:r>
    </w:p>
  </w:endnote>
  <w:endnote w:type="continuationSeparator" w:id="0">
    <w:p w14:paraId="420BC290" w14:textId="77777777" w:rsidR="00991EBA" w:rsidRDefault="00991EBA" w:rsidP="00991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0BC28D" w14:textId="77777777" w:rsidR="00991EBA" w:rsidRDefault="00991EBA" w:rsidP="00991EBA">
      <w:pPr>
        <w:spacing w:after="0" w:line="240" w:lineRule="auto"/>
      </w:pPr>
      <w:r>
        <w:separator/>
      </w:r>
    </w:p>
  </w:footnote>
  <w:footnote w:type="continuationSeparator" w:id="0">
    <w:p w14:paraId="420BC28E" w14:textId="77777777" w:rsidR="00991EBA" w:rsidRDefault="00991EBA" w:rsidP="00991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D6F24" w14:textId="08A08ED8" w:rsidR="00FA6E26" w:rsidRDefault="00991EBA" w:rsidP="00FA6E26"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420BC296" wp14:editId="420BC297">
          <wp:simplePos x="0" y="0"/>
          <wp:positionH relativeFrom="column">
            <wp:posOffset>1757045</wp:posOffset>
          </wp:positionH>
          <wp:positionV relativeFrom="page">
            <wp:posOffset>381635</wp:posOffset>
          </wp:positionV>
          <wp:extent cx="2238375" cy="1057275"/>
          <wp:effectExtent l="0" t="0" r="9525" b="952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94ADB8" w14:textId="77777777" w:rsidR="006250CE" w:rsidRDefault="006250CE" w:rsidP="00FA6E26"/>
  <w:p w14:paraId="6CD92D9E" w14:textId="77777777" w:rsidR="006250CE" w:rsidRDefault="006250CE" w:rsidP="00FA6E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DF155A"/>
    <w:multiLevelType w:val="multilevel"/>
    <w:tmpl w:val="A01608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EFF04C3"/>
    <w:multiLevelType w:val="hybridMultilevel"/>
    <w:tmpl w:val="A3348D76"/>
    <w:lvl w:ilvl="0" w:tplc="BF50DC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EBA"/>
    <w:rsid w:val="0003410C"/>
    <w:rsid w:val="0003483C"/>
    <w:rsid w:val="000373D7"/>
    <w:rsid w:val="00060D80"/>
    <w:rsid w:val="0008684B"/>
    <w:rsid w:val="00101CDA"/>
    <w:rsid w:val="00225571"/>
    <w:rsid w:val="00272A71"/>
    <w:rsid w:val="00284175"/>
    <w:rsid w:val="002A0EFA"/>
    <w:rsid w:val="002D34A1"/>
    <w:rsid w:val="002F6014"/>
    <w:rsid w:val="00300AA2"/>
    <w:rsid w:val="0032254E"/>
    <w:rsid w:val="00363A0A"/>
    <w:rsid w:val="003D00C7"/>
    <w:rsid w:val="004A51D7"/>
    <w:rsid w:val="004B6E07"/>
    <w:rsid w:val="004E057F"/>
    <w:rsid w:val="004F674F"/>
    <w:rsid w:val="00556B90"/>
    <w:rsid w:val="0061027A"/>
    <w:rsid w:val="006250CE"/>
    <w:rsid w:val="00682919"/>
    <w:rsid w:val="00694605"/>
    <w:rsid w:val="0071516B"/>
    <w:rsid w:val="00731CC1"/>
    <w:rsid w:val="00802DA8"/>
    <w:rsid w:val="008740A9"/>
    <w:rsid w:val="008878DB"/>
    <w:rsid w:val="008E4E2F"/>
    <w:rsid w:val="00952ABA"/>
    <w:rsid w:val="00991EBA"/>
    <w:rsid w:val="009A6C48"/>
    <w:rsid w:val="009D7CF5"/>
    <w:rsid w:val="00A14EFA"/>
    <w:rsid w:val="00A65CBF"/>
    <w:rsid w:val="00AD30EC"/>
    <w:rsid w:val="00B12BD7"/>
    <w:rsid w:val="00B33399"/>
    <w:rsid w:val="00B64BF4"/>
    <w:rsid w:val="00BD39E8"/>
    <w:rsid w:val="00CA4CDF"/>
    <w:rsid w:val="00CB177B"/>
    <w:rsid w:val="00CD103F"/>
    <w:rsid w:val="00CD3E26"/>
    <w:rsid w:val="00D1352C"/>
    <w:rsid w:val="00D6103B"/>
    <w:rsid w:val="00D725D4"/>
    <w:rsid w:val="00E36139"/>
    <w:rsid w:val="00E70722"/>
    <w:rsid w:val="00EF0830"/>
    <w:rsid w:val="00F6353C"/>
    <w:rsid w:val="00F776AD"/>
    <w:rsid w:val="00FA6E26"/>
    <w:rsid w:val="00FF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20BC26A"/>
  <w15:chartTrackingRefBased/>
  <w15:docId w15:val="{75C18A94-C489-486B-8CA0-24A1F8F7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1EBA"/>
    <w:rPr>
      <w:rFonts w:ascii="Calibri" w:eastAsia="Calibri" w:hAnsi="Calibri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B64BF4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991EB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91EBA"/>
    <w:rPr>
      <w:rFonts w:ascii="Calibri" w:eastAsia="Calibri" w:hAnsi="Calibri" w:cs="Times New Roman"/>
    </w:rPr>
  </w:style>
  <w:style w:type="paragraph" w:styleId="Voettekst">
    <w:name w:val="footer"/>
    <w:basedOn w:val="Standaard"/>
    <w:link w:val="VoettekstChar"/>
    <w:uiPriority w:val="99"/>
    <w:unhideWhenUsed/>
    <w:rsid w:val="00991EB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91EBA"/>
    <w:rPr>
      <w:rFonts w:ascii="Calibri" w:eastAsia="Calibri" w:hAnsi="Calibri" w:cs="Times New Roman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33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33399"/>
    <w:rPr>
      <w:rFonts w:ascii="Segoe UI" w:eastAsia="Calibr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95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DC3E921F.dotm</Template>
  <TotalTime>315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Equalit</Company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Steffan Vos</dc:creator>
  <cp:keywords/>
  <dc:description/>
  <cp:lastModifiedBy>Dame, Herman</cp:lastModifiedBy>
  <cp:revision>45</cp:revision>
  <cp:lastPrinted>2019-10-09T15:58:00Z</cp:lastPrinted>
  <dcterms:created xsi:type="dcterms:W3CDTF">2019-02-25T09:24:00Z</dcterms:created>
  <dcterms:modified xsi:type="dcterms:W3CDTF">2019-10-14T09:44:00Z</dcterms:modified>
</cp:coreProperties>
</file>