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C5" w:rsidRPr="00A81F88" w:rsidRDefault="000926CE">
      <w:pPr>
        <w:rPr>
          <w:rFonts w:asciiTheme="minorHAnsi" w:hAnsiTheme="minorHAnsi"/>
          <w:b/>
          <w:sz w:val="22"/>
        </w:rPr>
      </w:pPr>
      <w:r w:rsidRPr="00A81F88">
        <w:rPr>
          <w:rFonts w:asciiTheme="minorHAnsi" w:hAnsiTheme="minorHAnsi"/>
          <w:b/>
          <w:sz w:val="22"/>
        </w:rPr>
        <w:t>Planning Jeugd &amp; Politiek schooljaar 2017-2018</w:t>
      </w:r>
    </w:p>
    <w:p w:rsidR="000926CE" w:rsidRDefault="000926CE">
      <w:pPr>
        <w:rPr>
          <w:rFonts w:asciiTheme="minorHAnsi" w:hAnsiTheme="minorHAnsi"/>
        </w:rPr>
      </w:pPr>
    </w:p>
    <w:p w:rsidR="002303E5" w:rsidRDefault="00780922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Woensdag</w:t>
      </w:r>
      <w:r w:rsidR="006B78B2">
        <w:rPr>
          <w:rFonts w:asciiTheme="minorHAnsi" w:hAnsiTheme="minorHAnsi"/>
          <w:b/>
          <w:color w:val="FF0000"/>
        </w:rPr>
        <w:t xml:space="preserve"> 8</w:t>
      </w:r>
      <w:bookmarkStart w:id="0" w:name="_GoBack"/>
      <w:bookmarkEnd w:id="0"/>
      <w:r w:rsidR="001436BE">
        <w:rPr>
          <w:rFonts w:asciiTheme="minorHAnsi" w:hAnsiTheme="minorHAnsi"/>
          <w:b/>
          <w:color w:val="FF0000"/>
        </w:rPr>
        <w:t xml:space="preserve"> november</w:t>
      </w:r>
      <w:r w:rsidR="001436BE">
        <w:rPr>
          <w:rFonts w:asciiTheme="minorHAnsi" w:hAnsiTheme="minorHAnsi"/>
          <w:b/>
          <w:color w:val="FF0000"/>
        </w:rPr>
        <w:tab/>
      </w:r>
      <w:r w:rsidR="000A3C43">
        <w:rPr>
          <w:rFonts w:asciiTheme="minorHAnsi" w:hAnsiTheme="minorHAnsi"/>
        </w:rPr>
        <w:tab/>
      </w:r>
      <w:r w:rsidR="000926CE" w:rsidRPr="000926CE">
        <w:rPr>
          <w:rFonts w:asciiTheme="minorHAnsi" w:hAnsiTheme="minorHAnsi"/>
        </w:rPr>
        <w:t>Kick-off bijeenkomst</w:t>
      </w:r>
      <w:r>
        <w:rPr>
          <w:rFonts w:asciiTheme="minorHAnsi" w:hAnsiTheme="minorHAnsi"/>
        </w:rPr>
        <w:t>, 12:00u – 15.0</w:t>
      </w:r>
      <w:r w:rsidR="00D37E82">
        <w:rPr>
          <w:rFonts w:asciiTheme="minorHAnsi" w:hAnsiTheme="minorHAnsi"/>
        </w:rPr>
        <w:t>0u</w:t>
      </w:r>
    </w:p>
    <w:p w:rsidR="00034CA4" w:rsidRDefault="002303E5" w:rsidP="00034CA4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034CA4" w:rsidRPr="002303E5" w:rsidRDefault="003026A5" w:rsidP="00034CA4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Maandag 20</w:t>
      </w:r>
      <w:r w:rsidR="00034CA4" w:rsidRPr="00C34290">
        <w:rPr>
          <w:rFonts w:asciiTheme="minorHAnsi" w:hAnsiTheme="minorHAnsi"/>
          <w:b/>
          <w:color w:val="FF0000"/>
        </w:rPr>
        <w:t xml:space="preserve"> november</w:t>
      </w:r>
      <w:r w:rsidR="00034CA4" w:rsidRPr="002303E5">
        <w:rPr>
          <w:rFonts w:asciiTheme="minorHAnsi" w:hAnsiTheme="minorHAnsi"/>
        </w:rPr>
        <w:tab/>
      </w:r>
      <w:r w:rsidR="00034CA4" w:rsidRPr="002303E5">
        <w:rPr>
          <w:rFonts w:asciiTheme="minorHAnsi" w:hAnsiTheme="minorHAnsi"/>
        </w:rPr>
        <w:tab/>
      </w:r>
      <w:r w:rsidR="00A46BAF">
        <w:rPr>
          <w:rFonts w:asciiTheme="minorHAnsi" w:hAnsiTheme="minorHAnsi"/>
        </w:rPr>
        <w:t>Informatiebijeenkomst</w:t>
      </w:r>
    </w:p>
    <w:p w:rsidR="000926CE" w:rsidRPr="002303E5" w:rsidRDefault="000926CE">
      <w:pPr>
        <w:rPr>
          <w:rFonts w:asciiTheme="minorHAnsi" w:hAnsiTheme="minorHAnsi"/>
        </w:rPr>
      </w:pPr>
    </w:p>
    <w:p w:rsidR="000926CE" w:rsidRPr="002303E5" w:rsidRDefault="00034CA4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>Vrijdag 1 december</w:t>
      </w:r>
      <w:r w:rsidRPr="002303E5">
        <w:rPr>
          <w:rFonts w:asciiTheme="minorHAnsi" w:hAnsiTheme="minorHAnsi"/>
        </w:rPr>
        <w:tab/>
      </w:r>
      <w:r w:rsidRPr="002303E5">
        <w:rPr>
          <w:rFonts w:asciiTheme="minorHAnsi" w:hAnsiTheme="minorHAnsi"/>
        </w:rPr>
        <w:tab/>
      </w:r>
      <w:r w:rsidR="000926CE" w:rsidRPr="002303E5">
        <w:rPr>
          <w:rFonts w:asciiTheme="minorHAnsi" w:hAnsiTheme="minorHAnsi"/>
        </w:rPr>
        <w:t>Uiterste datum 1</w:t>
      </w:r>
      <w:r w:rsidR="000926CE" w:rsidRPr="002303E5">
        <w:rPr>
          <w:rFonts w:asciiTheme="minorHAnsi" w:hAnsiTheme="minorHAnsi"/>
          <w:vertAlign w:val="superscript"/>
        </w:rPr>
        <w:t>ste</w:t>
      </w:r>
      <w:r w:rsidR="000926CE" w:rsidRPr="002303E5">
        <w:rPr>
          <w:rFonts w:asciiTheme="minorHAnsi" w:hAnsiTheme="minorHAnsi"/>
        </w:rPr>
        <w:t xml:space="preserve"> voortgangsgesprek tussen leerlingen en groepsmentoren</w:t>
      </w:r>
    </w:p>
    <w:p w:rsidR="000926CE" w:rsidRPr="002303E5" w:rsidRDefault="000926CE">
      <w:pPr>
        <w:rPr>
          <w:rFonts w:asciiTheme="minorHAnsi" w:hAnsiTheme="minorHAnsi"/>
        </w:rPr>
      </w:pPr>
    </w:p>
    <w:p w:rsidR="000926CE" w:rsidRPr="000926CE" w:rsidRDefault="00034CA4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>Maandag 11 december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0926CE" w:rsidRPr="000926CE">
        <w:rPr>
          <w:rFonts w:asciiTheme="minorHAnsi" w:hAnsiTheme="minorHAnsi"/>
        </w:rPr>
        <w:t>Uiterste inleverdatum globale probleemstelling (A4’tje)</w:t>
      </w:r>
    </w:p>
    <w:p w:rsidR="000926CE" w:rsidRPr="000926CE" w:rsidRDefault="000926CE">
      <w:pPr>
        <w:rPr>
          <w:rFonts w:asciiTheme="minorHAnsi" w:hAnsiTheme="minorHAnsi"/>
        </w:rPr>
      </w:pPr>
    </w:p>
    <w:p w:rsidR="00034CA4" w:rsidRPr="002303E5" w:rsidRDefault="00034CA4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>Vrijdag 26 januari</w:t>
      </w:r>
      <w:r w:rsidRPr="002303E5">
        <w:rPr>
          <w:rFonts w:asciiTheme="minorHAnsi" w:hAnsiTheme="minorHAnsi"/>
        </w:rPr>
        <w:tab/>
      </w:r>
      <w:r w:rsidRPr="002303E5">
        <w:rPr>
          <w:rFonts w:asciiTheme="minorHAnsi" w:hAnsiTheme="minorHAnsi"/>
        </w:rPr>
        <w:tab/>
        <w:t>Uiterste datum 2</w:t>
      </w:r>
      <w:r w:rsidRPr="002303E5">
        <w:rPr>
          <w:rFonts w:asciiTheme="minorHAnsi" w:hAnsiTheme="minorHAnsi"/>
          <w:vertAlign w:val="superscript"/>
        </w:rPr>
        <w:t>e</w:t>
      </w:r>
      <w:r w:rsidRPr="002303E5">
        <w:rPr>
          <w:rFonts w:asciiTheme="minorHAnsi" w:hAnsiTheme="minorHAnsi"/>
        </w:rPr>
        <w:t xml:space="preserve"> voortgangsgesprek tussen leerlingen en groepsmentoren</w:t>
      </w:r>
    </w:p>
    <w:p w:rsidR="002303E5" w:rsidRPr="00F4222A" w:rsidRDefault="002303E5" w:rsidP="002303E5">
      <w:pPr>
        <w:rPr>
          <w:rFonts w:asciiTheme="minorHAnsi" w:hAnsiTheme="minorHAnsi"/>
          <w:color w:val="FF0000"/>
        </w:rPr>
      </w:pPr>
    </w:p>
    <w:p w:rsidR="002303E5" w:rsidRPr="002303E5" w:rsidRDefault="002303E5" w:rsidP="002303E5">
      <w:pPr>
        <w:rPr>
          <w:rFonts w:asciiTheme="minorHAnsi" w:hAnsiTheme="minorHAnsi"/>
        </w:rPr>
      </w:pPr>
      <w:r w:rsidRPr="00F4222A">
        <w:rPr>
          <w:rFonts w:asciiTheme="minorHAnsi" w:hAnsiTheme="minorHAnsi"/>
          <w:b/>
          <w:color w:val="FF0000"/>
        </w:rPr>
        <w:t>Donderdag 8 februari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2303E5">
        <w:rPr>
          <w:rFonts w:asciiTheme="minorHAnsi" w:hAnsiTheme="minorHAnsi"/>
        </w:rPr>
        <w:t>Perstraining</w:t>
      </w:r>
    </w:p>
    <w:p w:rsidR="00034CA4" w:rsidRPr="002303E5" w:rsidRDefault="00034CA4">
      <w:pPr>
        <w:rPr>
          <w:rFonts w:asciiTheme="minorHAnsi" w:hAnsiTheme="minorHAnsi"/>
          <w:b/>
        </w:rPr>
      </w:pPr>
    </w:p>
    <w:p w:rsidR="000926CE" w:rsidRPr="000926CE" w:rsidRDefault="004E0C1D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Donderdag 8</w:t>
      </w:r>
      <w:r w:rsidR="002303E5" w:rsidRPr="00F4222A">
        <w:rPr>
          <w:rFonts w:asciiTheme="minorHAnsi" w:hAnsiTheme="minorHAnsi"/>
          <w:b/>
          <w:color w:val="FF0000"/>
        </w:rPr>
        <w:t xml:space="preserve"> maart</w:t>
      </w:r>
      <w:r w:rsidR="002303E5">
        <w:rPr>
          <w:rFonts w:asciiTheme="minorHAnsi" w:hAnsiTheme="minorHAnsi"/>
        </w:rPr>
        <w:tab/>
      </w:r>
      <w:r w:rsidR="002303E5">
        <w:rPr>
          <w:rFonts w:asciiTheme="minorHAnsi" w:hAnsiTheme="minorHAnsi"/>
        </w:rPr>
        <w:tab/>
      </w:r>
      <w:r w:rsidR="000926CE" w:rsidRPr="000926CE">
        <w:rPr>
          <w:rFonts w:asciiTheme="minorHAnsi" w:hAnsiTheme="minorHAnsi"/>
        </w:rPr>
        <w:t>Debattraining + inleveren conceptvoorstellen</w:t>
      </w:r>
    </w:p>
    <w:p w:rsidR="000926CE" w:rsidRPr="00034CA4" w:rsidRDefault="000926CE">
      <w:pPr>
        <w:rPr>
          <w:rFonts w:asciiTheme="minorHAnsi" w:hAnsiTheme="minorHAnsi"/>
          <w:b/>
        </w:rPr>
      </w:pPr>
    </w:p>
    <w:p w:rsidR="000926CE" w:rsidRPr="002303E5" w:rsidRDefault="004E0C1D" w:rsidP="002303E5">
      <w:pPr>
        <w:ind w:left="2832" w:hanging="2832"/>
        <w:rPr>
          <w:rFonts w:asciiTheme="minorHAnsi" w:hAnsiTheme="minorHAnsi"/>
        </w:rPr>
      </w:pPr>
      <w:r>
        <w:rPr>
          <w:rFonts w:asciiTheme="minorHAnsi" w:hAnsiTheme="minorHAnsi"/>
        </w:rPr>
        <w:t>Vrijdag 23</w:t>
      </w:r>
      <w:r w:rsidR="002303E5" w:rsidRPr="002303E5">
        <w:rPr>
          <w:rFonts w:asciiTheme="minorHAnsi" w:hAnsiTheme="minorHAnsi"/>
        </w:rPr>
        <w:t xml:space="preserve"> maart</w:t>
      </w:r>
      <w:r w:rsidR="002303E5" w:rsidRPr="002303E5">
        <w:rPr>
          <w:rFonts w:asciiTheme="minorHAnsi" w:hAnsiTheme="minorHAnsi"/>
        </w:rPr>
        <w:tab/>
      </w:r>
      <w:r w:rsidR="000926CE" w:rsidRPr="002303E5">
        <w:rPr>
          <w:rFonts w:asciiTheme="minorHAnsi" w:hAnsiTheme="minorHAnsi"/>
        </w:rPr>
        <w:t>Uiterste datum waarop groepsmentoren feedback vanuit de raad op conceptvoorstellen aan leerlingen hebben teruggekoppeld</w:t>
      </w:r>
    </w:p>
    <w:p w:rsidR="000926CE" w:rsidRPr="002303E5" w:rsidRDefault="000926CE">
      <w:pPr>
        <w:rPr>
          <w:rFonts w:asciiTheme="minorHAnsi" w:hAnsiTheme="minorHAnsi"/>
        </w:rPr>
      </w:pPr>
    </w:p>
    <w:p w:rsidR="000926CE" w:rsidRPr="002303E5" w:rsidRDefault="002303E5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>Donderdag 12 april, 12.00u</w:t>
      </w:r>
      <w:r w:rsidRPr="002303E5">
        <w:rPr>
          <w:rFonts w:asciiTheme="minorHAnsi" w:hAnsiTheme="minorHAnsi"/>
        </w:rPr>
        <w:tab/>
      </w:r>
      <w:r w:rsidR="000926CE" w:rsidRPr="002303E5">
        <w:rPr>
          <w:rFonts w:asciiTheme="minorHAnsi" w:hAnsiTheme="minorHAnsi"/>
        </w:rPr>
        <w:t>Inleveren definitieve voorstellen</w:t>
      </w:r>
      <w:r w:rsidRPr="002303E5">
        <w:rPr>
          <w:rFonts w:asciiTheme="minorHAnsi" w:hAnsiTheme="minorHAnsi"/>
        </w:rPr>
        <w:tab/>
      </w:r>
    </w:p>
    <w:p w:rsidR="000926CE" w:rsidRPr="002303E5" w:rsidRDefault="000926CE">
      <w:pPr>
        <w:rPr>
          <w:rFonts w:asciiTheme="minorHAnsi" w:hAnsiTheme="minorHAnsi"/>
        </w:rPr>
      </w:pPr>
    </w:p>
    <w:p w:rsidR="000926CE" w:rsidRPr="000926CE" w:rsidRDefault="002303E5">
      <w:pPr>
        <w:rPr>
          <w:rFonts w:asciiTheme="minorHAnsi" w:hAnsiTheme="minorHAnsi"/>
        </w:rPr>
      </w:pPr>
      <w:r w:rsidRPr="00F4222A">
        <w:rPr>
          <w:rFonts w:asciiTheme="minorHAnsi" w:hAnsiTheme="minorHAnsi"/>
          <w:b/>
          <w:color w:val="FF0000"/>
        </w:rPr>
        <w:t>Donderdag 19 april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0926CE" w:rsidRPr="000926CE">
        <w:rPr>
          <w:rFonts w:asciiTheme="minorHAnsi" w:hAnsiTheme="minorHAnsi"/>
        </w:rPr>
        <w:t>Slotbijeenkomst, bekendmaking winnend voorstel en winnende debater</w:t>
      </w:r>
    </w:p>
    <w:p w:rsidR="000926CE" w:rsidRPr="000926CE" w:rsidRDefault="000926CE">
      <w:pPr>
        <w:rPr>
          <w:rFonts w:asciiTheme="minorHAnsi" w:hAnsiTheme="minorHAnsi"/>
        </w:rPr>
      </w:pPr>
    </w:p>
    <w:p w:rsidR="000926CE" w:rsidRPr="002303E5" w:rsidRDefault="002303E5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>Gemeenteraad mei/juni</w:t>
      </w:r>
      <w:r w:rsidRPr="002303E5">
        <w:rPr>
          <w:rFonts w:asciiTheme="minorHAnsi" w:hAnsiTheme="minorHAnsi"/>
        </w:rPr>
        <w:tab/>
      </w:r>
      <w:r w:rsidRPr="002303E5">
        <w:rPr>
          <w:rFonts w:asciiTheme="minorHAnsi" w:hAnsiTheme="minorHAnsi"/>
        </w:rPr>
        <w:tab/>
      </w:r>
      <w:r w:rsidR="000926CE" w:rsidRPr="002303E5">
        <w:rPr>
          <w:rFonts w:asciiTheme="minorHAnsi" w:hAnsiTheme="minorHAnsi"/>
        </w:rPr>
        <w:t>Prijsuitreiking in de raad</w:t>
      </w:r>
    </w:p>
    <w:p w:rsidR="000926CE" w:rsidRPr="002303E5" w:rsidRDefault="000926CE">
      <w:pPr>
        <w:rPr>
          <w:rFonts w:asciiTheme="minorHAnsi" w:hAnsiTheme="minorHAnsi"/>
        </w:rPr>
      </w:pPr>
    </w:p>
    <w:p w:rsidR="000926CE" w:rsidRPr="000926CE" w:rsidRDefault="00034CA4">
      <w:pPr>
        <w:rPr>
          <w:rFonts w:asciiTheme="minorHAnsi" w:hAnsiTheme="minorHAnsi"/>
        </w:rPr>
      </w:pPr>
      <w:r w:rsidRPr="002303E5">
        <w:rPr>
          <w:rFonts w:asciiTheme="minorHAnsi" w:hAnsiTheme="minorHAnsi"/>
        </w:rPr>
        <w:t xml:space="preserve">Dinsdag </w:t>
      </w:r>
      <w:r w:rsidR="000926CE" w:rsidRPr="002303E5">
        <w:rPr>
          <w:rFonts w:asciiTheme="minorHAnsi" w:hAnsiTheme="minorHAnsi"/>
        </w:rPr>
        <w:t xml:space="preserve">31 oktober 2018 </w:t>
      </w:r>
      <w:r w:rsidR="000926CE" w:rsidRPr="002303E5">
        <w:rPr>
          <w:rFonts w:asciiTheme="minorHAnsi" w:hAnsiTheme="minorHAnsi"/>
        </w:rPr>
        <w:tab/>
      </w:r>
      <w:r w:rsidR="000926CE" w:rsidRPr="002303E5">
        <w:rPr>
          <w:rFonts w:asciiTheme="minorHAnsi" w:hAnsiTheme="minorHAnsi"/>
        </w:rPr>
        <w:tab/>
        <w:t>Uiterste</w:t>
      </w:r>
      <w:r w:rsidR="000926CE" w:rsidRPr="000926CE">
        <w:rPr>
          <w:rFonts w:asciiTheme="minorHAnsi" w:hAnsiTheme="minorHAnsi"/>
        </w:rPr>
        <w:t xml:space="preserve"> datum waarop het winnende idee moet zijn uitgevoerd</w:t>
      </w:r>
    </w:p>
    <w:p w:rsidR="000926CE" w:rsidRPr="000926CE" w:rsidRDefault="000926CE">
      <w:pPr>
        <w:rPr>
          <w:rFonts w:asciiTheme="minorHAnsi" w:hAnsiTheme="minorHAnsi"/>
        </w:rPr>
      </w:pPr>
    </w:p>
    <w:sectPr w:rsidR="000926CE" w:rsidRPr="00092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CE" w:rsidRDefault="000926CE" w:rsidP="000926CE">
      <w:r>
        <w:separator/>
      </w:r>
    </w:p>
  </w:endnote>
  <w:endnote w:type="continuationSeparator" w:id="0">
    <w:p w:rsidR="000926CE" w:rsidRDefault="000926CE" w:rsidP="0009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CE" w:rsidRDefault="000926CE" w:rsidP="000926CE">
      <w:r>
        <w:separator/>
      </w:r>
    </w:p>
  </w:footnote>
  <w:footnote w:type="continuationSeparator" w:id="0">
    <w:p w:rsidR="000926CE" w:rsidRDefault="000926CE" w:rsidP="00092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CE"/>
    <w:rsid w:val="000233A6"/>
    <w:rsid w:val="00034CA4"/>
    <w:rsid w:val="00081BC5"/>
    <w:rsid w:val="00083C76"/>
    <w:rsid w:val="000926CE"/>
    <w:rsid w:val="000A3C43"/>
    <w:rsid w:val="000B73E9"/>
    <w:rsid w:val="000C33C5"/>
    <w:rsid w:val="00111179"/>
    <w:rsid w:val="001436BE"/>
    <w:rsid w:val="00164105"/>
    <w:rsid w:val="001A4C92"/>
    <w:rsid w:val="001D2104"/>
    <w:rsid w:val="002303E5"/>
    <w:rsid w:val="0024475A"/>
    <w:rsid w:val="0025044C"/>
    <w:rsid w:val="0027144E"/>
    <w:rsid w:val="002A56A9"/>
    <w:rsid w:val="003026A5"/>
    <w:rsid w:val="0031279E"/>
    <w:rsid w:val="00321CAF"/>
    <w:rsid w:val="00332C4C"/>
    <w:rsid w:val="003456F8"/>
    <w:rsid w:val="0035350A"/>
    <w:rsid w:val="00384B17"/>
    <w:rsid w:val="00393F60"/>
    <w:rsid w:val="003D22A6"/>
    <w:rsid w:val="003F4B08"/>
    <w:rsid w:val="004143FF"/>
    <w:rsid w:val="004302BA"/>
    <w:rsid w:val="004B0348"/>
    <w:rsid w:val="004C0085"/>
    <w:rsid w:val="004E0C1D"/>
    <w:rsid w:val="005027D4"/>
    <w:rsid w:val="005579E8"/>
    <w:rsid w:val="0057477F"/>
    <w:rsid w:val="005A4A41"/>
    <w:rsid w:val="006100D5"/>
    <w:rsid w:val="00616F86"/>
    <w:rsid w:val="00623D7B"/>
    <w:rsid w:val="0066159E"/>
    <w:rsid w:val="0068412A"/>
    <w:rsid w:val="006A427B"/>
    <w:rsid w:val="006A5015"/>
    <w:rsid w:val="006B6A82"/>
    <w:rsid w:val="006B78B2"/>
    <w:rsid w:val="007069FA"/>
    <w:rsid w:val="007174FF"/>
    <w:rsid w:val="007309F7"/>
    <w:rsid w:val="007431D8"/>
    <w:rsid w:val="0074390F"/>
    <w:rsid w:val="0077781F"/>
    <w:rsid w:val="00780922"/>
    <w:rsid w:val="007D6EAB"/>
    <w:rsid w:val="0081210B"/>
    <w:rsid w:val="00831982"/>
    <w:rsid w:val="008A30D7"/>
    <w:rsid w:val="008B3E78"/>
    <w:rsid w:val="0094786A"/>
    <w:rsid w:val="0095197B"/>
    <w:rsid w:val="009617C8"/>
    <w:rsid w:val="00995876"/>
    <w:rsid w:val="009A26E4"/>
    <w:rsid w:val="009D5004"/>
    <w:rsid w:val="009E6AFF"/>
    <w:rsid w:val="009F3145"/>
    <w:rsid w:val="00A351FD"/>
    <w:rsid w:val="00A46BAF"/>
    <w:rsid w:val="00A81F88"/>
    <w:rsid w:val="00AB2A44"/>
    <w:rsid w:val="00AB59D4"/>
    <w:rsid w:val="00AE4193"/>
    <w:rsid w:val="00B019D4"/>
    <w:rsid w:val="00B119B4"/>
    <w:rsid w:val="00B83741"/>
    <w:rsid w:val="00BA77A2"/>
    <w:rsid w:val="00C34290"/>
    <w:rsid w:val="00C54EBF"/>
    <w:rsid w:val="00D169B5"/>
    <w:rsid w:val="00D37E82"/>
    <w:rsid w:val="00D4094A"/>
    <w:rsid w:val="00D40F17"/>
    <w:rsid w:val="00DE0FD0"/>
    <w:rsid w:val="00DF294A"/>
    <w:rsid w:val="00DF7FC0"/>
    <w:rsid w:val="00E00241"/>
    <w:rsid w:val="00E24125"/>
    <w:rsid w:val="00E57AD8"/>
    <w:rsid w:val="00E60EC6"/>
    <w:rsid w:val="00EA0252"/>
    <w:rsid w:val="00EA7BFC"/>
    <w:rsid w:val="00F10AEF"/>
    <w:rsid w:val="00F4222A"/>
    <w:rsid w:val="00F76175"/>
    <w:rsid w:val="00FA586F"/>
    <w:rsid w:val="00FB0AB4"/>
    <w:rsid w:val="00FD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926CE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926C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0926CE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926C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926CE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926C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0926CE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926C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CB893829</Template>
  <TotalTime>436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Breda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J.</dc:creator>
  <cp:lastModifiedBy>Maas, J.</cp:lastModifiedBy>
  <cp:revision>15</cp:revision>
  <cp:lastPrinted>2017-10-03T06:53:00Z</cp:lastPrinted>
  <dcterms:created xsi:type="dcterms:W3CDTF">2017-09-19T12:13:00Z</dcterms:created>
  <dcterms:modified xsi:type="dcterms:W3CDTF">2017-10-05T10:25:00Z</dcterms:modified>
</cp:coreProperties>
</file>